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bbed" w14:paraId="cb3bbed" w:rsidRDefault="00135174" w:rsidP="00910611" w:rsidR="0013517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5174" w:rsidP="00910611" w:rsidR="00135174">
      <w:r>
        <w:rPr>
          <w:rFonts w:eastAsia="MS Mincho"/>
        </w:rPr>
        <w:t xml:space="preserve">   REPUBLIKA HRVATSKA</w:t>
      </w:r>
    </w:p>
    <w:p w:rsidRDefault="00135174" w:rsidP="00910611" w:rsidR="00135174">
      <w:r>
        <w:rPr>
          <w:rFonts w:eastAsia="MS Mincho"/>
        </w:rPr>
        <w:t>TRGOVAČKI SUD U RIJECI</w:t>
      </w:r>
    </w:p>
    <w:p w:rsidRDefault="00135174" w:rsidR="0013517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4CA9" w:rsidP="00514F50" w:rsidR="007E4CA9">
      <w:pPr>
        <w:jc w:val="both"/>
      </w:pP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751996" w:rsidP="00514F50" w:rsidR="00751996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B95D4F">
        <w:t xml:space="preserve"> OIB 88785964957,</w:t>
      </w:r>
      <w:r w:rsidRPr="007E4CA9">
        <w:t xml:space="preserve"> po stečajnom sucu ovog suda Danieli Korlević, u stečajnom postupku nad dužnikom </w:t>
      </w:r>
      <w:r w:rsidRPr="007E4CA9">
        <w:rPr>
          <w:b/>
        </w:rPr>
        <w:t>EC-COMM d.o.o. LABIN, Rudarska 11</w:t>
      </w:r>
      <w:r w:rsidRPr="007E4CA9">
        <w:t>, odlučujući o zahtjevu stečajnog upravitelja za naknadu stvarnih troškova, dana</w:t>
      </w:r>
      <w:r w:rsidR="00716506" w:rsidRPr="007E4CA9">
        <w:t xml:space="preserve"> </w:t>
      </w:r>
      <w:r w:rsidR="00B95D4F">
        <w:t>14. prosinca</w:t>
      </w:r>
      <w:r w:rsidR="00E86D64">
        <w:t xml:space="preserve"> </w:t>
      </w:r>
      <w:r w:rsidR="00716506" w:rsidRPr="007E4CA9">
        <w:t>201</w:t>
      </w:r>
      <w:r w:rsidR="00E7763E">
        <w:t>6</w:t>
      </w:r>
      <w:r w:rsidRPr="007E4CA9">
        <w:t>. godine</w:t>
      </w:r>
    </w:p>
    <w:p w:rsidRDefault="00751996" w:rsidP="00514F50" w:rsidR="00751996" w:rsidRPr="007E4CA9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751996" w:rsidP="00514F50" w:rsidR="00751996" w:rsidRPr="00751996">
      <w:pPr>
        <w:jc w:val="center"/>
        <w:rPr>
          <w:b/>
        </w:rPr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205C7D">
        <w:t xml:space="preserve">01. </w:t>
      </w:r>
      <w:r w:rsidR="00B95D4F">
        <w:t>kolovoza</w:t>
      </w:r>
      <w:r w:rsidR="00205C7D">
        <w:t xml:space="preserve"> do </w:t>
      </w:r>
      <w:r w:rsidR="00B95D4F">
        <w:t xml:space="preserve">30. listopada </w:t>
      </w:r>
      <w:r w:rsidR="00205C7D">
        <w:t>2016</w:t>
      </w:r>
      <w:r w:rsidR="00E24948">
        <w:t>.</w:t>
      </w:r>
      <w:r w:rsidR="0015555F">
        <w:t xml:space="preserve"> godine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B95D4F">
        <w:t>4.089,23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514F50" w:rsidP="00716506" w:rsidR="00D85EA1">
      <w:pPr>
        <w:ind w:firstLine="708"/>
        <w:jc w:val="both"/>
      </w:pPr>
      <w:r w:rsidRPr="007E4CA9">
        <w:t xml:space="preserve">Stečajni upravitelj je </w:t>
      </w:r>
      <w:r w:rsidR="00B95D4F">
        <w:t>09. prosinca</w:t>
      </w:r>
      <w:r w:rsidR="00E86D64">
        <w:t xml:space="preserve"> 201</w:t>
      </w:r>
      <w:r w:rsidR="00E01275">
        <w:t>6</w:t>
      </w:r>
      <w:r w:rsidR="00E86D64">
        <w:t>.</w:t>
      </w:r>
      <w:r w:rsidR="0015555F">
        <w:t xml:space="preserve"> </w:t>
      </w:r>
      <w:r w:rsidR="00E86D64">
        <w:t>g</w:t>
      </w:r>
      <w:r w:rsidR="0015555F">
        <w:t>odine</w:t>
      </w:r>
      <w:r w:rsidR="00E86D64">
        <w:t xml:space="preserve"> </w:t>
      </w:r>
      <w:r w:rsidRPr="007E4CA9">
        <w:t xml:space="preserve">podnio stečajnom sucu zahtjev za naknadu stvarnih troškova koje je imao u proteklom razdoblju od </w:t>
      </w:r>
      <w:r w:rsidR="00C87781" w:rsidRPr="00C87781">
        <w:t xml:space="preserve">01. </w:t>
      </w:r>
      <w:r w:rsidR="00B95D4F">
        <w:t>kolovoza</w:t>
      </w:r>
      <w:r w:rsidR="00C87781" w:rsidRPr="00C87781">
        <w:t xml:space="preserve"> do </w:t>
      </w:r>
      <w:r w:rsidR="00B95D4F">
        <w:t>30. listopada</w:t>
      </w:r>
      <w:r w:rsidR="00C87781" w:rsidRPr="00C87781">
        <w:t xml:space="preserve"> 2016. godine u ukupnom iznosu od </w:t>
      </w:r>
      <w:r w:rsidR="00B95D4F">
        <w:t>4.089,23</w:t>
      </w:r>
      <w:r w:rsidR="00C87781" w:rsidRPr="00C87781">
        <w:t xml:space="preserve"> kn</w:t>
      </w:r>
      <w:r w:rsidR="00D85EA1" w:rsidRPr="00D85EA1">
        <w:t>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751996" w:rsidRPr="007E4CA9">
      <w:pPr>
        <w:jc w:val="both"/>
      </w:pPr>
      <w:r w:rsidRPr="007E4CA9">
        <w:t xml:space="preserve">           U obračunu stvarnih troškova specificirani su sljedeći nastali troškovi: </w:t>
      </w:r>
      <w:r w:rsidR="00205C7D">
        <w:t xml:space="preserve">putni trošak lokalne vožnje od </w:t>
      </w:r>
      <w:r w:rsidR="00205C7D" w:rsidRPr="00205C7D">
        <w:t xml:space="preserve">01. </w:t>
      </w:r>
      <w:r w:rsidR="00B95D4F" w:rsidRPr="00B95D4F">
        <w:t>kolovoza do 30. listopada 2016.</w:t>
      </w:r>
      <w:r w:rsidR="00205C7D">
        <w:t xml:space="preserve"> godine u iznosu od </w:t>
      </w:r>
      <w:r w:rsidR="00B95D4F">
        <w:t>384</w:t>
      </w:r>
      <w:r w:rsidR="00205C7D">
        <w:t>,00 kn (</w:t>
      </w:r>
      <w:r w:rsidR="00C87781">
        <w:t>192</w:t>
      </w:r>
      <w:r w:rsidR="00205C7D">
        <w:t xml:space="preserve"> km x 2,00 kn/km) prema dnevniku putovanja priloženim uz zahtjev za naknadu troškova, trošak telefona (</w:t>
      </w:r>
      <w:r w:rsidR="00C87781">
        <w:t>20</w:t>
      </w:r>
      <w:r w:rsidR="00205C7D">
        <w:t xml:space="preserve">%) </w:t>
      </w:r>
      <w:r w:rsidR="00C87781">
        <w:t xml:space="preserve">tri </w:t>
      </w:r>
      <w:r w:rsidR="00205C7D">
        <w:t xml:space="preserve">računa u iznosu od </w:t>
      </w:r>
      <w:r w:rsidR="00B95D4F">
        <w:t>141,53</w:t>
      </w:r>
      <w:r w:rsidR="00205C7D">
        <w:t xml:space="preserve"> kn</w:t>
      </w:r>
      <w:r w:rsidR="00B95D4F">
        <w:t>,</w:t>
      </w:r>
      <w:r w:rsidR="00205C7D">
        <w:t xml:space="preserve"> trošak interneta </w:t>
      </w:r>
      <w:r w:rsidR="00C87781">
        <w:t>tri</w:t>
      </w:r>
      <w:r w:rsidR="00205C7D">
        <w:t xml:space="preserve"> računa (</w:t>
      </w:r>
      <w:r w:rsidR="00C87781">
        <w:t>20</w:t>
      </w:r>
      <w:r w:rsidR="00205C7D">
        <w:t xml:space="preserve">%) u iznosu od </w:t>
      </w:r>
      <w:r w:rsidR="00B95D4F">
        <w:t>177,70 kn, putni trošak na relaciji Pula – Rijeka – Pula dana 21. rujna 2016. godine ukupno 204 km x 2,00 kn u iznosu 408,00 kn, trošak cestarine u iznosu 106,00 kn, trošak parkirne naknade u iznosu 21,00 kn, putni trošak na relaciji Pula – Slatina– Pula dana 01. rujna 2016. godine ukupno 904 km x 2,00 kn u iznosu 1.808,00 kn, trošak cestarine 01. rujna 2016. godine u iznosu 171,00 kn, trošak cestarine 03. rujna 2016. godine u iznosu 152,00 kn i trošak noćenja u iznosu 720,00 kn prema računu Marija Majačića vl. Pinta obrta za usluge smještaja od 02. rujna 2016. godine.</w:t>
      </w:r>
    </w:p>
    <w:p w:rsidRDefault="00514F50" w:rsidP="00716506" w:rsidR="00327581" w:rsidRPr="007E4CA9">
      <w:pPr>
        <w:ind w:firstLine="708"/>
        <w:jc w:val="both"/>
      </w:pPr>
      <w:r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D85EA1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C87781" w:rsidRPr="00C87781">
        <w:t xml:space="preserve">01. </w:t>
      </w:r>
      <w:r w:rsidR="00B95D4F">
        <w:t>kolovoza do 30. listopada</w:t>
      </w:r>
      <w:r w:rsidR="00C87781">
        <w:t xml:space="preserve"> 2016. godine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B95D4F">
        <w:t xml:space="preserve"> (ročište na Trgovačkom sudu u Rijeci, inventura i prodaja strojeva i razgledavanje nekretnine u Slatini)</w:t>
      </w:r>
      <w:r w:rsidR="00D85EA1">
        <w:t>.</w:t>
      </w:r>
    </w:p>
    <w:p w:rsidRDefault="00CF1BBE" w:rsidP="00514F50" w:rsidR="00514F50">
      <w:pPr>
        <w:jc w:val="both"/>
      </w:pPr>
      <w:r w:rsidRPr="00CF1BBE">
        <w:lastRenderedPageBreak/>
        <w:tab/>
        <w:t xml:space="preserve">Slijedom navedenog, na temelju pisanog, obrazloženog i dokumentiranog izvješća stečajnog upravitelja, stečajni sudac je primjenom čl.94. st.1. i 3. u vezi s čl.441. st.2. </w:t>
      </w:r>
      <w:r w:rsidR="00B95D4F" w:rsidRPr="00562998">
        <w:t xml:space="preserve">Stečajnog zakona </w:t>
      </w:r>
      <w:r w:rsidR="00B95D4F" w:rsidRPr="00562998">
        <w:rPr>
          <w:bCs/>
        </w:rPr>
        <w:t>(</w:t>
      </w:r>
      <w:r w:rsidR="00B95D4F">
        <w:rPr>
          <w:bCs/>
        </w:rPr>
        <w:t>Narodne novine br.</w:t>
      </w:r>
      <w:r w:rsidR="00B95D4F" w:rsidRPr="00562998">
        <w:rPr>
          <w:bCs/>
        </w:rPr>
        <w:t xml:space="preserve"> </w:t>
      </w:r>
      <w:r w:rsidR="00B95D4F">
        <w:rPr>
          <w:bCs/>
        </w:rPr>
        <w:t xml:space="preserve">71/15) </w:t>
      </w:r>
      <w:r w:rsidRPr="00CF1BBE">
        <w:t>riješio kao u izreci.</w:t>
      </w:r>
    </w:p>
    <w:p w:rsidRDefault="00CF1BBE" w:rsidP="00514F50" w:rsidR="00CF1BBE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B95D4F">
        <w:t>14. prosinca</w:t>
      </w:r>
      <w:r w:rsidR="00E86D64">
        <w:t xml:space="preserve"> </w:t>
      </w:r>
      <w:r w:rsidR="00716506" w:rsidRPr="007E4CA9">
        <w:t>201</w:t>
      </w:r>
      <w:r w:rsidR="00E7763E">
        <w:t>6</w:t>
      </w:r>
      <w:r w:rsidRPr="007E4CA9">
        <w:t>. godine</w:t>
      </w:r>
    </w:p>
    <w:p w:rsidRDefault="00E36681" w:rsidP="00205C7D" w:rsidR="00B95D4F">
      <w:pPr>
        <w:jc w:val="right"/>
      </w:pPr>
      <w:r w:rsidRPr="007E4CA9">
        <w:t xml:space="preserve"> </w:t>
      </w:r>
      <w:r w:rsidR="00514F50" w:rsidRPr="007E4CA9">
        <w:t xml:space="preserve">                                                     </w:t>
      </w:r>
      <w:r w:rsidR="00716506" w:rsidRPr="007E4CA9">
        <w:t xml:space="preserve">                         </w:t>
      </w:r>
      <w:r w:rsidR="00514F50"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</w:p>
    <w:p w:rsidRDefault="00514F50" w:rsidP="00205C7D" w:rsidR="00514F50" w:rsidRPr="007E4CA9">
      <w:pPr>
        <w:jc w:val="right"/>
      </w:pPr>
      <w:r w:rsidRPr="007E4CA9">
        <w:t>Stečajni sudac</w:t>
      </w:r>
    </w:p>
    <w:p w:rsidRDefault="00716506" w:rsidP="00D85EA1" w:rsidR="00514F50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smartTag w:element="PersonName" w:uri="urn:schemas-microsoft-com:office:smarttags">
        <w:r w:rsidR="00514F50" w:rsidRPr="007E4CA9">
          <w:t>Daniela Korlević</w:t>
        </w:r>
      </w:smartTag>
      <w:r w:rsidR="00D2382C">
        <w:t xml:space="preserve"> </w:t>
      </w:r>
    </w:p>
    <w:p w:rsidRDefault="00514F50" w:rsidP="00514F50" w:rsidR="00514F50" w:rsidRPr="007E4CA9">
      <w:pPr>
        <w:jc w:val="both"/>
      </w:pPr>
      <w:r w:rsidRPr="007E4CA9">
        <w:t xml:space="preserve">     </w:t>
      </w: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CF1BBE" w:rsidP="00514F50" w:rsidR="00205C7D">
      <w:pPr>
        <w:jc w:val="both"/>
      </w:pPr>
      <w:r w:rsidRPr="00CF1BBE">
        <w:t xml:space="preserve">Protiv rješenja pravo na žalbu ima stečajni upravitelj, dužnik pojedinac i svaki stečajni vjerovnik (čl.94. st.5. u vezi s čl.441. st.2. SZ/15) </w:t>
      </w:r>
      <w:r w:rsidR="00205C7D" w:rsidRPr="00DB5FB4">
        <w:t xml:space="preserve">Žalba se podnosi </w:t>
      </w:r>
      <w:r w:rsidR="00205C7D">
        <w:t>istekom osmoga dana od dana objave pismena na mrežnoj stranici e-Oglasna ploča suda,</w:t>
      </w:r>
      <w:r w:rsidR="00205C7D" w:rsidRPr="00DB5FB4">
        <w:t xml:space="preserve"> a o žalbi odlučuje Visoki trgovački sud Republike Hrvatske.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CF1BBE">
      <w:pPr>
        <w:jc w:val="both"/>
        <w:rPr>
          <w:b/>
          <w:sz w:val="20"/>
          <w:szCs w:val="20"/>
        </w:rPr>
      </w:pPr>
      <w:r w:rsidRPr="00CF1BBE">
        <w:rPr>
          <w:b/>
          <w:sz w:val="20"/>
          <w:szCs w:val="20"/>
        </w:rPr>
        <w:t>DNA</w:t>
      </w:r>
      <w:r w:rsidR="00E36681" w:rsidRPr="00CF1BB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CF1BBE">
        <w:rPr>
          <w:sz w:val="20"/>
          <w:szCs w:val="20"/>
        </w:rPr>
        <w:t>e-</w:t>
      </w:r>
      <w:r w:rsidR="00EA54E8">
        <w:rPr>
          <w:sz w:val="20"/>
          <w:szCs w:val="20"/>
        </w:rPr>
        <w:t>O</w:t>
      </w:r>
      <w:r w:rsidR="00CF1BB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E24948" w:rsidRPr="00327581">
        <w:rPr>
          <w:sz w:val="20"/>
          <w:szCs w:val="20"/>
        </w:rPr>
        <w:t xml:space="preserve"> </w:t>
      </w:r>
      <w:r w:rsidR="00B95D4F">
        <w:rPr>
          <w:sz w:val="20"/>
          <w:szCs w:val="20"/>
        </w:rPr>
        <w:t>14.12</w:t>
      </w:r>
      <w:r w:rsidR="00E01275">
        <w:rPr>
          <w:sz w:val="20"/>
          <w:szCs w:val="20"/>
        </w:rPr>
        <w:t>.2016</w:t>
      </w:r>
      <w:r w:rsidR="00716506" w:rsidRPr="00327581">
        <w:rPr>
          <w:sz w:val="20"/>
          <w:szCs w:val="20"/>
        </w:rPr>
        <w:t>.</w:t>
      </w:r>
      <w:r w:rsidR="00E01275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51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St-1076/11-</w:t>
    </w:r>
    <w:r w:rsidR="00B95D4F">
      <w:t>258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135174"/>
    <w:rsid w:val="0015555F"/>
    <w:rsid w:val="00205C7D"/>
    <w:rsid w:val="0028338D"/>
    <w:rsid w:val="002D1115"/>
    <w:rsid w:val="00327581"/>
    <w:rsid w:val="003753B2"/>
    <w:rsid w:val="00383AC1"/>
    <w:rsid w:val="00385F36"/>
    <w:rsid w:val="00514F50"/>
    <w:rsid w:val="00646F05"/>
    <w:rsid w:val="00716506"/>
    <w:rsid w:val="00751996"/>
    <w:rsid w:val="007E4CA9"/>
    <w:rsid w:val="009464E3"/>
    <w:rsid w:val="00B37A1D"/>
    <w:rsid w:val="00B95D4F"/>
    <w:rsid w:val="00BC2635"/>
    <w:rsid w:val="00C445DA"/>
    <w:rsid w:val="00C87781"/>
    <w:rsid w:val="00CF1BBE"/>
    <w:rsid w:val="00D2382C"/>
    <w:rsid w:val="00D63789"/>
    <w:rsid w:val="00D85EA1"/>
    <w:rsid w:val="00E01275"/>
    <w:rsid w:val="00E24948"/>
    <w:rsid w:val="00E36681"/>
    <w:rsid w:val="00E7763E"/>
    <w:rsid w:val="00E86D64"/>
    <w:rsid w:val="00EA54E8"/>
    <w:rsid w:val="00EC47AE"/>
    <w:rsid w:val="00ED3322"/>
    <w:rsid w:val="00F65C48"/>
    <w:rsid w:val="00F803FD"/>
    <w:rsid w:val="00FC56E2"/>
    <w:rsid w:val="00FC5D7C"/>
    <w:rsid w:val="00FD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D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135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351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517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D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135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351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517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A63EC-9EF9-492C-AE90-1ED0F3BC6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2836</properties:Characters>
  <properties:Lines>75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2016-12-14T08:35:00Z</dcterms:created>
  <dc:creator>ksarlija</dc:creator>
  <cp:lastModifiedBy>Jasna Radulović</cp:lastModifiedBy>
  <cp:lastPrinted>2016-07-18T12:14:00Z</cp:lastPrinted>
  <dcterms:modified xmlns:xsi="http://www.w3.org/2001/XMLSchema-instance" xsi:type="dcterms:W3CDTF">2016-12-14T08:39:00Z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