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f18e" w14:paraId="ea7f18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C0EA2">
        <w:t>75</w:t>
      </w:r>
      <w:r w:rsidR="0099136F">
        <w:t>2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99136F">
        <w:t>VERMONT j.d.o.o., Sikovo, Zrilići 6, OIB: 49347484218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50230">
        <w:t>11</w:t>
      </w:r>
      <w:r w:rsidR="00082600">
        <w:t>. svibnja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99136F">
        <w:t>VERMONT j.d.o.o., Sikovo, Zrilići 6, OIB: 49347484218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082600" w:rsidP="00A70A5D" w:rsidR="000A6B55">
      <w:pPr>
        <w:jc w:val="center"/>
      </w:pPr>
      <w:r>
        <w:t>24</w:t>
      </w:r>
      <w:r w:rsidR="009A76E5">
        <w:t>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97C25">
        <w:t>11</w:t>
      </w:r>
      <w:r w:rsidR="00A70A5D">
        <w:t>,</w:t>
      </w:r>
      <w:r w:rsidR="00897F51">
        <w:t>35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082600" w:rsidP="000A6B55" w:rsidR="000A6B55">
      <w:pPr>
        <w:jc w:val="center"/>
      </w:pPr>
      <w:r>
        <w:t>24</w:t>
      </w:r>
      <w:r w:rsidR="009A76E5">
        <w:t xml:space="preserve">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97C25">
        <w:t>11</w:t>
      </w:r>
      <w:r w:rsidR="00F92198">
        <w:t>,</w:t>
      </w:r>
      <w:r w:rsidR="00897F51">
        <w:t>3</w:t>
      </w:r>
      <w:r w:rsidR="00676387">
        <w:t>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897F51">
        <w:t>VERMONT j.d.o.o., Sikovo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CF659F">
        <w:t>06. svibnja 2016</w:t>
      </w:r>
      <w:r w:rsidR="00245588" w:rsidRPr="006A6907">
        <w:t xml:space="preserve">. u Očevidniku redoslijeda osnova za plaćanje ima evidentirane neizvršene osnove za </w:t>
      </w:r>
      <w:r w:rsidR="00245588" w:rsidRPr="006A6907">
        <w:lastRenderedPageBreak/>
        <w:t xml:space="preserve">plaćanje u neprekinutom razdoblju od </w:t>
      </w:r>
      <w:r w:rsidR="00CF659F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CF659F">
        <w:t>53.732,96</w:t>
      </w:r>
      <w:r w:rsidR="00EB6C13">
        <w:t xml:space="preserve"> </w:t>
      </w:r>
      <w:r w:rsidR="00245588" w:rsidRPr="006A6907">
        <w:t>kun</w:t>
      </w:r>
      <w:r w:rsidR="00150230">
        <w:t>a</w:t>
      </w:r>
      <w:r w:rsidR="00673D65" w:rsidRPr="006A6907">
        <w:t xml:space="preserve">, te da ima </w:t>
      </w:r>
      <w:r w:rsidR="00CF659F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50230">
        <w:t>11</w:t>
      </w:r>
      <w:r w:rsidR="00082600">
        <w:t>. svibnja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897F51">
        <w:t>VERMONT j.d.o.o., Sikovo</w:t>
      </w:r>
      <w:r w:rsidR="00897F51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99136F" w:rsidP="00153B5F" w:rsidR="00153B5F" w:rsidRPr="007F1085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DARKO ZRILIĆ, Sikovo, Zrilići 6</w:t>
      </w:r>
      <w:r w:rsidR="00C55296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82E9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C0EA2">
      <w:t>75</w:t>
    </w:r>
    <w:r w:rsidR="0099136F">
      <w:t>2</w:t>
    </w:r>
    <w:r w:rsidR="005647E2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230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76387"/>
    <w:rsid w:val="006844D8"/>
    <w:rsid w:val="00686BDB"/>
    <w:rsid w:val="006967E3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802C46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2E9D"/>
    <w:rsid w:val="00887268"/>
    <w:rsid w:val="008921CA"/>
    <w:rsid w:val="00897A81"/>
    <w:rsid w:val="00897F5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1B7F"/>
    <w:rsid w:val="00963059"/>
    <w:rsid w:val="00963DDA"/>
    <w:rsid w:val="00965B5A"/>
    <w:rsid w:val="0096677F"/>
    <w:rsid w:val="00974B89"/>
    <w:rsid w:val="0098701D"/>
    <w:rsid w:val="0099136F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0EA2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296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CF659F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2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2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VERMONT jednostavno društvo s ograničenom odgovornošću za usluge</izvorni_sadrzaj>
    <derivirana_varijabla naziv="DomainObject.Predmet.ProtustrankaFormated_1">  VERMONT jednostavno društvo s ograničenom odgovornošću za usluge</derivirana_varijabla>
  </DomainObject.Predmet.ProtustrankaFormated>
  <DomainObject.Predmet.ProtustrankaFormatedOIB>
    <izvorni_sadrzaj>  VERMONT jednostavno društvo s ograničenom odgovornošću za usluge, OIB 49347484218</izvorni_sadrzaj>
    <derivirana_varijabla naziv="DomainObject.Predmet.ProtustrankaFormatedOIB_1">  VERMONT jednostavno društvo s ograničenom odgovornošću za usluge, OIB 49347484218</derivirana_varijabla>
  </DomainObject.Predmet.ProtustrankaFormatedOIB>
  <DomainObject.Predmet.ProtustrankaFormatedWithAdress>
    <izvorni_sadrzaj> VERMONT jednostavno društvo s ograničenom odgovornošću za usluge, Zrilići 6, 23210 Sikovo</izvorni_sadrzaj>
    <derivirana_varijabla naziv="DomainObject.Predmet.ProtustrankaFormatedWithAdress_1"> VERMONT jednostavno društvo s ograničenom odgovornošću za usluge, Zrilići 6, 23210 Sikovo</derivirana_varijabla>
  </DomainObject.Predmet.ProtustrankaFormatedWithAdress>
  <DomainObject.Predmet.ProtustrankaFormatedWithAdressOIB>
    <izvorni_sadrzaj> VERMONT jednostavno društvo s ograničenom odgovornošću za usluge, OIB 49347484218, Zrilići 6, 23210 Sikovo</izvorni_sadrzaj>
    <derivirana_varijabla naziv="DomainObject.Predmet.ProtustrankaFormatedWithAdressOIB_1"> VERMONT jednostavno društvo s ograničenom odgovornošću za usluge, OIB 49347484218, Zrilići 6, 23210 Sikovo</derivirana_varijabla>
  </DomainObject.Predmet.ProtustrankaFormatedWithAdressOIB>
  <DomainObject.Predmet.ProtustrankaWithAdress>
    <izvorni_sadrzaj>VERMONT jednostavno društvo s ograničenom odgovornošću za usluge Zrilići 6, 23210 Sikovo</izvorni_sadrzaj>
    <derivirana_varijabla naziv="DomainObject.Predmet.ProtustrankaWithAdress_1">VERMONT jednostavno društvo s ograničenom odgovornošću za usluge Zrilići 6, 23210 Sikovo</derivirana_varijabla>
  </DomainObject.Predmet.ProtustrankaWithAdress>
  <DomainObject.Predmet.ProtustrankaWithAdressOIB>
    <izvorni_sadrzaj>VERMONT jednostavno društvo s ograničenom odgovornošću za usluge, OIB 49347484218, Zrilići 6, 23210 Sikovo</izvorni_sadrzaj>
    <derivirana_varijabla naziv="DomainObject.Predmet.ProtustrankaWithAdressOIB_1">VERMONT jednostavno društvo s ograničenom odgovornošću za usluge, OIB 49347484218, Zrilići 6, 23210 Sikovo</derivirana_varijabla>
  </DomainObject.Predmet.ProtustrankaWithAdressOIB>
  <DomainObject.Predmet.ProtustrankaNazivFormated>
    <izvorni_sadrzaj>VERMONT jednostavno društvo s ograničenom odgovornošću za usluge</izvorni_sadrzaj>
    <derivirana_varijabla naziv="DomainObject.Predmet.ProtustrankaNazivFormated_1">VERMONT jednostavno društvo s ograničenom odgovornošću za usluge</derivirana_varijabla>
  </DomainObject.Predmet.ProtustrankaNazivFormated>
  <DomainObject.Predmet.ProtustrankaNazivFormatedOIB>
    <izvorni_sadrzaj>VERMONT jednostavno društvo s ograničenom odgovornošću za usluge, OIB 49347484218</izvorni_sadrzaj>
    <derivirana_varijabla naziv="DomainObject.Predmet.ProtustrankaNazivFormatedOIB_1">VERMONT jednostavno društvo s ograničenom odgovornošću za usluge, OIB 49347484218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53732.96</izvorni_sadrzaj>
    <derivirana_varijabla naziv="DomainObject.Predmet.TrenutnaVrijednost_1">53732.96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VERMONT jednostavno društvo s ograničenom odgovornošću za usluge</item>
    </izvorni_sadrzaj>
    <derivirana_varijabla naziv="DomainObject.Predmet.ProtuStrankaListFormated_1">
      <item>VERMONT jednostavno društvo s ograničenom odgovornošću za usluge</item>
    </derivirana_varijabla>
  </DomainObject.Predmet.ProtuStrankaListFormated>
  <DomainObject.Predmet.ProtuStrankaListFormatedOIB>
    <izvorni_sadrzaj>
      <item>VERMONT jednostavno društvo s ograničenom odgovornošću za usluge, OIB 49347484218</item>
    </izvorni_sadrzaj>
    <derivirana_varijabla naziv="DomainObject.Predmet.ProtuStrankaListFormatedOIB_1">
      <item>VERMONT jednostavno društvo s ograničenom odgovornošću za usluge, OIB 49347484218</item>
    </derivirana_varijabla>
  </DomainObject.Predmet.ProtuStrankaListFormatedOIB>
  <DomainObject.Predmet.ProtuStrankaListFormatedWithAdress>
    <izvorni_sadrzaj>
      <item>VERMONT jednostavno društvo s ograničenom odgovornošću za usluge, Zrilići 6, 23210 Sikovo</item>
    </izvorni_sadrzaj>
    <derivirana_varijabla naziv="DomainObject.Predmet.ProtuStrankaListFormatedWithAdress_1">
      <item>VERMONT jednostavno društvo s ograničenom odgovornošću za usluge, Zrilići 6, 23210 Sikovo</item>
    </derivirana_varijabla>
  </DomainObject.Predmet.ProtuStrankaListFormatedWithAdress>
  <DomainObject.Predmet.ProtuStrankaListFormatedWithAdressOIB>
    <izvorni_sadrzaj>
      <item>VERMONT jednostavno društvo s ograničenom odgovornošću za usluge, OIB 49347484218, Zrilići 6, 23210 Sikovo</item>
    </izvorni_sadrzaj>
    <derivirana_varijabla naziv="DomainObject.Predmet.ProtuStrankaListFormatedWithAdressOIB_1">
      <item>VERMONT jednostavno društvo s ograničenom odgovornošću za usluge, OIB 49347484218, Zrilići 6, 23210 Sikovo</item>
    </derivirana_varijabla>
  </DomainObject.Predmet.ProtuStrankaListFormatedWithAdressOIB>
  <DomainObject.Predmet.ProtuStrankaListNazivFormated>
    <izvorni_sadrzaj>
      <item>VERMONT jednostavno društvo s ograničenom odgovornošću za usluge</item>
    </izvorni_sadrzaj>
    <derivirana_varijabla naziv="DomainObject.Predmet.ProtuStrankaListNazivFormated_1">
      <item>VERMONT jednostavno društvo s ograničenom odgovornošću za usluge</item>
    </derivirana_varijabla>
  </DomainObject.Predmet.ProtuStrankaListNazivFormated>
  <DomainObject.Predmet.ProtuStrankaListNazivFormatedOIB>
    <izvorni_sadrzaj>
      <item>VERMONT jednostavno društvo s ograničenom odgovornošću za usluge, OIB 49347484218</item>
    </izvorni_sadrzaj>
    <derivirana_varijabla naziv="DomainObject.Predmet.ProtuStrankaListNazivFormatedOIB_1">
      <item>VERMONT jednostavno društvo s ograničenom odgovornošću za usluge, OIB 49347484218</item>
    </derivirana_varijabla>
  </DomainObject.Predmet.ProtuStrankaListNazivFormatedOIB>
  <DomainObject.Predmet.OstaliListFormated>
    <izvorni_sadrzaj>
      <item>Darko Zrilić</item>
    </izvorni_sadrzaj>
    <derivirana_varijabla naziv="DomainObject.Predmet.OstaliListFormated_1">
      <item>Darko Zrilić</item>
    </derivirana_varijabla>
  </DomainObject.Predmet.OstaliListFormated>
  <DomainObject.Predmet.OstaliListFormatedOIB>
    <izvorni_sadrzaj>
      <item>Darko Zrilić, OIB 78299416712</item>
    </izvorni_sadrzaj>
    <derivirana_varijabla naziv="DomainObject.Predmet.OstaliListFormatedOIB_1">
      <item>Darko Zrilić, OIB 78299416712</item>
    </derivirana_varijabla>
  </DomainObject.Predmet.OstaliListFormatedOIB>
  <DomainObject.Predmet.OstaliListFormatedWithAdress>
    <izvorni_sadrzaj>
      <item>Darko Zrilić, Zrilići 6, 23210 Sikovo</item>
    </izvorni_sadrzaj>
    <derivirana_varijabla naziv="DomainObject.Predmet.OstaliListFormatedWithAdress_1">
      <item>Darko Zrilić, Zrilići 6, 23210 Sikovo</item>
    </derivirana_varijabla>
  </DomainObject.Predmet.OstaliListFormatedWithAdress>
  <DomainObject.Predmet.OstaliListFormatedWithAdressOIB>
    <izvorni_sadrzaj>
      <item>Darko Zrilić, OIB 78299416712, Zrilići 6, 23210 Sikovo</item>
    </izvorni_sadrzaj>
    <derivirana_varijabla naziv="DomainObject.Predmet.OstaliListFormatedWithAdressOIB_1">
      <item>Darko Zrilić, OIB 78299416712, Zrilići 6, 23210 Sikovo</item>
    </derivirana_varijabla>
  </DomainObject.Predmet.OstaliListFormatedWithAdressOIB>
  <DomainObject.Predmet.OstaliListNazivFormated>
    <izvorni_sadrzaj>
      <item>Darko Zrilić</item>
    </izvorni_sadrzaj>
    <derivirana_varijabla naziv="DomainObject.Predmet.OstaliListNazivFormated_1">
      <item>Darko Zrilić</item>
    </derivirana_varijabla>
  </DomainObject.Predmet.OstaliListNazivFormated>
  <DomainObject.Predmet.OstaliListNazivFormatedOIB>
    <izvorni_sadrzaj>
      <item>Darko Zrilić, OIB 78299416712</item>
    </izvorni_sadrzaj>
    <derivirana_varijabla naziv="DomainObject.Predmet.OstaliListNazivFormatedOIB_1">
      <item>Darko Zrilić, OIB 78299416712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VERMONT jednostavno društvo s ograničenom odgovornošću za usluge</izvorni_sadrzaj>
    <derivirana_varijabla naziv="DomainObject.Predmet.ProtustrankaIDrugi_1">VERMONT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VERMONT jednostavno društvo s ograničenom odgovornošću za usluge, OIB 49347484218, Zrilići 6, 23210 Sikovo</izvorni_sadrzaj>
    <derivirana_varijabla naziv="DomainObject.Predmet.ProtustrankaIDrugiAdressOIB_1">VERMONT jednostavno društvo s ograničenom odgovornošću za usluge, OIB 49347484218, Zrilići 6, 23210 Sikovo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VERMONT jednostavno društvo s ograničenom odgovornošću za usluge</item>
      <item>Darko Zrilić</item>
    </izvorni_sadrzaj>
    <derivirana_varijabla naziv="DomainObject.Predmet.SudioniciListNaziv_1">
      <item>Financijska agencija</item>
      <item>VERMONT jednostavno društvo s ograničenom odgovornošću za usluge</item>
      <item>Darko Zrilić</item>
    </derivirana_varijabla>
  </DomainObject.Predmet.SudioniciListNaziv>
  <DomainObject.Predmet.SudioniciListAdressOIB>
    <izvorni_sadrzaj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izvorni_sadrzaj>
    <derivirana_varijabla naziv="DomainObject.Predmet.SudioniciListAdressOIB_1">
      <item>Financijska agencija, OIB 85821130368, Ivana Danila 4,23000 Zadar</item>
      <item>VERMONT jednostavno društvo s ograničenom odgovornošću za usluge, OIB 49347484218, Zrilići 6,23210 Sikovo</item>
      <item>Darko Zrilić, OIB 78299416712, Zrilići 6,23210 Sikovo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49347484218</item>
      <item>, OIB 78299416712</item>
    </izvorni_sadrzaj>
    <derivirana_varijabla naziv="DomainObject.Predmet.SudioniciListNazivOIB_1">
      <item>, OIB 85821130368</item>
      <item>, OIB 49347484218</item>
      <item>, OIB 78299416712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628CF-7893-43FA-BC64-6DA1EACCAB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349</properties:Words>
  <properties:Characters>1840</properties:Characters>
  <properties:Lines>79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2016-05-11T10:54:00Z</dcterms:created>
  <dc:creator>Administrator</dc:creator>
  <cp:lastModifiedBy>wsadmin</cp:lastModifiedBy>
  <cp:lastPrinted>2016-05-11T11:03:00Z</cp:lastPrinted>
  <dcterms:modified xmlns:xsi="http://www.w3.org/2001/XMLSchema-instance" xsi:type="dcterms:W3CDTF">2016-05-11T11:25:00Z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