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8d5c" w14:paraId="76c8d5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BD4E32">
        <w:t>316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271F67" w:rsidRPr="00271F67">
        <w:t>KR2-PROJEKT j.d.o.o. za promidžbu i usluge, Hrvatski Leskovac, Ul. M. Bedeka 48, MBS: 080861739, OIB: 84229173578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271F67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271F67" w:rsidRPr="00271F67">
        <w:t>KR2-PROJEKT j.d.o.o. za promidžbu i usluge, Hrvatski Leskovac, Ul. M. Bedeka 48, MBS: 080861739, OIB: 84229173578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271F67">
        <w:t>Zvonko Tomljanović, Našice, J. Runjanina 7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271F67">
        <w:t>01559486405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271F67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71F67" w:rsidRPr="00271F67">
        <w:t>KR2-PROJEKT j.d.o.o. za promidžbu i usluge, Hrvatski Leskovac, Ul. M. Bedeka 48, MBS: 080861739, OIB: 84229173578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7B7B14">
        <w:t>1</w:t>
      </w:r>
      <w:r w:rsidR="00F15A69">
        <w:t>9</w:t>
      </w:r>
      <w:r w:rsidR="006D22B1">
        <w:t xml:space="preserve">. </w:t>
      </w:r>
      <w:r w:rsidR="00F15A69">
        <w:t>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271F67" w:rsidRPr="00271F67">
        <w:t>KR2-PROJEKT j.d.o.o. za promidžbu i usluge, Hrvatski Leskovac, Ul. M. Bedeka 48, MBS: 080861739, OIB: 84229173578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E5041">
        <w:t>1</w:t>
      </w:r>
      <w:r w:rsidR="00271F67">
        <w:t>1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271F67">
        <w:t>316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271F67">
        <w:t>316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00653"/>
    <w:rsid w:val="0074665E"/>
    <w:rsid w:val="00785BDD"/>
    <w:rsid w:val="007A3A3A"/>
    <w:rsid w:val="007B7B14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6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06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06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6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6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06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06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6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6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St-1316/2016</izvorni_sadrzaj>
    <derivirana_varijabla naziv="DomainObject.Predmet.OznakaBroj_1">St-1316/2016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KR2-PROJEKT jednostavno društvo s ograničenom odgovornošću za promidžbu i usluge</izvorni_sadrzaj>
    <derivirana_varijabla naziv="DomainObject.Predmet.ProtustrankaFormated_1">  KR2-PROJEKT jednostavno društvo s ograničenom odgovornošću za promidžbu i usluge</derivirana_varijabla>
  </DomainObject.Predmet.ProtustrankaFormated>
  <DomainObject.Predmet.ProtustrankaFormatedOIB>
    <izvorni_sadrzaj>  KR2-PROJEKT jednostavno društvo s ograničenom odgovornošću za promidžbu i usluge, OIB 84229173578</izvorni_sadrzaj>
    <derivirana_varijabla naziv="DomainObject.Predmet.ProtustrankaFormatedOIB_1">  KR2-PROJEKT jednostavno društvo s ograničenom odgovornošću za promidžbu i usluge, OIB 84229173578</derivirana_varijabla>
  </DomainObject.Predmet.ProtustrankaFormatedOIB>
  <DomainObject.Predmet.ProtustrankaFormatedWithAdress>
    <izvorni_sadrzaj> KR2-PROJEKT jednostavno društvo s ograničenom odgovornošću za promidžbu i usluge, Ulica Mirka Bedeka 48, 10257 Hrvatski Leskovac</izvorni_sadrzaj>
    <derivirana_varijabla naziv="DomainObject.Predmet.ProtustrankaFormatedWithAdress_1"> KR2-PROJEKT jednostavno društvo s ograničenom odgovornošću za promidžbu i usluge, Ulica Mirka Bedeka 48, 10257 Hrvatski Leskovac</derivirana_varijabla>
  </DomainObject.Predmet.ProtustrankaFormatedWithAdress>
  <DomainObject.Predmet.ProtustrankaFormatedWithAdressOIB>
    <izvorni_sadrzaj> KR2-PROJEKT jednostavno društvo s ograničenom odgovornošću za promidžbu i usluge, OIB 84229173578, Ulica Mirka Bedeka 48, 10257 Hrvatski Leskovac</izvorni_sadrzaj>
    <derivirana_varijabla naziv="DomainObject.Predmet.ProtustrankaFormatedWithAdressOIB_1"> KR2-PROJEKT jednostavno društvo s ograničenom odgovornošću za promidžbu i usluge, OIB 84229173578, Ulica Mirka Bedeka 48, 10257 Hrvatski Leskovac</derivirana_varijabla>
  </DomainObject.Predmet.ProtustrankaFormatedWithAdressOIB>
  <DomainObject.Predmet.ProtustrankaWithAdress>
    <izvorni_sadrzaj>KR2-PROJEKT jednostavno društvo s ograničenom odgovornošću za promidžbu i usluge Ulica Mirka Bedeka 48, 10257 Hrvatski Leskovac</izvorni_sadrzaj>
    <derivirana_varijabla naziv="DomainObject.Predmet.ProtustrankaWithAdress_1">KR2-PROJEKT jednostavno društvo s ograničenom odgovornošću za promidžbu i usluge Ulica Mirka Bedeka 48, 10257 Hrvatski Leskovac</derivirana_varijabla>
  </DomainObject.Predmet.ProtustrankaWithAdress>
  <DomainObject.Predmet.ProtustrankaWithAdressOIB>
    <izvorni_sadrzaj>KR2-PROJEKT jednostavno društvo s ograničenom odgovornošću za promidžbu i usluge, OIB 84229173578, Ulica Mirka Bedeka 48, 10257 Hrvatski Leskovac</izvorni_sadrzaj>
    <derivirana_varijabla naziv="DomainObject.Predmet.ProtustrankaWithAdressOIB_1">KR2-PROJEKT jednostavno društvo s ograničenom odgovornošću za promidžbu i usluge, OIB 84229173578, Ulica Mirka Bedeka 48, 10257 Hrvatski Leskovac</derivirana_varijabla>
  </DomainObject.Predmet.ProtustrankaWithAdressOIB>
  <DomainObject.Predmet.ProtustrankaNazivFormated>
    <izvorni_sadrzaj>KR2-PROJEKT jednostavno društvo s ograničenom odgovornošću za promidžbu i usluge</izvorni_sadrzaj>
    <derivirana_varijabla naziv="DomainObject.Predmet.ProtustrankaNazivFormated_1">KR2-PROJEKT jednostavno društvo s ograničenom odgovornošću za promidžbu i usluge</derivirana_varijabla>
  </DomainObject.Predmet.ProtustrankaNazivFormated>
  <DomainObject.Predmet.ProtustrankaNazivFormatedOIB>
    <izvorni_sadrzaj>KR2-PROJEKT jednostavno društvo s ograničenom odgovornošću za promidžbu i usluge, OIB 84229173578</izvorni_sadrzaj>
    <derivirana_varijabla naziv="DomainObject.Predmet.ProtustrankaNazivFormatedOIB_1">KR2-PROJEKT jednostavno društvo s ograničenom odgovornošću za promidžbu i usluge, OIB 84229173578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KR2-PROJEKT jednostavno društvo s ograničenom odgovornošću za promidžbu i usluge</item>
    </izvorni_sadrzaj>
    <derivirana_varijabla naziv="DomainObject.Predmet.ProtuStrankaListFormated_1">
      <item>KR2-PROJEKT jednostavno društvo s ograničenom odgovornošću za promidžbu i usluge</item>
    </derivirana_varijabla>
  </DomainObject.Predmet.ProtuStrankaListFormated>
  <DomainObject.Predmet.ProtuStrankaListFormatedOIB>
    <izvorni_sadrzaj>
      <item>KR2-PROJEKT jednostavno društvo s ograničenom odgovornošću za promidžbu i usluge, OIB 84229173578</item>
    </izvorni_sadrzaj>
    <derivirana_varijabla naziv="DomainObject.Predmet.ProtuStrankaListFormatedOIB_1">
      <item>KR2-PROJEKT jednostavno društvo s ograničenom odgovornošću za promidžbu i usluge, OIB 84229173578</item>
    </derivirana_varijabla>
  </DomainObject.Predmet.ProtuStrankaListFormatedOIB>
  <DomainObject.Predmet.ProtuStrankaListFormatedWithAdress>
    <izvorni_sadrzaj>
      <item>KR2-PROJEKT jednostavno društvo s ograničenom odgovornošću za promidžbu i usluge, Ulica Mirka Bedeka 48, 10257 Hrvatski Leskovac</item>
    </izvorni_sadrzaj>
    <derivirana_varijabla naziv="DomainObject.Predmet.ProtuStrankaListFormatedWithAdress_1">
      <item>KR2-PROJEKT jednostavno društvo s ograničenom odgovornošću za promidžbu i usluge, Ulica Mirka Bedeka 48, 10257 Hrvatski Leskovac</item>
    </derivirana_varijabla>
  </DomainObject.Predmet.ProtuStrankaListFormatedWithAdress>
  <DomainObject.Predmet.ProtuStrankaListFormatedWithAdressOIB>
    <izvorni_sadrzaj>
      <item>KR2-PROJEKT jednostavno društvo s ograničenom odgovornošću za promidžbu i usluge, OIB 84229173578, Ulica Mirka Bedeka 48, 10257 Hrvatski Leskovac</item>
    </izvorni_sadrzaj>
    <derivirana_varijabla naziv="DomainObject.Predmet.ProtuStrankaListFormatedWithAdressOIB_1">
      <item>KR2-PROJEKT jednostavno društvo s ograničenom odgovornošću za promidžbu i usluge, OIB 84229173578, Ulica Mirka Bedeka 48, 10257 Hrvatski Leskovac</item>
    </derivirana_varijabla>
  </DomainObject.Predmet.ProtuStrankaListFormatedWithAdressOIB>
  <DomainObject.Predmet.ProtuStrankaListNazivFormated>
    <izvorni_sadrzaj>
      <item>KR2-PROJEKT jednostavno društvo s ograničenom odgovornošću za promidžbu i usluge</item>
    </izvorni_sadrzaj>
    <derivirana_varijabla naziv="DomainObject.Predmet.ProtuStrankaListNazivFormated_1">
      <item>KR2-PROJEKT jednostavno društvo s ograničenom odgovornošću za promidžbu i usluge</item>
    </derivirana_varijabla>
  </DomainObject.Predmet.ProtuStrankaListNazivFormated>
  <DomainObject.Predmet.ProtuStrankaListNazivFormatedOIB>
    <izvorni_sadrzaj>
      <item>KR2-PROJEKT jednostavno društvo s ograničenom odgovornošću za promidžbu i usluge, OIB 84229173578</item>
    </izvorni_sadrzaj>
    <derivirana_varijabla naziv="DomainObject.Predmet.ProtuStrankaListNazivFormatedOIB_1">
      <item>KR2-PROJEKT jednostavno društvo s ograničenom odgovornošću za promidžbu i usluge, OIB 84229173578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KR2-PROJEKT jednostavno društvo s ograničenom odgovornošću za promidžbu i usluge</izvorni_sadrzaj>
    <derivirana_varijabla naziv="DomainObject.Predmet.ProtustrankaIDrugi_1">KR2-PROJEKT jednostavno društvo s ograničenom odgovornošću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KR2-PROJEKT jednostavno društvo s ograničenom odgovornošću za promidžbu i usluge, OIB 84229173578, Ulica Mirka Bedeka 48, 10257 Hrvatski Leskovac</izvorni_sadrzaj>
    <derivirana_varijabla naziv="DomainObject.Predmet.ProtustrankaIDrugiAdressOIB_1">KR2-PROJEKT jednostavno društvo s ograničenom odgovornošću za promidžbu i usluge, OIB 84229173578, Ulica Mirka Bedeka 48,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KR2-PROJEKT jednostavno društvo s ograničenom odgovornošću za promidžbu i usluge</item>
      <item>FINA Regionalni centar Zagreb</item>
    </izvorni_sadrzaj>
    <derivirana_varijabla naziv="DomainObject.Predmet.SudioniciListNaziv_1">
      <item>KR2-PROJEKT jednostavno društvo s ograničenom odgovornošću za promidžbu i usluge</item>
      <item>FINA Regionalni centar Zagreb</item>
    </derivirana_varijabla>
  </DomainObject.Predmet.SudioniciListNaziv>
  <DomainObject.Predmet.SudioniciListAdressOIB>
    <izvorni_sadrzaj>
      <item>KR2-PROJEKT jednostavno društvo s ograničenom odgovornošću za promidžbu i usluge, OIB 84229173578, Ulica Mirka Bedeka 48,10257 Hrvatski Leskovac</item>
      <item>FINA Regionalni centar Zagreb, OIB 85821130368, Trg svibanjskih žrtava 1995. br. 1,10000 Zagreb</item>
    </izvorni_sadrzaj>
    <derivirana_varijabla naziv="DomainObject.Predmet.SudioniciListAdressOIB_1">
      <item>KR2-PROJEKT jednostavno društvo s ograničenom odgovornošću za promidžbu i usluge, OIB 84229173578, Ulica Mirka Bedeka 48,10257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84229173578</item>
      <item>, OIB 85821130368</item>
    </izvorni_sadrzaj>
    <derivirana_varijabla naziv="DomainObject.Predmet.SudioniciListNazivOIB_1">
      <item>, OIB 84229173578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2306</properties:Characters>
  <properties:Lines>88</properties:Lines>
  <properties:Paragraphs>30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2016-07-01T09:11:00Z</cp:lastPrinted>
  <dcterms:modified xmlns:xsi="http://www.w3.org/2001/XMLSchema-instance" xsi:type="dcterms:W3CDTF">2016-07-01T09:12:00Z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