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d845" w14:paraId="820d845" w:rsidRDefault="00FD79BA" w:rsidP="00FD79BA" w:rsidR="00FD79BA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BA" w:rsidP="00FD79BA" w:rsidR="00FD79BA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FD79BA" w:rsidP="00FD79BA" w:rsidR="00FD79BA">
      <w:pPr>
        <w:rPr>
          <w:szCs w:val="24"/>
        </w:rPr>
      </w:pPr>
      <w:r>
        <w:rPr>
          <w:szCs w:val="24"/>
        </w:rPr>
        <w:t>Trgovački sud u Varaždinu</w:t>
      </w:r>
    </w:p>
    <w:p w:rsidRDefault="00FD79BA" w:rsidP="00FD79BA" w:rsidR="00FD79BA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FD79BA" w:rsidP="00FD79BA" w:rsidR="00FD79B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St-440/2017-4</w:t>
      </w:r>
    </w:p>
    <w:p w:rsidRDefault="00FD79BA" w:rsidP="00FD79BA" w:rsidR="00FD79BA">
      <w:pPr>
        <w:jc w:val="center"/>
        <w:rPr>
          <w:szCs w:val="24"/>
        </w:rPr>
      </w:pPr>
    </w:p>
    <w:p w:rsidRDefault="00FD79BA" w:rsidP="00FD79BA" w:rsidR="00FD79BA">
      <w:pPr>
        <w:jc w:val="center"/>
        <w:rPr>
          <w:szCs w:val="24"/>
        </w:rPr>
      </w:pPr>
    </w:p>
    <w:p w:rsidRDefault="00FD79BA" w:rsidP="00FD79BA" w:rsidR="00FD79BA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BONUM j.d.o.o. Varaždin, Ulica Vladislava </w:t>
      </w:r>
      <w:proofErr w:type="spellStart"/>
      <w:r>
        <w:t>Vežića</w:t>
      </w:r>
      <w:proofErr w:type="spellEnd"/>
      <w:r>
        <w:t xml:space="preserve"> 32, OIB: 89064420794, dana 26. listopada 2017., </w:t>
      </w:r>
    </w:p>
    <w:p w:rsidRDefault="00FD79BA" w:rsidP="00FD79BA" w:rsidR="00FD79BA">
      <w:pPr>
        <w:jc w:val="both"/>
      </w:pPr>
    </w:p>
    <w:p w:rsidRDefault="00FD79BA" w:rsidP="00FD79BA" w:rsidR="00FD79B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BONUM j.d.o.o. Varaždin, Ulica Vladislava </w:t>
      </w:r>
      <w:proofErr w:type="spellStart"/>
      <w:r>
        <w:t>Vežića</w:t>
      </w:r>
      <w:proofErr w:type="spellEnd"/>
      <w:r>
        <w:t xml:space="preserve"> 32, OIB: 89064420794</w:t>
      </w:r>
      <w:r>
        <w:rPr>
          <w:szCs w:val="24"/>
        </w:rPr>
        <w:t>, s danom 26. listopada 2017. u 14,00 sati.</w:t>
      </w:r>
    </w:p>
    <w:p w:rsidRDefault="00FD79BA" w:rsidP="00FD79BA" w:rsidR="00FD79BA">
      <w:pPr>
        <w:ind w:hanging="705" w:left="1413"/>
        <w:jc w:val="both"/>
        <w:rPr>
          <w:szCs w:val="24"/>
        </w:rPr>
      </w:pPr>
    </w:p>
    <w:p w:rsidRDefault="00FD79BA" w:rsidP="00FD79BA" w:rsidR="00FD79BA">
      <w:pPr>
        <w:ind w:hanging="705" w:left="1410"/>
        <w:jc w:val="both"/>
      </w:pPr>
      <w:r>
        <w:t>II</w:t>
      </w:r>
      <w:r>
        <w:tab/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A. Mihanovića 131, </w:t>
      </w:r>
      <w:proofErr w:type="spellStart"/>
      <w:r>
        <w:t>Miholjanec</w:t>
      </w:r>
      <w:proofErr w:type="spellEnd"/>
      <w:r>
        <w:t xml:space="preserve">, 48 326 </w:t>
      </w:r>
      <w:proofErr w:type="spellStart"/>
      <w:r>
        <w:t>Virje</w:t>
      </w:r>
      <w:proofErr w:type="spellEnd"/>
      <w:r>
        <w:t>, OIB: 49708160625.</w:t>
      </w:r>
    </w:p>
    <w:p w:rsidRDefault="00FD79BA" w:rsidP="00FD79BA" w:rsidR="00FD79BA">
      <w:pPr>
        <w:ind w:hanging="705" w:left="1413"/>
        <w:jc w:val="both"/>
        <w:rPr>
          <w:szCs w:val="24"/>
        </w:rPr>
      </w:pPr>
    </w:p>
    <w:p w:rsidRDefault="00FD79BA" w:rsidP="00FD79BA" w:rsidR="00FD79BA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BONUM j.d.o.o. Varaždin, Ulica Vladislava </w:t>
      </w:r>
      <w:proofErr w:type="spellStart"/>
      <w:r>
        <w:t>Vežića</w:t>
      </w:r>
      <w:proofErr w:type="spellEnd"/>
      <w:r>
        <w:t xml:space="preserve"> 32, OIB: 89064420794.</w:t>
      </w:r>
    </w:p>
    <w:p w:rsidRDefault="00FD79BA" w:rsidP="00FD79BA" w:rsidR="00FD79BA">
      <w:pPr>
        <w:ind w:hanging="705" w:left="1410"/>
        <w:jc w:val="both"/>
      </w:pPr>
    </w:p>
    <w:p w:rsidRDefault="00FD79BA" w:rsidP="00FD79BA" w:rsidR="00FD79BA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FD79BA" w:rsidP="00FD79BA" w:rsidR="00FD79BA">
      <w:pPr>
        <w:jc w:val="both"/>
        <w:rPr>
          <w:szCs w:val="24"/>
        </w:rPr>
      </w:pPr>
    </w:p>
    <w:p w:rsidRDefault="00FD79BA" w:rsidP="00FD79BA" w:rsidR="00FD79BA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BONUM j.d.o.o. Varaždin, Ulica Vladislava </w:t>
      </w:r>
      <w:proofErr w:type="spellStart"/>
      <w:r>
        <w:t>Vežića</w:t>
      </w:r>
      <w:proofErr w:type="spellEnd"/>
      <w:r>
        <w:t xml:space="preserve"> 32, OIB: 89064420794,</w:t>
      </w:r>
      <w:r>
        <w:rPr>
          <w:szCs w:val="24"/>
        </w:rPr>
        <w:t xml:space="preserve"> bit će brisan iz sudskog registra.</w:t>
      </w:r>
    </w:p>
    <w:p w:rsidRDefault="00FD79BA" w:rsidP="00FD79BA" w:rsidR="00FD79BA">
      <w:pPr>
        <w:jc w:val="center"/>
        <w:rPr>
          <w:szCs w:val="24"/>
        </w:rPr>
      </w:pPr>
    </w:p>
    <w:p w:rsidRDefault="00FD79BA" w:rsidP="00FD79BA" w:rsidR="00FD79B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10. kolovoza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FD79BA" w:rsidP="00FD79BA" w:rsidR="00FD79BA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jc w:val="center"/>
        <w:rPr>
          <w:szCs w:val="24"/>
        </w:rPr>
      </w:pPr>
      <w:r>
        <w:rPr>
          <w:szCs w:val="24"/>
        </w:rPr>
        <w:t>U Varaždinu 26. listopada 2017.</w:t>
      </w:r>
    </w:p>
    <w:p w:rsidRDefault="00FD79BA" w:rsidP="00FD79BA" w:rsidR="00FD79BA">
      <w:pPr>
        <w:jc w:val="center"/>
        <w:rPr>
          <w:szCs w:val="24"/>
        </w:rPr>
      </w:pPr>
    </w:p>
    <w:p w:rsidRDefault="00FD79BA" w:rsidP="00FD79BA" w:rsidR="00FD79B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Sudska savjetnica:</w:t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Martina Mašić</w:t>
      </w:r>
    </w:p>
    <w:p w:rsidRDefault="00FD79BA" w:rsidP="00FD79BA" w:rsidR="00FD79B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D79BA" w:rsidP="00FD79BA" w:rsidR="00FD79BA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FD79BA" w:rsidP="00FD79BA" w:rsidR="00FD79BA">
      <w:r>
        <w:tab/>
        <w:t>Uputa o pravnom lijeku:</w:t>
      </w:r>
    </w:p>
    <w:p w:rsidRDefault="00FD79BA" w:rsidP="00FD79BA" w:rsidR="00FD79BA">
      <w:r>
        <w:tab/>
        <w:t>Protiv ovoga rješenja može se podnijeti žalba u roku od osam dana nakon isteka osam dana od njegove objave na e-oglasnoj ploči suda, pisano u četiri primjerka.</w:t>
      </w:r>
    </w:p>
    <w:p w:rsidRDefault="00FD79BA" w:rsidP="00FD79BA" w:rsidR="00FD79BA">
      <w:r>
        <w:tab/>
        <w:t>O žalbi protiv rješenja sudskog savjetnika odlučuje sudac pojedinac toga suda.</w:t>
      </w:r>
    </w:p>
    <w:p w:rsidRDefault="00FD79BA" w:rsidP="00FD79BA" w:rsidR="00FD79BA">
      <w:r>
        <w:tab/>
        <w:t>O žalbi protiv odluke suca donesene u prvom stupnju odlučuje Visoki trgovački sud.</w:t>
      </w:r>
    </w:p>
    <w:p w:rsidRDefault="00FD79BA" w:rsidP="00FD79BA" w:rsidR="00FD79BA">
      <w:pPr>
        <w:rPr>
          <w:szCs w:val="24"/>
        </w:rPr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rPr>
          <w:szCs w:val="24"/>
        </w:rPr>
      </w:pPr>
    </w:p>
    <w:p w:rsidRDefault="00FD79BA" w:rsidP="00FD79BA" w:rsidR="00FD79BA">
      <w:pPr>
        <w:rPr>
          <w:szCs w:val="24"/>
        </w:rPr>
      </w:pPr>
      <w:r>
        <w:rPr>
          <w:szCs w:val="24"/>
        </w:rPr>
        <w:t>DNA:</w:t>
      </w:r>
    </w:p>
    <w:p w:rsidRDefault="00FD79BA" w:rsidP="00FD79BA" w:rsidR="00FD79B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D79BA" w:rsidP="00FD79BA" w:rsidR="00FD79B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D79BA" w:rsidP="00FD79BA" w:rsidR="00FD79B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BONUM j.d.o.o. Varaždin, Ulica Vladislava </w:t>
      </w:r>
      <w:proofErr w:type="spellStart"/>
      <w:r>
        <w:t>Vežića</w:t>
      </w:r>
      <w:proofErr w:type="spellEnd"/>
      <w:r>
        <w:t xml:space="preserve"> 32</w:t>
      </w:r>
    </w:p>
    <w:p w:rsidRDefault="00FD79BA" w:rsidP="00FD79BA" w:rsidR="00FD79B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Karmen </w:t>
      </w:r>
      <w:proofErr w:type="spellStart"/>
      <w:r>
        <w:rPr>
          <w:szCs w:val="24"/>
        </w:rPr>
        <w:t>Gumbus</w:t>
      </w:r>
      <w:proofErr w:type="spellEnd"/>
      <w:r>
        <w:rPr>
          <w:szCs w:val="24"/>
        </w:rPr>
        <w:t xml:space="preserve"> iz Varaždina, Vladislava </w:t>
      </w:r>
      <w:proofErr w:type="spellStart"/>
      <w:r>
        <w:rPr>
          <w:szCs w:val="24"/>
        </w:rPr>
        <w:t>Vežića</w:t>
      </w:r>
      <w:proofErr w:type="spellEnd"/>
      <w:r>
        <w:rPr>
          <w:szCs w:val="24"/>
        </w:rPr>
        <w:t xml:space="preserve"> 32</w:t>
      </w:r>
    </w:p>
    <w:p w:rsidRDefault="00FD79BA" w:rsidP="00FD79BA" w:rsidR="00FD79BA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FD79BA" w:rsidP="00FD79BA" w:rsidR="00FD79B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Varaždin</w:t>
      </w:r>
    </w:p>
    <w:p w:rsidRDefault="00FD79BA" w:rsidP="00FD79BA" w:rsidR="00FD79B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Marijan </w:t>
      </w:r>
      <w:proofErr w:type="spellStart"/>
      <w:r>
        <w:rPr>
          <w:szCs w:val="24"/>
        </w:rPr>
        <w:t>Drljanovčan</w:t>
      </w:r>
      <w:proofErr w:type="spellEnd"/>
      <w:r>
        <w:rPr>
          <w:szCs w:val="24"/>
        </w:rPr>
        <w:t xml:space="preserve">, Miholjac, A. Mihanovića 131, 48 326 </w:t>
      </w:r>
      <w:proofErr w:type="spellStart"/>
      <w:r>
        <w:rPr>
          <w:szCs w:val="24"/>
        </w:rPr>
        <w:t>Virje</w:t>
      </w:r>
      <w:proofErr w:type="spellEnd"/>
    </w:p>
    <w:p w:rsidRDefault="00FD79BA" w:rsidP="00FD79BA" w:rsidR="00FD79B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FD79BA" w:rsidR="00AE649C" w:rsidRPr="00FD79BA"/>
    <w:sectPr w:rsidSect="0032366B" w:rsidR="00AE649C" w:rsidRPr="00FD79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9B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79B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79B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0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St-440/2017-4</izvorni_sadrzaj>
    <derivirana_varijabla naziv="DomainObject.Oznaka_1">St-440/2017-4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BONUM jednostavno društvo s ograničenom odgovornošću za graditeljstvo, trgovinu i usluge zastupanog po punomoćniku Karmen Gumbas</izvorni_sadrzaj>
    <derivirana_varijabla naziv="DomainObject.Predmet.ProtustrankaFormated_1">  BONUM jednostavno društvo s ograničenom odgovornošću za graditeljstvo, trgovinu i usluge zastupanog po punomoćniku Karmen Gumbas</derivirana_varijabla>
  </DomainObject.Predmet.ProtustrankaFormated>
  <DomainObject.Predmet.ProtustrankaFormatedOIB>
    <izvorni_sadrzaj>  BONUM jednostavno društvo s ograničenom odgovornošću za graditeljstvo, trgovinu i usluge, OIB 89064420794 zastupanog po punomoćniku Karmen Gumbas</izvorni_sadrzaj>
    <derivirana_varijabla naziv="DomainObject.Predmet.ProtustrankaFormatedOIB_1">  BONUM jednostavno društvo s ograničenom odgovornošću za graditeljstvo, trgovinu i usluge, OIB 89064420794 zastupanog po punomoćniku Karmen Gumbas</derivirana_varijabla>
  </DomainObject.Predmet.ProtustrankaFormatedOIB>
  <DomainObject.Predmet.ProtustrankaFormatedWithAdress>
    <izvorni_sadrzaj> BONUM jednostavno društvo s ograničenom odgovornošću za graditeljstvo, trgovinu i usluge, Ulica Vladislava Vežića 32, 42000 Varaždin zastupanog po punomoćniku Karmen Gumbas</izvorni_sadrzaj>
    <derivirana_varijabla naziv="DomainObject.Predmet.ProtustrankaFormatedWithAdress_1"> BONUM jednostavno društvo s ograničenom odgovornošću za graditeljstvo, trgovinu i usluge, Ulica Vladislava Vežića 32, 42000 Varaždin zastupanog po punomoćniku Karmen Gumbas</derivirana_varijabla>
  </DomainObject.Predmet.ProtustrankaFormatedWithAdress>
  <DomainObject.Predmet.ProtustrankaFormatedWithAdressOIB>
    <izvorni_sadrzaj> BONUM jednostavno društvo s ograničenom odgovornošću za graditeljstvo, trgovinu i usluge, OIB 89064420794, Ulica Vladislava Vežića 32, 42000 Varaždin zastupanog po punomoćniku Karmen Gumbas</izvorni_sadrzaj>
    <derivirana_varijabla naziv="DomainObject.Predmet.ProtustrankaFormatedWithAdressOIB_1"> BONUM jednostavno društvo s ograničenom odgovornošću za graditeljstvo, trgovinu i usluge, OIB 89064420794, Ulica Vladislava Vežića 32, 42000 Varaždin zastupanog po punomoćniku Karmen Gumbas</derivirana_varijabla>
  </DomainObject.Predmet.ProtustrankaFormatedWithAdressOIB>
  <DomainObject.Predmet.ProtustrankaWithAdress>
    <izvorni_sadrzaj>BONUM jednostavno društvo s ograničenom odgovornošću za graditeljstvo, trgovinu i usluge Ulica Vladislava Vežića 32, 42000 Varaždin</izvorni_sadrzaj>
    <derivirana_varijabla naziv="DomainObject.Predmet.ProtustrankaWithAdress_1">BONUM jednostavno društvo s ograničenom odgovornošću za graditeljstvo, trgovinu i usluge Ulica Vladislava Vežića 32, 42000 Varaždin</derivirana_varijabla>
  </DomainObject.Predmet.ProtustrankaWithAdress>
  <DomainObject.Predmet.ProtustrankaWithAdressOIB>
    <izvorni_sadrzaj>BONUM jednostavno društvo s ograničenom odgovornošću za graditeljstvo, trgovinu i usluge, OIB 89064420794, Ulica Vladislava Vežića 32, 42000 Varaždin</izvorni_sadrzaj>
    <derivirana_varijabla naziv="DomainObject.Predmet.ProtustrankaWithAdressOIB_1">BONUM jednostavno društvo s ograničenom odgovornošću za graditeljstvo, trgovinu i usluge, OIB 89064420794, Ulica Vladislava Vežića 32, 42000 Varaždin</derivirana_varijabla>
  </DomainObject.Predmet.ProtustrankaWithAdressOIB>
  <DomainObject.Predmet.ProtustrankaNazivFormated>
    <izvorni_sadrzaj>BONUM jednostavno društvo s ograničenom odgovornošću za graditeljstvo, trgovinu i usluge</izvorni_sadrzaj>
    <derivirana_varijabla naziv="DomainObject.Predmet.ProtustrankaNazivFormated_1">BONUM jednostavno društvo s ograničenom odgovornošću za graditeljstvo, trgovinu i usluge</derivirana_varijabla>
  </DomainObject.Predmet.ProtustrankaNazivFormated>
  <DomainObject.Predmet.ProtustrankaNazivFormatedOIB>
    <izvorni_sadrzaj>BONUM jednostavno društvo s ograničenom odgovornošću za graditeljstvo, trgovinu i usluge, OIB 89064420794</izvorni_sadrzaj>
    <derivirana_varijabla naziv="DomainObject.Predmet.ProtustrankaNazivFormatedOIB_1">BONUM jednostavno društvo s ograničenom odgovornošću za graditeljstvo, trgovinu i usluge, OIB 89064420794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18895.73</izvorni_sadrzaj>
    <derivirana_varijabla naziv="DomainObject.Predmet.TrenutnaVrijednost_1">18895.73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BONUM jednostavno društvo s ograničenom odgovornošću za graditeljstvo, trgovinu i usluge zastupanog po punomoćniku Karmen Gumbas</item>
    </izvorni_sadrzaj>
    <derivirana_varijabla naziv="DomainObject.Predmet.ProtuStrankaListFormated_1">
      <item>BONUM jednostavno društvo s ograničenom odgovornošću za graditeljstvo, trgovinu i usluge zastupanog po punomoćniku Karmen Gumbas</item>
    </derivirana_varijabla>
  </DomainObject.Predmet.ProtuStrankaListFormated>
  <DomainObject.Predmet.ProtuStrankaListFormatedOIB>
    <izvorni_sadrzaj>
      <item>BONUM jednostavno društvo s ograničenom odgovornošću za graditeljstvo, trgovinu i usluge, OIB 89064420794 zastupanog po punomoćniku Karmen Gumbas</item>
    </izvorni_sadrzaj>
    <derivirana_varijabla naziv="DomainObject.Predmet.ProtuStrankaListFormatedOIB_1">
      <item>BONUM jednostavno društvo s ograničenom odgovornošću za graditeljstvo, trgovinu i usluge, OIB 89064420794 zastupanog po punomoćniku Karmen Gumbas</item>
    </derivirana_varijabla>
  </DomainObject.Predmet.ProtuStrankaListFormatedOIB>
  <DomainObject.Predmet.ProtuStrankaListFormatedWithAdress>
    <izvorni_sadrzaj>
      <item>BONUM jednostavno društvo s ograničenom odgovornošću za graditeljstvo, trgovinu i usluge, Ulica Vladislava Vežića 32, 42000 Varaždin zastupanog po punomoćniku Karmen Gumbas</item>
    </izvorni_sadrzaj>
    <derivirana_varijabla naziv="DomainObject.Predmet.ProtuStrankaListFormatedWithAdress_1">
      <item>BONUM jednostavno društvo s ograničenom odgovornošću za graditeljstvo, trgovinu i usluge, Ulica Vladislava Vežića 32, 42000 Varaždin zastupanog po punomoćniku Karmen Gumbas</item>
    </derivirana_varijabla>
  </DomainObject.Predmet.ProtuStrankaListFormatedWithAdress>
  <DomainObject.Predmet.ProtuStrankaListFormatedWithAdressOIB>
    <izvorni_sadrzaj>
      <item>BONUM jednostavno društvo s ograničenom odgovornošću za graditeljstvo, trgovinu i usluge, OIB 89064420794, Ulica Vladislava Vežića 32, 42000 Varaždin zastupanog po punomoćniku Karmen Gumbas</item>
    </izvorni_sadrzaj>
    <derivirana_varijabla naziv="DomainObject.Predmet.ProtuStrankaListFormatedWithAdressOIB_1">
      <item>BONUM jednostavno društvo s ograničenom odgovornošću za graditeljstvo, trgovinu i usluge, OIB 89064420794, Ulica Vladislava Vežića 32, 42000 Varaždin zastupanog po punomoćniku Karmen Gumbas</item>
    </derivirana_varijabla>
  </DomainObject.Predmet.ProtuStrankaListFormatedWithAdressOIB>
  <DomainObject.Predmet.ProtuStrankaListNazivFormated>
    <izvorni_sadrzaj>
      <item>BONUM jednostavno društvo s ograničenom odgovornošću za graditeljstvo, trgovinu i usluge</item>
    </izvorni_sadrzaj>
    <derivirana_varijabla naziv="DomainObject.Predmet.ProtuStrankaListNazivFormated_1">
      <item>BONUM jednostavno društvo s ograničenom odgovornošću za graditeljstvo, trgovinu i usluge</item>
    </derivirana_varijabla>
  </DomainObject.Predmet.ProtuStrankaListNazivFormated>
  <DomainObject.Predmet.ProtuStrankaListNazivFormatedOIB>
    <izvorni_sadrzaj>
      <item>BONUM jednostavno društvo s ograničenom odgovornošću za graditeljstvo, trgovinu i usluge, OIB 89064420794</item>
    </izvorni_sadrzaj>
    <derivirana_varijabla naziv="DomainObject.Predmet.ProtuStrankaListNazivFormatedOIB_1">
      <item>BONUM jednostavno društvo s ograničenom odgovornošću za graditeljstvo, trgovinu i usluge, OIB 89064420794</item>
    </derivirana_varijabla>
  </DomainObject.Predmet.ProtuStrankaListNazivFormatedOIB>
  <DomainObject.Predmet.OstaliListFormated>
    <izvorni_sadrzaj>
      <item>Sudski registar</item>
      <item>Karmen Gumbas punomoćnik sudionika u postupku BONUM jednostavno društvo s ograničenom odgovornošću za graditeljstvo, trgovinu i usluge</item>
    </izvorni_sadrzaj>
    <derivirana_varijabla naziv="DomainObject.Predmet.OstaliListFormated_1">
      <item>Sudski registar</item>
      <item>Karmen Gumbas punomoćnik sudionika u postupku BONUM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Karmen Gumbas, OIB 22935129217 punomoćnik sudionika u postupku BONUM jednostavno društvo s ograničenom odgovornošću za graditeljstvo, trgovinu i usluge</item>
    </izvorni_sadrzaj>
    <derivirana_varijabla naziv="DomainObject.Predmet.OstaliListFormatedOIB_1">
      <item>Sudski registar</item>
      <item>Karmen Gumbas, OIB 22935129217 punomoćnik sudionika u postupku BONUM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Karmen Gumbas, Vladislava Vežića 32, 42000 Varaždin punomoćnik sudionika u postupku BONUM jednostavno društvo s ograničenom odgovornošću za graditeljstvo, trgovinu i usluge</item>
    </izvorni_sadrzaj>
    <derivirana_varijabla naziv="DomainObject.Predmet.OstaliListFormatedWithAdress_1">
      <item>Sudski registar</item>
      <item>Karmen Gumbas, Vladislava Vežića 32, 42000 Varaždin punomoćnik sudionika u postupku BONUM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Karmen Gumbas, OIB 22935129217, Vladislava Vežića 32, 42000 Varaždin punomoćnik sudionika u postupku BONUM jednostavno društvo s ograničenom odgovornošću za graditeljstvo, trgovinu i usluge</item>
    </izvorni_sadrzaj>
    <derivirana_varijabla naziv="DomainObject.Predmet.OstaliListFormatedWithAdressOIB_1">
      <item>Sudski registar</item>
      <item>Karmen Gumbas, OIB 22935129217, Vladislava Vežića 32, 42000 Varaždin punomoćnik sudionika u postupku BONUM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Karmen Gumbas</item>
    </izvorni_sadrzaj>
    <derivirana_varijabla naziv="DomainObject.Predmet.OstaliListNazivFormated_1">
      <item>Sudski registar</item>
      <item>Karmen Gumbas</item>
    </derivirana_varijabla>
  </DomainObject.Predmet.OstaliListNazivFormated>
  <DomainObject.Predmet.OstaliListNazivFormatedOIB>
    <izvorni_sadrzaj>
      <item>Sudski registar</item>
      <item>Karmen Gumbas, OIB 22935129217</item>
    </izvorni_sadrzaj>
    <derivirana_varijabla naziv="DomainObject.Predmet.OstaliListNazivFormatedOIB_1">
      <item>Sudski registar</item>
      <item>Karmen Gumbas, OIB 22935129217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St-440/2017-4</izvorni_sadrzaj>
    <derivirana_varijabla naziv="DomainObject.PoslovniBrojDokumenta_1">St-440/2017-4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BONUM jednostavno društvo s ograničenom odgovornošću za graditeljstvo, trgovinu i usluge</izvorni_sadrzaj>
    <derivirana_varijabla naziv="DomainObject.Predmet.ProtustrankaIDrugi_1">BONUM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BONUM jednostavno društvo s ograničenom odgovornošću za graditeljstvo, trgovinu i usluge, OIB 89064420794, Ulica Vladislava Vežića 32, 42000 Varaždin</izvorni_sadrzaj>
    <derivirana_varijabla naziv="DomainObject.Predmet.ProtustrankaIDrugiAdressOIB_1">BONUM jednostavno društvo s ograničenom odgovornošću za graditeljstvo, trgovinu i usluge, OIB 89064420794, Ulica Vladislava Vežića 32,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BONUM jednostavno društvo s ograničenom odgovornošću za graditeljstvo, trgovinu i usluge</item>
      <item>Sudski registar</item>
      <item>Karmen Gumbas</item>
    </izvorni_sadrzaj>
    <derivirana_varijabla naziv="DomainObject.Predmet.SudioniciListNaziv_1">
      <item>Financijska agencija</item>
      <item>BONUM jednostavno društvo s ograničenom odgovornošću za graditeljstvo, trgovinu i usluge</item>
      <item>Sudski registar</item>
      <item>Karmen Gumbas</item>
    </derivirana_varijabla>
  </DomainObject.Predmet.SudioniciListNaziv>
  <DomainObject.Predmet.SudioniciListAdressOIB>
    <izvorni_sadrzaj>
      <item>Financijska agencija, OIB 85821130368, Ulica grada Vukovara 70,10000 Zagreb</item>
      <item>BONUM jednostavno društvo s ograničenom odgovornošću za graditeljstvo, trgovinu i usluge, OIB 89064420794, Ulica Vladislava Vežića 32,42000 Varaždin</item>
      <item>Sudski registar</item>
      <item>Karmen Gumbas, OIB 22935129217, Vladislava Vežića 32,42000 Varaždin</item>
    </izvorni_sadrzaj>
    <derivirana_varijabla naziv="DomainObject.Predmet.SudioniciListAdressOIB_1">
      <item>Financijska agencija, OIB 85821130368, Ulica grada Vukovara 70,10000 Zagreb</item>
      <item>BONUM jednostavno društvo s ograničenom odgovornošću za graditeljstvo, trgovinu i usluge, OIB 89064420794, Ulica Vladislava Vežića 32,42000 Varaždin</item>
      <item>Sudski registar</item>
      <item>Karmen Gumbas, OIB 22935129217, Vladislava Vežića 32,42000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62614-C0E2-4864-8101-30188F2CD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2941</properties:Characters>
  <properties:Lines>81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2017-10-26T12:00:00Z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