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bae0" w14:paraId="937bae0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20</w:t>
      </w:r>
      <w:r w:rsidR="000A0800">
        <w:t>54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0A0800">
        <w:t>JAKOV j.d.o.o.</w:t>
      </w:r>
      <w:r w:rsidR="005C4452">
        <w:t>,</w:t>
      </w:r>
      <w:r w:rsidR="009941D3">
        <w:t xml:space="preserve"> OIB: </w:t>
      </w:r>
      <w:r w:rsidR="000A0800">
        <w:t xml:space="preserve">65712460467 </w:t>
      </w:r>
      <w:r w:rsidR="009941D3">
        <w:t xml:space="preserve">sa sjedištem u </w:t>
      </w:r>
      <w:proofErr w:type="spellStart"/>
      <w:r w:rsidR="000A0800">
        <w:t>Sulkovci</w:t>
      </w:r>
      <w:proofErr w:type="spellEnd"/>
      <w:r w:rsidR="000A0800">
        <w:t xml:space="preserve"> 4, 34310 Pleternica,</w:t>
      </w:r>
      <w:r w:rsidR="00003EE3">
        <w:t xml:space="preserve">temeljem članka 430. Stečajnog zakona („Narodne novine „ 71/15), </w:t>
      </w:r>
      <w:r>
        <w:t xml:space="preserve"> dana </w:t>
      </w:r>
      <w:r w:rsidR="009941D3">
        <w:t>0</w:t>
      </w:r>
      <w:r w:rsidR="007B70C9">
        <w:t>4</w:t>
      </w:r>
      <w:r w:rsidR="00A21C8E">
        <w:t xml:space="preserve">. </w:t>
      </w:r>
      <w:r w:rsidR="009941D3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5C4452">
        <w:t xml:space="preserve">dužnikom </w:t>
      </w:r>
      <w:r w:rsidR="007B70C9">
        <w:t xml:space="preserve">JAKOV j.d.o.o., OIB: 65712460467 sa sjedištem u </w:t>
      </w:r>
      <w:proofErr w:type="spellStart"/>
      <w:r w:rsidR="007B70C9">
        <w:t>Sulkovci</w:t>
      </w:r>
      <w:proofErr w:type="spellEnd"/>
      <w:r w:rsidR="007B70C9">
        <w:t xml:space="preserve"> 4, 34310 Pleternica</w:t>
      </w:r>
      <w:r w:rsidR="004C7D7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7B70C9">
        <w:rPr>
          <w:b/>
        </w:rPr>
        <w:t>33.386,12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5C4452">
        <w:t xml:space="preserve">dužnik </w:t>
      </w:r>
      <w:r w:rsidR="007B70C9">
        <w:t xml:space="preserve">JAKOV j.d.o.o., OIB: 65712460467 sa sjedištem u </w:t>
      </w:r>
      <w:proofErr w:type="spellStart"/>
      <w:r w:rsidR="007B70C9">
        <w:t>Sulkovci</w:t>
      </w:r>
      <w:proofErr w:type="spellEnd"/>
      <w:r w:rsidR="007B70C9">
        <w:t xml:space="preserve"> 4, 34310 Pleternica</w:t>
      </w:r>
      <w:r w:rsidR="004C7D70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2E4134">
        <w:rPr>
          <w:b/>
        </w:rPr>
        <w:t>20</w:t>
      </w:r>
      <w:r w:rsidR="007B70C9">
        <w:rPr>
          <w:b/>
        </w:rPr>
        <w:t>54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7C1CAC">
        <w:t>0</w:t>
      </w:r>
      <w:r w:rsidR="007B70C9">
        <w:t>4</w:t>
      </w:r>
      <w:r w:rsidR="00572249">
        <w:t xml:space="preserve">. </w:t>
      </w:r>
      <w:r w:rsidR="007C1CAC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7C1CAC" w:rsidP="00F45F8B" w:rsidR="00F45F8B">
      <w:r>
        <w:t>0</w:t>
      </w:r>
      <w:r w:rsidR="007B70C9">
        <w:t>4</w:t>
      </w:r>
      <w:r w:rsidR="00B02D1A">
        <w:t>.0</w:t>
      </w:r>
      <w:r>
        <w:t>7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66826"/>
    <w:rsid w:val="000A0800"/>
    <w:rsid w:val="000B5BDB"/>
    <w:rsid w:val="001018F1"/>
    <w:rsid w:val="001117EC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134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6883"/>
    <w:rsid w:val="00436F1F"/>
    <w:rsid w:val="00453B7A"/>
    <w:rsid w:val="0047223C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C4452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B70C9"/>
    <w:rsid w:val="007C1CAC"/>
    <w:rsid w:val="007C4FD6"/>
    <w:rsid w:val="007D50D1"/>
    <w:rsid w:val="00802BB5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AF7C7D"/>
    <w:rsid w:val="00B02D1A"/>
    <w:rsid w:val="00B31C43"/>
    <w:rsid w:val="00B446A5"/>
    <w:rsid w:val="00B44AD3"/>
    <w:rsid w:val="00B95FBF"/>
    <w:rsid w:val="00B96DA0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1B3F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ED1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D1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D1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ED1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D1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D1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33386.12</izvorni_sadrzaj>
    <derivirana_varijabla naziv="DomainObject.Predmet.InicijalnaVrijednost_1">33386.12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st.1.</izvorni_sadrzaj>
    <derivirana_varijabla naziv="DomainObject.Predmet.PrimjedbaSuca_1">čl. 429 st.1.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 j.d.o.o. za ugostiteljstvo, trgovinu i usluge</izvorni_sadrzaj>
    <derivirana_varijabla naziv="DomainObject.Predmet.ProtustrankaFormated_1">  JAKOV j.d.o.o. za ugostiteljstvo, trgovinu i usluge</derivirana_varijabla>
  </DomainObject.Predmet.ProtustrankaFormated>
  <DomainObject.Predmet.ProtustrankaFormatedOIB>
    <izvorni_sadrzaj>  JAKOV j.d.o.o. za ugostiteljstvo, trgovinu i usluge, OIB 65712460467</izvorni_sadrzaj>
    <derivirana_varijabla naziv="DomainObject.Predmet.ProtustrankaFormatedOIB_1">  JAKOV j.d.o.o. za ugostiteljstvo, trgovinu i usluge, OIB 65712460467</derivirana_varijabla>
  </DomainObject.Predmet.ProtustrankaFormatedOIB>
  <DomainObject.Predmet.ProtustrankaFormatedWithAdress>
    <izvorni_sadrzaj> JAKOV j.d.o.o. za ugostiteljstvo, trgovinu i usluge, Sulkovci 4, 34310 Pleternica</izvorni_sadrzaj>
    <derivirana_varijabla naziv="DomainObject.Predmet.ProtustrankaFormatedWithAdress_1"> JAKOV j.d.o.o. za ugostiteljstvo, trgovinu i usluge, Sulkovci 4, 34310 Pleternica</derivirana_varijabla>
  </DomainObject.Predmet.ProtustrankaFormatedWithAdress>
  <DomainObject.Predmet.ProtustrankaFormatedWithAdressOIB>
    <izvorni_sadrzaj> JAKOV j.d.o.o. za ugostiteljstvo, trgovinu i usluge, OIB 65712460467, Sulkovci 4, 34310 Pleternica</izvorni_sadrzaj>
    <derivirana_varijabla naziv="DomainObject.Predmet.ProtustrankaFormatedWithAdressOIB_1"> JAKOV j.d.o.o. za ugostiteljstvo, trgovinu i usluge, OIB 65712460467, Sulkovci 4, 34310 Pleternica</derivirana_varijabla>
  </DomainObject.Predmet.ProtustrankaFormatedWithAdressOIB>
  <DomainObject.Predmet.ProtustrankaWithAdress>
    <izvorni_sadrzaj>JAKOV j.d.o.o. za ugostiteljstvo, trgovinu i usluge Sulkovci 4, 34310 Pleternica</izvorni_sadrzaj>
    <derivirana_varijabla naziv="DomainObject.Predmet.ProtustrankaWithAdress_1">JAKOV j.d.o.o. za ugostiteljstvo, trgovinu i usluge Sulkovci 4, 34310 Pleternica</derivirana_varijabla>
  </DomainObject.Predmet.ProtustrankaWithAdress>
  <DomainObject.Predmet.ProtustrankaWithAdressOIB>
    <izvorni_sadrzaj>JAKOV j.d.o.o. za ugostiteljstvo, trgovinu i usluge, OIB 65712460467, Sulkovci 4, 34310 Pleternica</izvorni_sadrzaj>
    <derivirana_varijabla naziv="DomainObject.Predmet.ProtustrankaWithAdressOIB_1">JAKOV j.d.o.o. za ugostiteljstvo, trgovinu i usluge, OIB 65712460467, Sulkovci 4, 34310 Pleternica</derivirana_varijabla>
  </DomainObject.Predmet.ProtustrankaWithAdressOIB>
  <DomainObject.Predmet.ProtustrankaNazivFormated>
    <izvorni_sadrzaj>JAKOV j.d.o.o. za ugostiteljstvo, trgovinu i usluge</izvorni_sadrzaj>
    <derivirana_varijabla naziv="DomainObject.Predmet.ProtustrankaNazivFormated_1">JAKOV j.d.o.o. za ugostiteljstvo, trgovinu i usluge</derivirana_varijabla>
  </DomainObject.Predmet.ProtustrankaNazivFormated>
  <DomainObject.Predmet.ProtustrankaNazivFormatedOIB>
    <izvorni_sadrzaj>JAKOV j.d.o.o. za ugostiteljstvo, trgovinu i usluge, OIB 65712460467</izvorni_sadrzaj>
    <derivirana_varijabla naziv="DomainObject.Predmet.ProtustrankaNazivFormatedOIB_1">JAKOV j.d.o.o. za ugostiteljstvo, trgovinu i usluge, OIB 65712460467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JAKOV j.d.o.o. za ugostiteljstvo, trgovinu i usluge</item>
    </izvorni_sadrzaj>
    <derivirana_varijabla naziv="DomainObject.Predmet.ProtuStrankaListFormated_1">
      <item>JAKOV j.d.o.o. za ugostiteljstvo, trgovinu i usluge</item>
    </derivirana_varijabla>
  </DomainObject.Predmet.ProtuStrankaListFormated>
  <DomainObject.Predmet.ProtuStrankaListFormatedOIB>
    <izvorni_sadrzaj>
      <item>JAKOV j.d.o.o. za ugostiteljstvo, trgovinu i usluge, OIB 65712460467</item>
    </izvorni_sadrzaj>
    <derivirana_varijabla naziv="DomainObject.Predmet.ProtuStrankaListFormatedOIB_1">
      <item>JAKOV j.d.o.o. za ugostiteljstvo, trgovinu i usluge, OIB 65712460467</item>
    </derivirana_varijabla>
  </DomainObject.Predmet.ProtuStrankaListFormatedOIB>
  <DomainObject.Predmet.ProtuStrankaListFormatedWithAdress>
    <izvorni_sadrzaj>
      <item>JAKOV j.d.o.o. za ugostiteljstvo, trgovinu i usluge, Sulkovci 4, 34310 Pleternica</item>
    </izvorni_sadrzaj>
    <derivirana_varijabla naziv="DomainObject.Predmet.ProtuStrankaListFormatedWithAdress_1">
      <item>JAKOV j.d.o.o. za ugostiteljstvo, trgovinu i usluge, Sulkovci 4, 34310 Pleternica</item>
    </derivirana_varijabla>
  </DomainObject.Predmet.ProtuStrankaListFormatedWithAdress>
  <DomainObject.Predmet.ProtuStrankaListFormatedWithAdressOIB>
    <izvorni_sadrzaj>
      <item>JAKOV j.d.o.o. za ugostiteljstvo, trgovinu i usluge, OIB 65712460467, Sulkovci 4, 34310 Pleternica</item>
    </izvorni_sadrzaj>
    <derivirana_varijabla naziv="DomainObject.Predmet.ProtuStrankaListFormatedWithAdressOIB_1">
      <item>JAKOV j.d.o.o. za ugostiteljstvo, trgovinu i usluge, OIB 65712460467, Sulkovci 4, 34310 Pleternica</item>
    </derivirana_varijabla>
  </DomainObject.Predmet.ProtuStrankaListFormatedWithAdressOIB>
  <DomainObject.Predmet.ProtuStrankaListNazivFormated>
    <izvorni_sadrzaj>
      <item>JAKOV j.d.o.o. za ugostiteljstvo, trgovinu i usluge</item>
    </izvorni_sadrzaj>
    <derivirana_varijabla naziv="DomainObject.Predmet.ProtuStrankaListNazivFormated_1">
      <item>JAKOV j.d.o.o. za ugostiteljstvo, trgovinu i usluge</item>
    </derivirana_varijabla>
  </DomainObject.Predmet.ProtuStrankaListNazivFormated>
  <DomainObject.Predmet.ProtuStrankaListNazivFormatedOIB>
    <izvorni_sadrzaj>
      <item>JAKOV j.d.o.o. za ugostiteljstvo, trgovinu i usluge, OIB 65712460467</item>
    </izvorni_sadrzaj>
    <derivirana_varijabla naziv="DomainObject.Predmet.ProtuStrankaListNazivFormatedOIB_1">
      <item>JAKOV j.d.o.o. za ugostiteljstvo, trgovinu i usluge, OIB 65712460467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JAKOV j.d.o.o. za ugostiteljstvo, trgovinu i usluge</izvorni_sadrzaj>
    <derivirana_varijabla naziv="DomainObject.Predmet.ProtustrankaIDrugi_1">JAKOV j.d.o.o. za ugostiteljstvo,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JAKOV j.d.o.o. za ugostiteljstvo, trgovinu i usluge, OIB 65712460467, Sulkovci 4, 34310 Pleternica</izvorni_sadrzaj>
    <derivirana_varijabla naziv="DomainObject.Predmet.ProtustrankaIDrugiAdressOIB_1">JAKOV j.d.o.o. za ugostiteljstvo, trgovinu i usluge, OIB 65712460467, Sulkovci 4,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JAKOV j.d.o.o. za ugostiteljstvo, trgovinu i usluge</item>
    </izvorni_sadrzaj>
    <derivirana_varijabla naziv="DomainObject.Predmet.SudioniciListNaziv_1">
      <item>FINANCIJSKA AGENCIJA RC OSIJEK</item>
      <item>JAKOV j.d.o.o. za ugostiteljstvo, trgovinu i usluge</item>
    </derivirana_varijabla>
  </DomainObject.Predmet.SudioniciListNaziv>
  <DomainObject.Predmet.SudioniciListAdressOIB>
    <izvorni_sadrzaj>
      <item>FINANCIJSKA AGENCIJA RC OSIJEK, OIB 85821130368, L.Jagera 3,31000 Osijek</item>
      <item>JAKOV j.d.o.o. za ugostiteljstvo, trgovinu i usluge, OIB 65712460467, Sulkovci 4,34310 Pleternica</item>
    </izvorni_sadrzaj>
    <derivirana_varijabla naziv="DomainObject.Predmet.SudioniciListAdressOIB_1">
      <item>FINANCIJSKA AGENCIJA RC OSIJEK, OIB 85821130368, L.Jagera 3,31000 Osijek</item>
      <item>JAKOV j.d.o.o. za ugostiteljstvo, trgovinu i usluge, OIB 65712460467, Sulkovci 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65712460467</item>
    </izvorni_sadrzaj>
    <derivirana_varijabla naziv="DomainObject.Predmet.SudioniciListNazivOIB_1">
      <item>, OIB 85821130368</item>
      <item>, OIB 65712460467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5D217-CDF2-4B2F-8520-40887ACCE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372</properties:Words>
  <properties:Characters>1956</properties:Characters>
  <properties:Lines>58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2016-07-04T09:21:00Z</dcterms:created>
  <dc:creator>Korisnik</dc:creator>
  <cp:lastModifiedBy>Davorin Pavičić</cp:lastModifiedBy>
  <cp:lastPrinted>2016-07-01T07:25:00Z</cp:lastPrinted>
  <dcterms:modified xmlns:xsi="http://www.w3.org/2001/XMLSchema-instance" xsi:type="dcterms:W3CDTF">2016-07-04T09:36:00Z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