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7b29" w14:paraId="7ef7b29" w:rsidRDefault="002D49EC" w:rsidP="003F6C53" w:rsidR="002D49EC" w:rsidRPr="00FC53AC">
      <w:pPr>
        <w15:collapsed w:val="false"/>
      </w:pPr>
      <w:bookmarkStart w:name="_GoBack" w:id="0"/>
      <w:bookmarkEnd w:id="0"/>
    </w:p>
    <w:p w:rsidRDefault="00FE4E4C" w:rsidP="003F6C53" w:rsidR="00FE4E4C" w:rsidRPr="00FC53AC"/>
    <w:p w:rsidRDefault="00721F79" w:rsidP="004B557B" w:rsidR="00721F79" w:rsidRPr="00FC53AC"/>
    <w:p w:rsidRDefault="003C5ED2" w:rsidP="004B557B" w:rsidR="003C5ED2" w:rsidRPr="00FC53AC"/>
    <w:p w:rsidRDefault="00721F79" w:rsidP="008E589E" w:rsidR="00721F79" w:rsidRPr="00FC53AC">
      <w:pPr>
        <w:tabs>
          <w:tab w:pos="9072" w:val="right"/>
        </w:tabs>
        <w:rPr>
          <w:b/>
        </w:rPr>
      </w:pPr>
      <w:r w:rsidRPr="00FC53AC">
        <w:rPr>
          <w:b/>
        </w:rPr>
        <w:t>REPUBLIKA HRVATSKA</w:t>
      </w:r>
      <w:r w:rsidR="008E589E" w:rsidRPr="00FC53AC">
        <w:rPr>
          <w:b/>
        </w:rPr>
        <w:tab/>
      </w:r>
    </w:p>
    <w:p w:rsidRDefault="00721F79" w:rsidP="00721F79" w:rsidR="002B5525" w:rsidRPr="00FC53AC">
      <w:pPr>
        <w:rPr>
          <w:b/>
        </w:rPr>
      </w:pPr>
      <w:r w:rsidRPr="00FC53AC">
        <w:rPr>
          <w:b/>
        </w:rPr>
        <w:t>TRGOVAČKI SUD U ZADRU</w:t>
      </w:r>
      <w:r w:rsidRPr="00FC53AC">
        <w:rPr>
          <w:b/>
        </w:rPr>
        <w:tab/>
      </w:r>
    </w:p>
    <w:p w:rsidRDefault="002B5525" w:rsidP="00721F79" w:rsidR="00721F79" w:rsidRPr="00FC53AC">
      <w:r w:rsidRPr="00FC53AC">
        <w:t>Dr. Franje Tuđmana 35</w:t>
      </w:r>
      <w:r w:rsidR="00721F79" w:rsidRPr="00FC53AC">
        <w:tab/>
      </w:r>
      <w:r w:rsidR="00721F79" w:rsidRPr="00FC53AC">
        <w:tab/>
      </w:r>
      <w:r w:rsidR="00721F79" w:rsidRPr="00FC53AC">
        <w:tab/>
      </w:r>
      <w:r w:rsidR="00721F79" w:rsidRPr="00FC53AC">
        <w:tab/>
      </w:r>
      <w:r w:rsidR="00721F79" w:rsidRPr="00FC53AC">
        <w:tab/>
      </w:r>
    </w:p>
    <w:p w:rsidRDefault="002B5525" w:rsidP="00FC53AC" w:rsidR="002B5525"/>
    <w:p w:rsidRDefault="00FC53AC" w:rsidP="00FC53AC" w:rsidR="00FC53AC" w:rsidRPr="00FC53AC"/>
    <w:p w:rsidRDefault="00AA1AD1" w:rsidP="00AA1AD1" w:rsidR="00AA1AD1" w:rsidRPr="00FC53AC">
      <w:pPr>
        <w:jc w:val="center"/>
        <w:rPr>
          <w:b/>
        </w:rPr>
      </w:pPr>
      <w:r w:rsidRPr="00FC53AC">
        <w:rPr>
          <w:b/>
        </w:rPr>
        <w:t xml:space="preserve">R E P U B L I K A  H R V A T S KA </w:t>
      </w:r>
    </w:p>
    <w:p w:rsidRDefault="005A3991" w:rsidP="00721F79" w:rsidR="005A3991" w:rsidRPr="00FC53AC">
      <w:pPr>
        <w:rPr>
          <w:b/>
        </w:rPr>
      </w:pPr>
    </w:p>
    <w:p w:rsidRDefault="00AB7CD3" w:rsidP="00AB7CD3" w:rsidR="00721F79" w:rsidRPr="00FC53AC">
      <w:pPr>
        <w:tabs>
          <w:tab w:pos="4536" w:val="center"/>
          <w:tab w:pos="7695" w:val="left"/>
        </w:tabs>
      </w:pPr>
      <w:r w:rsidRPr="00FC53AC">
        <w:rPr>
          <w:b/>
        </w:rPr>
        <w:tab/>
      </w:r>
      <w:r w:rsidR="00721F79" w:rsidRPr="00FC53AC">
        <w:rPr>
          <w:b/>
        </w:rPr>
        <w:t>R J E Š E N J E</w:t>
      </w:r>
      <w:r w:rsidRPr="00FC53AC">
        <w:tab/>
      </w:r>
    </w:p>
    <w:p w:rsidRDefault="002B5525" w:rsidP="00721F79" w:rsidR="002B5525" w:rsidRPr="00FC53AC">
      <w:pPr>
        <w:jc w:val="both"/>
      </w:pPr>
    </w:p>
    <w:p w:rsidRDefault="00721F79" w:rsidP="00805D5C" w:rsidR="00721F79" w:rsidRPr="00FC53AC">
      <w:pPr>
        <w:ind w:firstLine="708"/>
        <w:jc w:val="both"/>
      </w:pPr>
      <w:r w:rsidRPr="00FC53AC">
        <w:t>Trgovački sud u Zadru</w:t>
      </w:r>
      <w:r w:rsidR="00AA7D34" w:rsidRPr="00FC53AC">
        <w:t xml:space="preserve">, </w:t>
      </w:r>
      <w:r w:rsidR="00637192" w:rsidRPr="00FC53AC">
        <w:t>OIB:39670464653</w:t>
      </w:r>
      <w:r w:rsidR="00AA7D34" w:rsidRPr="00FC53AC">
        <w:t>,</w:t>
      </w:r>
      <w:r w:rsidR="00637192" w:rsidRPr="00FC53AC">
        <w:t xml:space="preserve"> </w:t>
      </w:r>
      <w:r w:rsidRPr="00FC53AC">
        <w:t>po su</w:t>
      </w:r>
      <w:r w:rsidR="004F1F54" w:rsidRPr="00FC53AC">
        <w:t>tkinji</w:t>
      </w:r>
      <w:r w:rsidR="00AA7D34" w:rsidRPr="00FC53AC">
        <w:t xml:space="preserve"> Ani Markač</w:t>
      </w:r>
      <w:r w:rsidR="00034E8A" w:rsidRPr="00FC53AC">
        <w:t xml:space="preserve">, </w:t>
      </w:r>
      <w:r w:rsidRPr="00FC53AC">
        <w:t xml:space="preserve">postupajući po prijedlogu </w:t>
      </w:r>
      <w:r w:rsidR="00111C49" w:rsidRPr="00FC53AC">
        <w:t xml:space="preserve">za </w:t>
      </w:r>
      <w:r w:rsidR="00A10BFD" w:rsidRPr="00FC53AC">
        <w:t>pokretanje</w:t>
      </w:r>
      <w:r w:rsidRPr="00FC53AC">
        <w:t xml:space="preserve"> stečajnog postupka nad </w:t>
      </w:r>
      <w:r w:rsidR="00602E03" w:rsidRPr="00FC53AC">
        <w:t>stečajn</w:t>
      </w:r>
      <w:r w:rsidR="00897A81" w:rsidRPr="00FC53AC">
        <w:t>im</w:t>
      </w:r>
      <w:r w:rsidR="00602E03" w:rsidRPr="00FC53AC">
        <w:t xml:space="preserve"> </w:t>
      </w:r>
      <w:r w:rsidR="00AA1AD1" w:rsidRPr="00FC53AC">
        <w:t>dužnikom</w:t>
      </w:r>
      <w:r w:rsidR="00582057" w:rsidRPr="00FC53AC">
        <w:t xml:space="preserve"> TRIBUNJ-OTKUP poljoprivredna zadruga, Tribunj, Križine bb, OIB:22607288622,</w:t>
      </w:r>
      <w:r w:rsidR="00897A81" w:rsidRPr="00FC53AC">
        <w:t xml:space="preserve"> </w:t>
      </w:r>
      <w:r w:rsidRPr="00FC53AC">
        <w:t>dana</w:t>
      </w:r>
      <w:r w:rsidR="00D931F5" w:rsidRPr="00FC53AC">
        <w:t xml:space="preserve"> </w:t>
      </w:r>
      <w:r w:rsidR="0085598E">
        <w:t>20</w:t>
      </w:r>
      <w:r w:rsidR="002436F5">
        <w:t xml:space="preserve">. svibnja </w:t>
      </w:r>
      <w:r w:rsidR="00245588" w:rsidRPr="00FC53AC">
        <w:t>2016</w:t>
      </w:r>
      <w:r w:rsidRPr="00FC53AC">
        <w:t xml:space="preserve">. </w:t>
      </w:r>
    </w:p>
    <w:p w:rsidRDefault="004270AE" w:rsidP="00721F79" w:rsidR="004270AE" w:rsidRPr="00FC53AC"/>
    <w:p w:rsidRDefault="00721F79" w:rsidP="00AA7D34" w:rsidR="004270AE" w:rsidRPr="00FC53AC">
      <w:pPr>
        <w:jc w:val="center"/>
      </w:pPr>
      <w:r w:rsidRPr="00FC53AC">
        <w:t>r i j e š i o  j e</w:t>
      </w:r>
    </w:p>
    <w:p w:rsidRDefault="00D44689" w:rsidP="0063724D" w:rsidR="00D44689" w:rsidRPr="00FC53AC"/>
    <w:p w:rsidRDefault="002436F5" w:rsidP="002436F5" w:rsidR="00CC3921" w:rsidRPr="00FC53AC">
      <w:pPr>
        <w:jc w:val="both"/>
      </w:pPr>
      <w:r>
        <w:t>I.</w:t>
      </w:r>
      <w:r>
        <w:tab/>
      </w:r>
      <w:r w:rsidR="00CC3921" w:rsidRPr="00FC53AC">
        <w:t>Pokreće se prethodni postupak radi utvrđivanja</w:t>
      </w:r>
      <w:r w:rsidR="00456801" w:rsidRPr="00FC53AC">
        <w:t xml:space="preserve"> pretpostavki za otvaranje stečajnog</w:t>
      </w:r>
      <w:r w:rsidR="00DE7329" w:rsidRPr="00FC53AC">
        <w:t xml:space="preserve"> postupka</w:t>
      </w:r>
      <w:r w:rsidR="00456801" w:rsidRPr="00FC53AC">
        <w:t xml:space="preserve"> nad</w:t>
      </w:r>
      <w:r w:rsidR="00DE7329" w:rsidRPr="00FC53AC">
        <w:t xml:space="preserve"> stečajnim dužnikom</w:t>
      </w:r>
      <w:r w:rsidR="00CC3921" w:rsidRPr="00FC53AC">
        <w:t xml:space="preserve"> </w:t>
      </w:r>
      <w:r w:rsidR="00582057" w:rsidRPr="00FC53AC">
        <w:t>TRIBUNJ-OTKUP poljoprivredna zadruga, Tribunj, Križine bb, OIB:22607288622.</w:t>
      </w:r>
    </w:p>
    <w:p w:rsidRDefault="00582057" w:rsidP="00582057" w:rsidR="00582057" w:rsidRPr="00FC53AC">
      <w:pPr>
        <w:jc w:val="both"/>
      </w:pPr>
    </w:p>
    <w:p w:rsidRDefault="002436F5" w:rsidP="002436F5" w:rsidR="002436F5" w:rsidRPr="00AC57B0">
      <w:pPr>
        <w:jc w:val="both"/>
        <w:rPr>
          <w:rFonts w:cstheme="majorBidi" w:hAnsiTheme="majorBidi" w:asciiTheme="majorBidi"/>
        </w:rPr>
      </w:pPr>
      <w:r>
        <w:t>II.</w:t>
      </w:r>
      <w:r>
        <w:tab/>
      </w:r>
      <w:r w:rsidR="00A70A5D" w:rsidRPr="00FC53AC">
        <w:t xml:space="preserve">Zakazuje se ročište radi utvrđivanja pretpostavki za otvaranje stečajnog postupka za dan </w:t>
      </w:r>
      <w:r w:rsidRPr="002436F5">
        <w:rPr>
          <w:b/>
        </w:rPr>
        <w:t>10. lipnja</w:t>
      </w:r>
      <w:r w:rsidR="00D44689" w:rsidRPr="002436F5">
        <w:rPr>
          <w:b/>
        </w:rPr>
        <w:t xml:space="preserve"> 2016</w:t>
      </w:r>
      <w:r w:rsidR="00A70A5D" w:rsidRPr="002436F5">
        <w:rPr>
          <w:b/>
        </w:rPr>
        <w:t xml:space="preserve">. u </w:t>
      </w:r>
      <w:r w:rsidRPr="002436F5">
        <w:rPr>
          <w:b/>
        </w:rPr>
        <w:t>9</w:t>
      </w:r>
      <w:r w:rsidR="00072103" w:rsidRPr="002436F5">
        <w:rPr>
          <w:b/>
        </w:rPr>
        <w:t>,</w:t>
      </w:r>
      <w:r w:rsidRPr="002436F5">
        <w:rPr>
          <w:b/>
        </w:rPr>
        <w:t>0</w:t>
      </w:r>
      <w:r w:rsidR="002D34B9" w:rsidRPr="002436F5">
        <w:rPr>
          <w:b/>
        </w:rPr>
        <w:t>0</w:t>
      </w:r>
      <w:r w:rsidR="00A70A5D" w:rsidRPr="002436F5">
        <w:rPr>
          <w:b/>
        </w:rPr>
        <w:t xml:space="preserve"> sati</w:t>
      </w:r>
      <w:r w:rsidR="00A70A5D" w:rsidRPr="00FC53AC">
        <w:t xml:space="preserve"> kod </w:t>
      </w:r>
      <w:r w:rsidR="00961D95" w:rsidRPr="00FC53AC">
        <w:t>Trgovačkog</w:t>
      </w:r>
      <w:r w:rsidR="00A70A5D" w:rsidRPr="00FC53AC">
        <w:t xml:space="preserve"> suda</w:t>
      </w:r>
      <w:r w:rsidR="00961D95" w:rsidRPr="00FC53AC">
        <w:t xml:space="preserve"> u Zadru, </w:t>
      </w:r>
      <w:r w:rsidRPr="00AC57B0">
        <w:rPr>
          <w:rFonts w:cstheme="majorBidi" w:hAnsiTheme="majorBidi" w:asciiTheme="majorBidi"/>
        </w:rPr>
        <w:t>Ulica Franje Tuđmana br. 35, sudnica br</w:t>
      </w:r>
      <w:r>
        <w:rPr>
          <w:rFonts w:cstheme="majorBidi" w:hAnsiTheme="majorBidi" w:asciiTheme="majorBidi"/>
        </w:rPr>
        <w:t>.</w:t>
      </w:r>
      <w:r w:rsidRPr="00AC57B0">
        <w:rPr>
          <w:rFonts w:cstheme="majorBidi" w:hAnsiTheme="majorBidi" w:asciiTheme="majorBidi"/>
        </w:rPr>
        <w:t xml:space="preserve"> 14/I.</w:t>
      </w:r>
    </w:p>
    <w:p w:rsidRDefault="00A70A5D" w:rsidP="002436F5" w:rsidR="00A70A5D" w:rsidRPr="00FC53AC">
      <w:pPr>
        <w:jc w:val="both"/>
      </w:pPr>
    </w:p>
    <w:p w:rsidRDefault="002436F5" w:rsidP="00710AF1" w:rsidR="00A70A5D" w:rsidRPr="00710AF1">
      <w:pPr>
        <w:jc w:val="both"/>
        <w:rPr>
          <w:rFonts w:cstheme="majorBidi" w:hAnsiTheme="majorBidi" w:asciiTheme="majorBidi"/>
        </w:rPr>
      </w:pPr>
      <w:r>
        <w:t>III.</w:t>
      </w:r>
      <w:r>
        <w:tab/>
      </w:r>
      <w:r w:rsidR="00A70A5D" w:rsidRPr="00FC53AC">
        <w:t xml:space="preserve">Zakazuje se ročište radi očitovanja o prijedlogu za otvaranje stečajnog postupka  za dan </w:t>
      </w:r>
      <w:r w:rsidR="00710AF1" w:rsidRPr="002436F5">
        <w:rPr>
          <w:b/>
        </w:rPr>
        <w:t>10. lipnja 2016. u 9,</w:t>
      </w:r>
      <w:r w:rsidR="00710AF1">
        <w:rPr>
          <w:b/>
        </w:rPr>
        <w:t>1</w:t>
      </w:r>
      <w:r w:rsidR="00710AF1" w:rsidRPr="002436F5">
        <w:rPr>
          <w:b/>
        </w:rPr>
        <w:t>0 sati</w:t>
      </w:r>
      <w:r w:rsidR="00710AF1" w:rsidRPr="00FC53AC">
        <w:t xml:space="preserve"> kod Trgovačkog suda u Zadru, </w:t>
      </w:r>
      <w:r w:rsidR="00710AF1" w:rsidRPr="00AC57B0">
        <w:rPr>
          <w:rFonts w:cstheme="majorBidi" w:hAnsiTheme="majorBidi" w:asciiTheme="majorBidi"/>
        </w:rPr>
        <w:t>Ulica Franje Tuđmana br. 35, sudnica br</w:t>
      </w:r>
      <w:r w:rsidR="00710AF1">
        <w:rPr>
          <w:rFonts w:cstheme="majorBidi" w:hAnsiTheme="majorBidi" w:asciiTheme="majorBidi"/>
        </w:rPr>
        <w:t>.</w:t>
      </w:r>
      <w:r w:rsidR="00710AF1" w:rsidRPr="00AC57B0">
        <w:rPr>
          <w:rFonts w:cstheme="majorBidi" w:hAnsiTheme="majorBidi" w:asciiTheme="majorBidi"/>
        </w:rPr>
        <w:t xml:space="preserve"> 14/I.</w:t>
      </w:r>
    </w:p>
    <w:p w:rsidRDefault="00CC3921" w:rsidP="00CC3921" w:rsidR="00CC3921" w:rsidRPr="00FC53AC">
      <w:pPr>
        <w:jc w:val="both"/>
      </w:pPr>
    </w:p>
    <w:p w:rsidRDefault="00710AF1" w:rsidP="00710AF1" w:rsidR="00CC3921" w:rsidRPr="00FC53AC">
      <w:pPr>
        <w:jc w:val="both"/>
      </w:pPr>
      <w:r>
        <w:t>IV.</w:t>
      </w:r>
      <w:r>
        <w:tab/>
      </w:r>
      <w:r w:rsidR="00CC3921" w:rsidRPr="00FC53AC">
        <w:t xml:space="preserve">Na ročište </w:t>
      </w:r>
      <w:r w:rsidR="00DE7329" w:rsidRPr="00FC53AC">
        <w:t xml:space="preserve">se </w:t>
      </w:r>
      <w:r w:rsidR="00CC3921" w:rsidRPr="00FC53AC">
        <w:t>poziva</w:t>
      </w:r>
      <w:r w:rsidR="00A10BFD" w:rsidRPr="00FC53AC">
        <w:t xml:space="preserve"> osoba ovlaštena za</w:t>
      </w:r>
      <w:r w:rsidR="00DE7329" w:rsidRPr="00FC53AC">
        <w:t xml:space="preserve"> zastupanje dužnika po zakonu, podnositelj</w:t>
      </w:r>
      <w:r w:rsidR="00CC3921" w:rsidRPr="00FC53AC">
        <w:t xml:space="preserve"> </w:t>
      </w:r>
      <w:r w:rsidR="00B6386D" w:rsidRPr="00FC53AC">
        <w:t>prijedloga</w:t>
      </w:r>
      <w:r w:rsidR="00CC3921" w:rsidRPr="00FC53AC">
        <w:t xml:space="preserve">, te pravna osoba koja obavlja poslove platnog prometa za dužnika. </w:t>
      </w:r>
    </w:p>
    <w:p w:rsidRDefault="004270AE" w:rsidP="00DE7329" w:rsidR="004270AE" w:rsidRPr="00FC53AC"/>
    <w:p w:rsidRDefault="00D44689" w:rsidP="00DE7329" w:rsidR="00D44689" w:rsidRPr="00FC53AC"/>
    <w:p w:rsidRDefault="00721F79" w:rsidP="00721F79" w:rsidR="00721F79" w:rsidRPr="00FC53AC">
      <w:pPr>
        <w:jc w:val="center"/>
      </w:pPr>
      <w:r w:rsidRPr="00FC53AC">
        <w:t>Obrazloženje</w:t>
      </w:r>
    </w:p>
    <w:p w:rsidRDefault="00D44689" w:rsidP="00FC53AC" w:rsidR="00D44689" w:rsidRPr="00FC53AC"/>
    <w:p w:rsidRDefault="00710AF1" w:rsidP="00710AF1" w:rsidR="00710AF1" w:rsidRPr="00AC57B0">
      <w:pPr>
        <w:ind w:firstLine="720"/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Trgovački sud u Zadru, Stalna služba u Šibeniku pod poslovnim brojem St-</w:t>
      </w:r>
      <w:r>
        <w:rPr>
          <w:rFonts w:cstheme="majorBidi" w:hAnsiTheme="majorBidi" w:asciiTheme="majorBidi"/>
        </w:rPr>
        <w:t>612</w:t>
      </w:r>
      <w:r w:rsidRPr="00AC57B0">
        <w:rPr>
          <w:rFonts w:cstheme="majorBidi" w:hAnsiTheme="majorBidi" w:asciiTheme="majorBidi"/>
        </w:rPr>
        <w:t xml:space="preserve">/15 zaprimila je zahtjev Financijske agencije, RC Split, Podružnice Šibenik za provedbu skraćenog stečajnog postupka nad dužnikom </w:t>
      </w:r>
      <w:r w:rsidRPr="00FC53AC">
        <w:t>TRIBUNJ-OTKUP poljoprivredna zadruga, Tribunj, OIB:22607288622</w:t>
      </w:r>
      <w:r>
        <w:t>.</w:t>
      </w:r>
    </w:p>
    <w:p w:rsidRDefault="00710AF1" w:rsidP="00710AF1" w:rsidR="00710AF1" w:rsidRPr="00AC57B0">
      <w:pPr>
        <w:ind w:firstLine="708"/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Postupajući po zahtjevu Financijske agencije, RC Split, Podruž</w:t>
      </w:r>
      <w:r>
        <w:rPr>
          <w:rFonts w:cstheme="majorBidi" w:hAnsiTheme="majorBidi" w:asciiTheme="majorBidi"/>
        </w:rPr>
        <w:t>nica Šibenik,  oglasom Suda od 18</w:t>
      </w:r>
      <w:r w:rsidRPr="00AC57B0">
        <w:rPr>
          <w:rFonts w:cstheme="majorBidi" w:hAnsiTheme="majorBidi" w:asciiTheme="majorBidi"/>
        </w:rPr>
        <w:t xml:space="preserve">. </w:t>
      </w:r>
      <w:r>
        <w:rPr>
          <w:rFonts w:cstheme="majorBidi" w:hAnsiTheme="majorBidi" w:asciiTheme="majorBidi"/>
        </w:rPr>
        <w:t xml:space="preserve">studenog </w:t>
      </w:r>
      <w:r w:rsidRPr="00AC57B0">
        <w:rPr>
          <w:rFonts w:cstheme="majorBidi" w:hAnsiTheme="majorBidi" w:asciiTheme="majorBidi"/>
        </w:rPr>
        <w:t>2015. pozvan</w:t>
      </w:r>
      <w:r w:rsidR="00CD6220">
        <w:rPr>
          <w:rFonts w:cstheme="majorBidi" w:hAnsiTheme="majorBidi" w:asciiTheme="majorBidi"/>
        </w:rPr>
        <w:t xml:space="preserve"> je zastupnik dužnika po zakonu da dostavi </w:t>
      </w:r>
      <w:r w:rsidRPr="00AC57B0">
        <w:rPr>
          <w:rFonts w:cstheme="majorBidi" w:hAnsiTheme="majorBidi" w:asciiTheme="majorBidi"/>
        </w:rPr>
        <w:t xml:space="preserve">prokazni popis imovine i vjerovnici da u roku od 45 dana predlože otvaranje postupka. </w:t>
      </w:r>
    </w:p>
    <w:p w:rsidRDefault="00710AF1" w:rsidP="00CD6220" w:rsidR="002D34B9" w:rsidRPr="00CD6220">
      <w:pPr>
        <w:ind w:firstLine="708"/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U propisanom roku prijedlog za otvaranje stečajnog postupka nad uvodno označenim dužnikom podni</w:t>
      </w:r>
      <w:r w:rsidR="00CD6220">
        <w:rPr>
          <w:rFonts w:cstheme="majorBidi" w:hAnsiTheme="majorBidi" w:asciiTheme="majorBidi"/>
        </w:rPr>
        <w:t xml:space="preserve">o je jedan vjerovnik i to </w:t>
      </w:r>
      <w:r w:rsidRPr="00AC57B0">
        <w:rPr>
          <w:rFonts w:cstheme="majorBidi" w:hAnsiTheme="majorBidi" w:asciiTheme="majorBidi"/>
        </w:rPr>
        <w:t xml:space="preserve">Jadranska banka d.d. iz Šibenika </w:t>
      </w:r>
      <w:r w:rsidR="00CD6220">
        <w:rPr>
          <w:rFonts w:cstheme="majorBidi" w:hAnsiTheme="majorBidi" w:asciiTheme="majorBidi"/>
        </w:rPr>
        <w:t xml:space="preserve">koja je učinila vjerojatnim svoju tražbinu </w:t>
      </w:r>
      <w:r w:rsidRPr="00AC57B0">
        <w:rPr>
          <w:rFonts w:cstheme="majorBidi" w:hAnsiTheme="majorBidi" w:asciiTheme="majorBidi"/>
        </w:rPr>
        <w:t xml:space="preserve"> slijedom čega je ovaj Sud rješenjem posl. br. St-</w:t>
      </w:r>
      <w:r w:rsidR="00CD6220">
        <w:rPr>
          <w:rFonts w:cstheme="majorBidi" w:hAnsiTheme="majorBidi" w:asciiTheme="majorBidi"/>
        </w:rPr>
        <w:t>612</w:t>
      </w:r>
      <w:r w:rsidRPr="00AC57B0">
        <w:rPr>
          <w:rFonts w:cstheme="majorBidi" w:hAnsiTheme="majorBidi" w:asciiTheme="majorBidi"/>
        </w:rPr>
        <w:t>/15-</w:t>
      </w:r>
      <w:r w:rsidR="00CD6220">
        <w:rPr>
          <w:rFonts w:cstheme="majorBidi" w:hAnsiTheme="majorBidi" w:asciiTheme="majorBidi"/>
        </w:rPr>
        <w:t xml:space="preserve">8 </w:t>
      </w:r>
      <w:r w:rsidRPr="00AC57B0">
        <w:rPr>
          <w:rFonts w:cstheme="majorBidi" w:hAnsiTheme="majorBidi" w:asciiTheme="majorBidi"/>
        </w:rPr>
        <w:t xml:space="preserve">od 31. ožujka 2016. obustavio skraćeni stečajni postupak nad dužnikom </w:t>
      </w:r>
      <w:r w:rsidR="00CD6220" w:rsidRPr="00FC53AC">
        <w:t xml:space="preserve">TRIBUNJ-OTKUP poljoprivredna zadruga, Tribunj, </w:t>
      </w:r>
      <w:r w:rsidRPr="00AC57B0">
        <w:rPr>
          <w:rFonts w:cstheme="majorBidi" w:hAnsiTheme="majorBidi" w:asciiTheme="majorBidi"/>
        </w:rPr>
        <w:t xml:space="preserve">budući se nisu ispunile pretpostavke za otvaranje i zaključenje skraćenog stečajnog postupka propisane čl. 431. Stečajnog zakona (Narodne </w:t>
      </w:r>
      <w:r w:rsidRPr="00AC57B0">
        <w:rPr>
          <w:rFonts w:cstheme="majorBidi" w:hAnsiTheme="majorBidi" w:asciiTheme="majorBidi"/>
        </w:rPr>
        <w:lastRenderedPageBreak/>
        <w:t xml:space="preserve">novine broj 71/15), te odlučio da će po pravomoćnosti istoga donijeti rješenje o pokretanju prethodnog postupka odnosno otvaranju stečajnog postupka. </w:t>
      </w:r>
    </w:p>
    <w:p w:rsidRDefault="00CD6220" w:rsidP="00CD6220" w:rsidR="00CD6220" w:rsidRPr="00AC57B0">
      <w:pPr>
        <w:ind w:firstLine="708"/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 xml:space="preserve">Kako iz zahtjeva za provedbu skraćenog stečajnog postupka proizlazi da je utvrđeno postojanje stečajnog razloga na strani dužnika – nesposobnost za plaćanje predviđenog u čl. 6. st. 2. alineja 1. Stečajnog zakona, (dužnik je na dan stupanja na snagu Stečajnog zakona tj. 1. rujna 2015. u Očevidniku redoslijeda osnova za plaćanje ima evidentirane neizvršene osnove za plaćanje u neprekinutom razdoblju od </w:t>
      </w:r>
      <w:r>
        <w:rPr>
          <w:rFonts w:cstheme="majorBidi" w:hAnsiTheme="majorBidi" w:asciiTheme="majorBidi"/>
        </w:rPr>
        <w:t>959</w:t>
      </w:r>
      <w:r w:rsidRPr="00AC57B0">
        <w:rPr>
          <w:rFonts w:cstheme="majorBidi" w:hAnsiTheme="majorBidi" w:asciiTheme="majorBidi"/>
        </w:rPr>
        <w:t xml:space="preserve"> dana u ukupnom iznosu od </w:t>
      </w:r>
      <w:r>
        <w:rPr>
          <w:rFonts w:cstheme="majorBidi" w:hAnsiTheme="majorBidi" w:asciiTheme="majorBidi"/>
        </w:rPr>
        <w:t xml:space="preserve">2.893.223,62 </w:t>
      </w:r>
      <w:r w:rsidRPr="00AC57B0">
        <w:rPr>
          <w:rFonts w:cstheme="majorBidi" w:hAnsiTheme="majorBidi" w:asciiTheme="majorBidi"/>
        </w:rPr>
        <w:t xml:space="preserve">kn) to je valjalo odrediti ročište radi utvrđivanja uvjeta za otvaranje i vođenje stečajnog postupka.   </w:t>
      </w:r>
    </w:p>
    <w:p w:rsidRDefault="005A3991" w:rsidP="002D34B9" w:rsidR="005A3991" w:rsidRPr="00FC53AC">
      <w:pPr>
        <w:jc w:val="both"/>
      </w:pPr>
    </w:p>
    <w:p w:rsidRDefault="00721F79" w:rsidP="00F60CD9" w:rsidR="00C443B6" w:rsidRPr="00FC53AC">
      <w:pPr>
        <w:jc w:val="center"/>
      </w:pPr>
      <w:r w:rsidRPr="00FC53AC">
        <w:t>U Zadru</w:t>
      </w:r>
      <w:r w:rsidR="0085598E">
        <w:t xml:space="preserve"> 20</w:t>
      </w:r>
      <w:r w:rsidR="00582057" w:rsidRPr="00FC53AC">
        <w:t xml:space="preserve">. svibnja </w:t>
      </w:r>
      <w:r w:rsidR="00245588" w:rsidRPr="00FC53AC">
        <w:t>2016</w:t>
      </w:r>
      <w:r w:rsidR="001A5792" w:rsidRPr="00FC53AC">
        <w:t>.</w:t>
      </w:r>
      <w:r w:rsidRPr="00FC53AC">
        <w:t xml:space="preserve"> </w:t>
      </w:r>
    </w:p>
    <w:p w:rsidRDefault="008613F0" w:rsidP="008613F0" w:rsidR="008613F0"/>
    <w:p w:rsidRDefault="008613F0" w:rsidP="008613F0" w:rsidR="00794DBD" w:rsidRPr="00FC53AC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794DBD" w:rsidRPr="00FC53AC">
        <w:t>Su</w:t>
      </w:r>
      <w:r w:rsidR="00B26EB5" w:rsidRPr="00FC53AC">
        <w:t>tkinja</w:t>
      </w:r>
    </w:p>
    <w:p w:rsidRDefault="008613F0" w:rsidP="008613F0" w:rsidR="00004F3B" w:rsidRPr="00FC53AC">
      <w:r>
        <w:t xml:space="preserve">Vedrana Knežević                                                                                              </w:t>
      </w:r>
      <w:r w:rsidR="00A70A5D" w:rsidRPr="00FC53AC">
        <w:t>A</w:t>
      </w:r>
      <w:r w:rsidR="00582057" w:rsidRPr="00FC53AC">
        <w:t>na Markač</w:t>
      </w:r>
      <w:r>
        <w:t>, v.r.</w:t>
      </w:r>
    </w:p>
    <w:p w:rsidRDefault="008613F0" w:rsidP="00721F79" w:rsidR="008613F0"/>
    <w:p w:rsidRDefault="008613F0" w:rsidP="00721F79" w:rsidR="008613F0"/>
    <w:p w:rsidRDefault="008613F0" w:rsidP="00721F79" w:rsidR="008613F0"/>
    <w:p w:rsidRDefault="008613F0" w:rsidP="00721F79" w:rsidR="008613F0"/>
    <w:p w:rsidRDefault="0020610B" w:rsidP="00721F79" w:rsidR="00721F79" w:rsidRPr="00FC53AC">
      <w:r w:rsidRPr="00FC53AC">
        <w:t>U</w:t>
      </w:r>
      <w:r w:rsidR="00721F79" w:rsidRPr="00FC53AC">
        <w:t xml:space="preserve">PUTA O PRAVNOM LIJEKU:  </w:t>
      </w:r>
    </w:p>
    <w:p w:rsidRDefault="00721F79" w:rsidP="00E13AFB" w:rsidR="00C862B5" w:rsidRPr="00FC53AC">
      <w:r w:rsidRPr="00FC53AC">
        <w:t>Protiv ovog rješenja nije dopuštena žalba.</w:t>
      </w:r>
    </w:p>
    <w:p w:rsidRDefault="00DE3728" w:rsidP="0020610B" w:rsidR="00DE3728" w:rsidRPr="00FC53AC">
      <w:pPr>
        <w:ind w:firstLine="360"/>
      </w:pPr>
    </w:p>
    <w:p w:rsidRDefault="00DE3728" w:rsidP="0020610B" w:rsidR="00DE3728" w:rsidRPr="00FC53AC">
      <w:pPr>
        <w:ind w:firstLine="360"/>
      </w:pPr>
    </w:p>
    <w:p w:rsidRDefault="0020610B" w:rsidP="0020610B" w:rsidR="0020610B">
      <w:pPr>
        <w:ind w:firstLine="360"/>
      </w:pPr>
      <w:r w:rsidRPr="00FC53AC">
        <w:t xml:space="preserve">Dostaviti: </w:t>
      </w:r>
    </w:p>
    <w:p w:rsidRDefault="00CD6220" w:rsidP="0020610B" w:rsidR="00CD6220">
      <w:pPr>
        <w:ind w:firstLine="360"/>
      </w:pPr>
    </w:p>
    <w:p w:rsidRDefault="00CD6220" w:rsidP="0085598E" w:rsidR="00CD6220" w:rsidRPr="00AC57B0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 xml:space="preserve">dužniku, i za </w:t>
      </w:r>
      <w:r>
        <w:rPr>
          <w:rFonts w:cstheme="majorBidi" w:hAnsiTheme="majorBidi" w:asciiTheme="majorBidi"/>
        </w:rPr>
        <w:t xml:space="preserve">zz dužnika </w:t>
      </w:r>
      <w:r>
        <w:t>Željk</w:t>
      </w:r>
      <w:r w:rsidR="0085598E">
        <w:t>u</w:t>
      </w:r>
      <w:r>
        <w:t xml:space="preserve"> Jonjić</w:t>
      </w:r>
      <w:r w:rsidR="0085598E">
        <w:t>u</w:t>
      </w:r>
      <w:r>
        <w:t xml:space="preserve">, </w:t>
      </w:r>
      <w:r w:rsidRPr="00FC53AC">
        <w:t xml:space="preserve">s upozorenjem </w:t>
      </w:r>
    </w:p>
    <w:p w:rsidRDefault="0085598E" w:rsidP="00CD6220" w:rsidR="0020610B" w:rsidRPr="00CD6220">
      <w:pPr>
        <w:pStyle w:val="Tijeloteksta"/>
        <w:numPr>
          <w:ilvl w:val="0"/>
          <w:numId w:val="3"/>
        </w:numPr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Željku Jonjiću, V</w:t>
      </w:r>
      <w:r w:rsidR="00CD6220">
        <w:rPr>
          <w:rFonts w:cstheme="majorBidi" w:hAnsiTheme="majorBidi" w:asciiTheme="majorBidi"/>
          <w:szCs w:val="24"/>
        </w:rPr>
        <w:t>odice, Magistrala 35/L</w:t>
      </w:r>
      <w:r w:rsidR="00CD6220" w:rsidRPr="00AC57B0">
        <w:rPr>
          <w:rFonts w:cstheme="majorBidi" w:hAnsiTheme="majorBidi" w:asciiTheme="majorBidi"/>
          <w:szCs w:val="24"/>
        </w:rPr>
        <w:t xml:space="preserve"> uz upozorenje</w:t>
      </w:r>
      <w:r w:rsidR="00CD6220">
        <w:rPr>
          <w:rFonts w:cstheme="majorBidi" w:hAnsiTheme="majorBidi" w:asciiTheme="majorBidi"/>
          <w:szCs w:val="24"/>
        </w:rPr>
        <w:t>m</w:t>
      </w:r>
      <w:r w:rsidR="00CD6220" w:rsidRPr="00AC57B0">
        <w:rPr>
          <w:rFonts w:cstheme="majorBidi" w:hAnsiTheme="majorBidi" w:asciiTheme="majorBidi"/>
          <w:szCs w:val="24"/>
        </w:rPr>
        <w:t xml:space="preserve"> na adresu</w:t>
      </w:r>
      <w:r w:rsidR="00CD6220">
        <w:rPr>
          <w:rFonts w:cstheme="majorBidi" w:hAnsiTheme="majorBidi" w:asciiTheme="majorBidi"/>
          <w:szCs w:val="24"/>
        </w:rPr>
        <w:t xml:space="preserve"> i </w:t>
      </w:r>
      <w:r w:rsidR="00E9577E" w:rsidRPr="00FC53AC">
        <w:t>na e-oglasnu ploču suda</w:t>
      </w:r>
    </w:p>
    <w:p w:rsidRDefault="00582057" w:rsidP="000C7F11" w:rsidR="000C7F11" w:rsidRPr="00FC53AC">
      <w:pPr>
        <w:pStyle w:val="Tijeloteksta"/>
        <w:numPr>
          <w:ilvl w:val="0"/>
          <w:numId w:val="3"/>
        </w:numPr>
        <w:rPr>
          <w:szCs w:val="24"/>
        </w:rPr>
      </w:pPr>
      <w:r w:rsidRPr="00FC53AC">
        <w:rPr>
          <w:szCs w:val="24"/>
        </w:rPr>
        <w:t xml:space="preserve">JADRANSKA BANKA d.d., Šibenik </w:t>
      </w:r>
    </w:p>
    <w:p w:rsidRDefault="0020610B" w:rsidP="0020610B" w:rsidR="00AB76CD">
      <w:pPr>
        <w:numPr>
          <w:ilvl w:val="0"/>
          <w:numId w:val="3"/>
        </w:numPr>
      </w:pPr>
      <w:r w:rsidRPr="00FC53AC">
        <w:t>FINA</w:t>
      </w:r>
      <w:r w:rsidR="00CD6220">
        <w:t xml:space="preserve"> </w:t>
      </w:r>
      <w:r w:rsidR="00F835AE" w:rsidRPr="00FC53AC">
        <w:t>– elektronskim putem</w:t>
      </w:r>
      <w:r w:rsidR="00004F3B" w:rsidRPr="00FC53AC">
        <w:t xml:space="preserve"> </w:t>
      </w:r>
    </w:p>
    <w:p w:rsidRDefault="00710AF1" w:rsidP="0020610B" w:rsidR="00710AF1" w:rsidRPr="00FC53AC">
      <w:pPr>
        <w:numPr>
          <w:ilvl w:val="0"/>
          <w:numId w:val="3"/>
        </w:numPr>
      </w:pPr>
      <w:r>
        <w:t>Porezna uprava Šibenik</w:t>
      </w:r>
    </w:p>
    <w:p w:rsidRDefault="002B5525" w:rsidP="0020610B" w:rsidR="0020610B" w:rsidRPr="00FC53AC">
      <w:pPr>
        <w:numPr>
          <w:ilvl w:val="0"/>
          <w:numId w:val="3"/>
        </w:numPr>
      </w:pPr>
      <w:r w:rsidRPr="00FC53AC">
        <w:t>e-</w:t>
      </w:r>
      <w:r w:rsidR="0020610B" w:rsidRPr="00FC53AC">
        <w:t>oglasna ploča</w:t>
      </w:r>
    </w:p>
    <w:p w:rsidRDefault="0020610B" w:rsidP="00F60CD9" w:rsidR="0020610B" w:rsidRPr="00FC53AC">
      <w:pPr>
        <w:numPr>
          <w:ilvl w:val="0"/>
          <w:numId w:val="3"/>
        </w:numPr>
      </w:pPr>
      <w:r w:rsidRPr="00FC53AC">
        <w:t>u spis</w:t>
      </w:r>
    </w:p>
    <w:p w:rsidRDefault="0020610B" w:rsidP="0020610B" w:rsidR="0020610B" w:rsidRPr="00FC53AC"/>
    <w:p w:rsidRDefault="0020610B" w:rsidP="0020610B" w:rsidR="0020610B" w:rsidRPr="00FC53AC"/>
    <w:p w:rsidRDefault="0020610B" w:rsidP="0020610B" w:rsidR="0020610B" w:rsidRPr="00FC53AC">
      <w:pPr>
        <w:ind w:firstLine="360"/>
      </w:pPr>
    </w:p>
    <w:p w:rsidRDefault="0020610B" w:rsidP="005A3991" w:rsidR="0020610B" w:rsidRPr="00FC53AC">
      <w:pPr>
        <w:ind w:firstLine="360"/>
      </w:pPr>
    </w:p>
    <w:sectPr w:rsidSect="0044566F" w:rsidR="0020610B" w:rsidRPr="00FC53AC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EE8" w:rsidP="00AA1AD1" w:rsidR="00BF4EE8">
      <w:r>
        <w:separator/>
      </w:r>
    </w:p>
  </w:endnote>
  <w:endnote w:id="0" w:type="continuationSeparator">
    <w:p w:rsidRDefault="00BF4EE8" w:rsidP="00AA1AD1" w:rsidR="00BF4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EE8" w:rsidP="00AA1AD1" w:rsidR="00BF4EE8">
      <w:r>
        <w:separator/>
      </w:r>
    </w:p>
  </w:footnote>
  <w:footnote w:id="0" w:type="continuationSeparator">
    <w:p w:rsidRDefault="00BF4EE8" w:rsidP="00AA1AD1" w:rsidR="00BF4E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4759" w:rsidP="00582057" w:rsidR="0050475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22104F">
      <w:rPr>
        <w:noProof/>
      </w:rPr>
      <w:t>2</w:t>
    </w:r>
    <w:r>
      <w:fldChar w:fldCharType="end"/>
    </w:r>
    <w:r w:rsidR="00015128">
      <w:tab/>
    </w:r>
    <w:r w:rsidR="00015128">
      <w:tab/>
    </w:r>
    <w:r w:rsidR="00015128">
      <w:tab/>
    </w:r>
    <w:r w:rsidR="00015128">
      <w:tab/>
      <w:t>Posl. br. 2</w:t>
    </w:r>
    <w:r>
      <w:t xml:space="preserve"> St-</w:t>
    </w:r>
    <w:r w:rsidR="00582057">
      <w:t>593</w:t>
    </w:r>
    <w:r w:rsidR="008E589E">
      <w:t>/16-1</w:t>
    </w:r>
    <w:r w:rsidR="00710AF1">
      <w:t>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D34" w:rsidP="00AA7D34" w:rsidR="00AA7D34" w:rsidRPr="00F60CD9">
    <w:pPr>
      <w:jc w:val="right"/>
    </w:pPr>
    <w:r>
      <w:t>P</w:t>
    </w:r>
    <w:r w:rsidR="00015128">
      <w:t xml:space="preserve">osl. br. </w:t>
    </w:r>
    <w:r w:rsidR="002436F5">
      <w:t>2 St-593/16-11</w:t>
    </w:r>
  </w:p>
  <w:p w:rsidRDefault="00AA7D34" w:rsidR="00AA7D3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5128"/>
    <w:rsid w:val="00017A2F"/>
    <w:rsid w:val="00017F4E"/>
    <w:rsid w:val="0002702C"/>
    <w:rsid w:val="00032B87"/>
    <w:rsid w:val="00034E8A"/>
    <w:rsid w:val="0004017B"/>
    <w:rsid w:val="00046564"/>
    <w:rsid w:val="0005791D"/>
    <w:rsid w:val="00061A25"/>
    <w:rsid w:val="00067D16"/>
    <w:rsid w:val="00072103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4A53"/>
    <w:rsid w:val="001A5792"/>
    <w:rsid w:val="001B3AB3"/>
    <w:rsid w:val="001C2BF1"/>
    <w:rsid w:val="001D1E5D"/>
    <w:rsid w:val="0020610B"/>
    <w:rsid w:val="00211143"/>
    <w:rsid w:val="0021129F"/>
    <w:rsid w:val="0022104F"/>
    <w:rsid w:val="002223B7"/>
    <w:rsid w:val="00227F27"/>
    <w:rsid w:val="002357E2"/>
    <w:rsid w:val="00236010"/>
    <w:rsid w:val="0023700D"/>
    <w:rsid w:val="002436F5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738E"/>
    <w:rsid w:val="002D0AF5"/>
    <w:rsid w:val="002D1944"/>
    <w:rsid w:val="002D34B9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29C8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1862"/>
    <w:rsid w:val="00407508"/>
    <w:rsid w:val="004224E3"/>
    <w:rsid w:val="004270AE"/>
    <w:rsid w:val="004349E4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04759"/>
    <w:rsid w:val="00511268"/>
    <w:rsid w:val="005202A5"/>
    <w:rsid w:val="00530AEA"/>
    <w:rsid w:val="0053261C"/>
    <w:rsid w:val="005449BB"/>
    <w:rsid w:val="005652F2"/>
    <w:rsid w:val="0057126F"/>
    <w:rsid w:val="0057199D"/>
    <w:rsid w:val="005721D5"/>
    <w:rsid w:val="005756AC"/>
    <w:rsid w:val="0057632A"/>
    <w:rsid w:val="00577846"/>
    <w:rsid w:val="00581118"/>
    <w:rsid w:val="00581766"/>
    <w:rsid w:val="00582057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9653F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0AF1"/>
    <w:rsid w:val="0071171E"/>
    <w:rsid w:val="00712080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3F79"/>
    <w:rsid w:val="007F1A0C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598E"/>
    <w:rsid w:val="00856C12"/>
    <w:rsid w:val="00857CB9"/>
    <w:rsid w:val="008613F0"/>
    <w:rsid w:val="00873EB8"/>
    <w:rsid w:val="00887268"/>
    <w:rsid w:val="008921CA"/>
    <w:rsid w:val="00897A81"/>
    <w:rsid w:val="008B6C47"/>
    <w:rsid w:val="008E055B"/>
    <w:rsid w:val="008E0679"/>
    <w:rsid w:val="008E3474"/>
    <w:rsid w:val="008E589E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0BA1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D68E4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6706F"/>
    <w:rsid w:val="00A70A5D"/>
    <w:rsid w:val="00A80B05"/>
    <w:rsid w:val="00A9730C"/>
    <w:rsid w:val="00A97B44"/>
    <w:rsid w:val="00AA1AD1"/>
    <w:rsid w:val="00AA24A8"/>
    <w:rsid w:val="00AA4B0E"/>
    <w:rsid w:val="00AA7D34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6D72"/>
    <w:rsid w:val="00BD7F16"/>
    <w:rsid w:val="00BE14DE"/>
    <w:rsid w:val="00BE39EA"/>
    <w:rsid w:val="00BF4EE8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6220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2370"/>
    <w:rsid w:val="00E44904"/>
    <w:rsid w:val="00E50151"/>
    <w:rsid w:val="00E523CF"/>
    <w:rsid w:val="00E54133"/>
    <w:rsid w:val="00E55A5C"/>
    <w:rsid w:val="00E613DA"/>
    <w:rsid w:val="00E61FA9"/>
    <w:rsid w:val="00E651B1"/>
    <w:rsid w:val="00E73C36"/>
    <w:rsid w:val="00E80472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074BF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53AC"/>
    <w:rsid w:val="00FC76FE"/>
    <w:rsid w:val="00FD0433"/>
    <w:rsid w:val="00FE231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210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10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0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0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0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210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10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0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0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0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St-593/2016</izvorni_sadrzaj>
    <derivirana_varijabla naziv="DomainObject.Predmet.OznakaBroj_1">St-593/2016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TRIBUNJ-OTKUP poljoprivredna zadruga</izvorni_sadrzaj>
    <derivirana_varijabla naziv="DomainObject.Predmet.ProtustrankaFormated_1">  TRIBUNJ-OTKUP poljoprivredna zadruga</derivirana_varijabla>
  </DomainObject.Predmet.ProtustrankaFormated>
  <DomainObject.Predmet.ProtustrankaFormatedOIB>
    <izvorni_sadrzaj>  TRIBUNJ-OTKUP poljoprivredna zadruga, OIB 22607288622</izvorni_sadrzaj>
    <derivirana_varijabla naziv="DomainObject.Predmet.ProtustrankaFormatedOIB_1">  TRIBUNJ-OTKUP poljoprivredna zadruga, OIB 22607288622</derivirana_varijabla>
  </DomainObject.Predmet.ProtustrankaFormatedOIB>
  <DomainObject.Predmet.ProtustrankaFormatedWithAdress>
    <izvorni_sadrzaj> TRIBUNJ-OTKUP poljoprivredna zadruga, Križine bb , 22211 Tribunj</izvorni_sadrzaj>
    <derivirana_varijabla naziv="DomainObject.Predmet.ProtustrankaFormatedWithAdress_1"> TRIBUNJ-OTKUP poljoprivredna zadruga, Križine bb , 22211 Tribunj</derivirana_varijabla>
  </DomainObject.Predmet.ProtustrankaFormatedWithAdress>
  <DomainObject.Predmet.ProtustrankaFormatedWithAdressOIB>
    <izvorni_sadrzaj> TRIBUNJ-OTKUP poljoprivredna zadruga, OIB 22607288622, Križine bb , 22211 Tribunj</izvorni_sadrzaj>
    <derivirana_varijabla naziv="DomainObject.Predmet.ProtustrankaFormatedWithAdressOIB_1"> TRIBUNJ-OTKUP poljoprivredna zadruga, OIB 22607288622, Križine bb , 22211 Tribunj</derivirana_varijabla>
  </DomainObject.Predmet.ProtustrankaFormatedWithAdressOIB>
  <DomainObject.Predmet.ProtustrankaWithAdress>
    <izvorni_sadrzaj>TRIBUNJ-OTKUP poljoprivredna zadruga Križine bb , 22211 Tribunj</izvorni_sadrzaj>
    <derivirana_varijabla naziv="DomainObject.Predmet.ProtustrankaWithAdress_1">TRIBUNJ-OTKUP poljoprivredna zadruga Križine bb , 22211 Tribunj</derivirana_varijabla>
  </DomainObject.Predmet.ProtustrankaWithAdress>
  <DomainObject.Predmet.ProtustrankaWithAdressOIB>
    <izvorni_sadrzaj>TRIBUNJ-OTKUP poljoprivredna zadruga, OIB 22607288622, Križine bb , 22211 Tribunj</izvorni_sadrzaj>
    <derivirana_varijabla naziv="DomainObject.Predmet.ProtustrankaWithAdressOIB_1">TRIBUNJ-OTKUP poljoprivredna zadruga, OIB 22607288622, Križine bb , 22211 Tribunj</derivirana_varijabla>
  </DomainObject.Predmet.ProtustrankaWithAdressOIB>
  <DomainObject.Predmet.ProtustrankaNazivFormated>
    <izvorni_sadrzaj>TRIBUNJ-OTKUP poljoprivredna zadruga</izvorni_sadrzaj>
    <derivirana_varijabla naziv="DomainObject.Predmet.ProtustrankaNazivFormated_1">TRIBUNJ-OTKUP poljoprivredna zadruga</derivirana_varijabla>
  </DomainObject.Predmet.ProtustrankaNazivFormated>
  <DomainObject.Predmet.ProtustrankaNazivFormatedOIB>
    <izvorni_sadrzaj>TRIBUNJ-OTKUP poljoprivredna zadruga, OIB 22607288622</izvorni_sadrzaj>
    <derivirana_varijabla naziv="DomainObject.Predmet.ProtustrankaNazivFormatedOIB_1">TRIBUNJ-OTKUP poljoprivredna zadruga, OIB 22607288622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TRIBUNJ-OTKUP poljoprivredna zadruga</item>
    </izvorni_sadrzaj>
    <derivirana_varijabla naziv="DomainObject.Predmet.ProtuStrankaListFormated_1">
      <item>TRIBUNJ-OTKUP poljoprivredna zadruga</item>
    </derivirana_varijabla>
  </DomainObject.Predmet.ProtuStrankaListFormated>
  <DomainObject.Predmet.ProtuStrankaListFormatedOIB>
    <izvorni_sadrzaj>
      <item>TRIBUNJ-OTKUP poljoprivredna zadruga, OIB 22607288622</item>
    </izvorni_sadrzaj>
    <derivirana_varijabla naziv="DomainObject.Predmet.ProtuStrankaListFormatedOIB_1">
      <item>TRIBUNJ-OTKUP poljoprivredna zadruga, OIB 22607288622</item>
    </derivirana_varijabla>
  </DomainObject.Predmet.ProtuStrankaListFormatedOIB>
  <DomainObject.Predmet.ProtuStrankaListFormatedWithAdress>
    <izvorni_sadrzaj>
      <item>TRIBUNJ-OTKUP poljoprivredna zadruga, Križine bb , 22211 Tribunj</item>
    </izvorni_sadrzaj>
    <derivirana_varijabla naziv="DomainObject.Predmet.ProtuStrankaListFormatedWithAdress_1">
      <item>TRIBUNJ-OTKUP poljoprivredna zadruga, Križine bb , 22211 Tribunj</item>
    </derivirana_varijabla>
  </DomainObject.Predmet.ProtuStrankaListFormatedWithAdress>
  <DomainObject.Predmet.ProtuStrankaListFormatedWithAdressOIB>
    <izvorni_sadrzaj>
      <item>TRIBUNJ-OTKUP poljoprivredna zadruga, OIB 22607288622, Križine bb , 22211 Tribunj</item>
    </izvorni_sadrzaj>
    <derivirana_varijabla naziv="DomainObject.Predmet.ProtuStrankaListFormatedWithAdressOIB_1">
      <item>TRIBUNJ-OTKUP poljoprivredna zadruga, OIB 22607288622, Križine bb , 22211 Tribunj</item>
    </derivirana_varijabla>
  </DomainObject.Predmet.ProtuStrankaListFormatedWithAdressOIB>
  <DomainObject.Predmet.ProtuStrankaListNazivFormated>
    <izvorni_sadrzaj>
      <item>TRIBUNJ-OTKUP poljoprivredna zadruga</item>
    </izvorni_sadrzaj>
    <derivirana_varijabla naziv="DomainObject.Predmet.ProtuStrankaListNazivFormated_1">
      <item>TRIBUNJ-OTKUP poljoprivredna zadruga</item>
    </derivirana_varijabla>
  </DomainObject.Predmet.ProtuStrankaListNazivFormated>
  <DomainObject.Predmet.ProtuStrankaListNazivFormatedOIB>
    <izvorni_sadrzaj>
      <item>TRIBUNJ-OTKUP poljoprivredna zadruga, OIB 22607288622</item>
    </izvorni_sadrzaj>
    <derivirana_varijabla naziv="DomainObject.Predmet.ProtuStrankaListNazivFormatedOIB_1">
      <item>TRIBUNJ-OTKUP poljoprivredna zadruga, OIB 22607288622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TRIBUNJ-OTKUP poljoprivredna zadruga</izvorni_sadrzaj>
    <derivirana_varijabla naziv="DomainObject.Predmet.ProtustrankaIDrugi_1">TRIBUNJ-OTKUP poljoprivredna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TRIBUNJ-OTKUP poljoprivredna zadruga, OIB 22607288622, Križine bb , 22211 Tribunj</izvorni_sadrzaj>
    <derivirana_varijabla naziv="DomainObject.Predmet.ProtustrankaIDrugiAdressOIB_1">TRIBUNJ-OTKUP poljoprivredna zadruga, OIB 22607288622, Križine bb 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TRIBUNJ-OTKUP poljoprivredna zadruga</item>
      <item>FINA - Podružnica Šibenik</item>
    </izvorni_sadrzaj>
    <derivirana_varijabla naziv="DomainObject.Predmet.SudioniciListNaziv_1">
      <item>TRIBUNJ-OTKUP poljoprivredna zadruga</item>
      <item>FINA - Podružnica Šibenik</item>
    </derivirana_varijabla>
  </DomainObject.Predmet.SudioniciListNaziv>
  <DomainObject.Predmet.SudioniciListAdressOIB>
    <izvorni_sadrzaj>
      <item>TRIBUNJ-OTKUP poljoprivredna zadruga, OIB 22607288622, Križine bb ,22211 Tribunj</item>
      <item>FINA - Podružnica Šibenik, OIB 85821130368, Perivoj L. Marune 1,22000 Šibenik</item>
    </izvorni_sadrzaj>
    <derivirana_varijabla naziv="DomainObject.Predmet.SudioniciListAdressOIB_1">
      <item>TRIBUNJ-OTKUP poljoprivredna zadruga, OIB 22607288622, Križine bb ,22211 Tribunj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22607288622</item>
      <item>, OIB 85821130368</item>
    </izvorni_sadrzaj>
    <derivirana_varijabla naziv="DomainObject.Predmet.SudioniciListNazivOIB_1">
      <item>, OIB 22607288622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45DFE7-DAE8-4891-84DA-CEDC588ECB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2816</properties:Characters>
  <properties:Lines>84</properties:Lines>
  <properties:Paragraphs>29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2016-05-02T17:26:00Z</dcterms:created>
  <dc:creator>Administrator</dc:creator>
  <cp:lastModifiedBy>Vedrana Raspović</cp:lastModifiedBy>
  <cp:lastPrinted>2016-05-23T09:08:00Z</cp:lastPrinted>
  <dcterms:modified xmlns:xsi="http://www.w3.org/2001/XMLSchema-instance" xsi:type="dcterms:W3CDTF">2016-05-24T05:51:00Z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