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1416B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1416B">
              <w:rPr>
                <w:noProof/>
                <w:sz w:val="24"/>
              </w:rPr>
              <w:t>707</w:t>
            </w:r>
            <w:r w:rsidR="008911A2">
              <w:rPr>
                <w:noProof/>
                <w:sz w:val="24"/>
              </w:rPr>
              <w:t>/2016</w:t>
            </w:r>
          </w:p>
        </w:tc>
      </w:tr>
    </w:tbl>
    <w:p w14:textId="5110a67" w14:paraId="5110a67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>Trgovački sud u Splitu, po sutkinji Ani Golub Gruić, povodom prijedloga za otvaranje stečajnog postupka nad dužnikom</w:t>
      </w:r>
      <w:r>
        <w:t xml:space="preserve"> </w:t>
      </w:r>
      <w:r w:rsidR="0071416B" w:rsidRPr="0071416B">
        <w:rPr>
          <w:szCs w:val="24"/>
          <w:lang w:val="hr-HR"/>
        </w:rPr>
        <w:t>BOLJA IGRA d.o.o., OIB: 13839132327, Sinj, Bazana 4</w:t>
      </w:r>
      <w:r w:rsidR="007A4A2E" w:rsidRPr="007A4A2E">
        <w:rPr>
          <w:szCs w:val="24"/>
        </w:rPr>
        <w:t xml:space="preserve">, </w:t>
      </w:r>
      <w:r w:rsidR="0071416B">
        <w:rPr>
          <w:szCs w:val="24"/>
        </w:rPr>
        <w:t>5. siječnja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71416B" w:rsidRPr="0071416B">
        <w:t>BOLJA IGRA d.o.o., OIB: 13839132327, Sinj, Bazana 4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71416B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1416B">
        <w:t>707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1416B">
        <w:t>707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1416B" w:rsidP="0071416B" w:rsidR="0071416B" w:rsidRPr="00A05F49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A05F49">
        <w:rPr>
          <w:rFonts w:cstheme="minorBidi" w:eastAsiaTheme="minorHAnsi"/>
          <w:lang w:eastAsia="en-US"/>
        </w:rPr>
        <w:t>Financijska agencija, Regionalni centa</w:t>
      </w:r>
      <w:r>
        <w:rPr>
          <w:rFonts w:cstheme="minorBidi" w:eastAsiaTheme="minorHAnsi"/>
          <w:lang w:eastAsia="en-US"/>
        </w:rPr>
        <w:t xml:space="preserve">r Split podnijela je ovom sudu </w:t>
      </w:r>
      <w:r w:rsidRPr="00A05F49">
        <w:rPr>
          <w:rFonts w:cstheme="minorBidi" w:eastAsiaTheme="minorHAnsi"/>
          <w:lang w:eastAsia="en-US"/>
        </w:rPr>
        <w:t xml:space="preserve">8. ožujka 2016. prijedlog za otvaranje stečajnog postupka nad dužnikom </w:t>
      </w:r>
      <w:r w:rsidRPr="00A05F49">
        <w:t>BO</w:t>
      </w:r>
      <w:r w:rsidRPr="00A05F49">
        <w:rPr>
          <w:rFonts w:cstheme="minorBidi" w:eastAsiaTheme="minorHAnsi"/>
          <w:lang w:eastAsia="en-US"/>
        </w:rPr>
        <w:t xml:space="preserve">LJA IGRA d.o.o., </w:t>
      </w:r>
      <w:r w:rsidRPr="00A05F49">
        <w:t>OIB: 13839132327</w:t>
      </w:r>
      <w:r w:rsidRPr="00A05F49">
        <w:rPr>
          <w:rFonts w:cstheme="minorBidi" w:eastAsiaTheme="minorHAnsi"/>
          <w:lang w:eastAsia="en-US"/>
        </w:rPr>
        <w:t>, Sinj, Bazana 4</w:t>
      </w:r>
      <w:r w:rsidRPr="00A05F49">
        <w:rPr>
          <w:rFonts w:eastAsiaTheme="minorHAnsi"/>
          <w:lang w:eastAsia="en-US"/>
        </w:rPr>
        <w:t>,</w:t>
      </w:r>
      <w:r w:rsidRPr="00A05F49">
        <w:rPr>
          <w:rFonts w:cstheme="minorBidi" w:eastAsiaTheme="minorHAnsi"/>
          <w:szCs w:val="22"/>
          <w:lang w:eastAsia="en-US"/>
        </w:rPr>
        <w:t xml:space="preserve"> sukladno odredbi čl. 444. st. 2. </w:t>
      </w:r>
      <w:r w:rsidRPr="0071416B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>.</w:t>
      </w:r>
      <w:r w:rsidRPr="00A05F49">
        <w:rPr>
          <w:rFonts w:cstheme="minorBidi" w:eastAsiaTheme="minorHAnsi"/>
          <w:szCs w:val="22"/>
          <w:lang w:eastAsia="en-US"/>
        </w:rPr>
        <w:t xml:space="preserve"> </w:t>
      </w:r>
    </w:p>
    <w:p w:rsidRDefault="0071416B" w:rsidP="0071416B" w:rsidR="0071416B" w:rsidRPr="00A05F49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A05F49">
        <w:rPr>
          <w:rFonts w:cstheme="minorBidi" w:eastAsiaTheme="minorHAnsi"/>
          <w:szCs w:val="22"/>
          <w:lang w:eastAsia="en-US"/>
        </w:rPr>
        <w:t xml:space="preserve">U prijedlogu se navodi da dužnik na dan 1. rujna 2015. godine u Očevidniku redoslijeda osnova za plaćanje ima evidentirane neizvršene osnove za plaćanje u neprekinutom razdoblju od 667 dana, u ukupnom iznosu od 58.877,76 kn, kao i da prema podacima koji su dostavljeni od Hrvatskog zavoda za mirovinsko osiguranje, dužnik ima 1 zaposlenog. </w:t>
      </w:r>
    </w:p>
    <w:p w:rsidRDefault="0071416B" w:rsidP="0071416B" w:rsidR="0071416B">
      <w:pPr>
        <w:spacing w:before="100"/>
        <w:ind w:firstLine="709"/>
        <w:jc w:val="both"/>
        <w:rPr>
          <w:color w:val="000000"/>
        </w:rPr>
      </w:pPr>
      <w:r>
        <w:rPr>
          <w:color w:val="000000"/>
        </w:rPr>
        <w:t>Rješenjem ovog suda poslovni broj 11.St-707/2016 od 10. listopada 2016. godine pokrenut je postupak radi utvrđenja uvjeta za otvaranje stečajnog postupka (prethodni postupak).</w:t>
      </w:r>
    </w:p>
    <w:p w:rsidRDefault="0071416B" w:rsidP="0071416B" w:rsidR="0071416B">
      <w:pPr>
        <w:spacing w:before="1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D214A5">
        <w:rPr>
          <w:rFonts w:cstheme="minorBidi" w:eastAsiaTheme="minorHAnsi"/>
          <w:szCs w:val="22"/>
          <w:lang w:eastAsia="en-US"/>
        </w:rPr>
        <w:t xml:space="preserve">Na </w:t>
      </w:r>
      <w:r>
        <w:rPr>
          <w:rFonts w:cstheme="minorBidi" w:eastAsiaTheme="minorHAnsi"/>
          <w:szCs w:val="22"/>
          <w:lang w:eastAsia="en-US"/>
        </w:rPr>
        <w:t>ročište radi očitovanja o prijedlogu za otvaranje stečajnog postupka</w:t>
      </w:r>
      <w:r w:rsidRPr="00D214A5">
        <w:rPr>
          <w:rFonts w:cstheme="minorBidi" w:eastAsiaTheme="minorHAnsi"/>
          <w:szCs w:val="22"/>
          <w:lang w:eastAsia="en-US"/>
        </w:rPr>
        <w:t xml:space="preserve">, </w:t>
      </w:r>
      <w:r>
        <w:rPr>
          <w:rFonts w:cstheme="minorBidi" w:eastAsiaTheme="minorHAnsi"/>
          <w:szCs w:val="22"/>
          <w:lang w:eastAsia="en-US"/>
        </w:rPr>
        <w:t xml:space="preserve">održano 2. prosinca 2016., </w:t>
      </w:r>
      <w:r w:rsidRPr="00D214A5">
        <w:rPr>
          <w:rFonts w:cstheme="minorBidi" w:eastAsiaTheme="minorHAnsi"/>
          <w:szCs w:val="22"/>
          <w:lang w:eastAsia="en-US"/>
        </w:rPr>
        <w:t>nije pristupio zastupnik po zak</w:t>
      </w:r>
      <w:r>
        <w:rPr>
          <w:rFonts w:cstheme="minorBidi" w:eastAsiaTheme="minorHAnsi"/>
          <w:szCs w:val="22"/>
          <w:lang w:eastAsia="en-US"/>
        </w:rPr>
        <w:t>onu dužnika, iako uredno pozvan.</w:t>
      </w:r>
    </w:p>
    <w:p w:rsidRDefault="0071416B" w:rsidP="0071416B" w:rsidR="0071416B" w:rsidRPr="00D214A5">
      <w:pPr>
        <w:spacing w:before="100"/>
        <w:ind w:firstLine="709"/>
        <w:jc w:val="both"/>
      </w:pPr>
      <w:r w:rsidRPr="00D214A5">
        <w:t xml:space="preserve">Iz uvjerenja MUP-a od </w:t>
      </w:r>
      <w:r>
        <w:t>20. srpnja 2016. (list 7</w:t>
      </w:r>
      <w:r w:rsidRPr="00D214A5">
        <w:t xml:space="preserve"> spisa) proizlazi da dužnik prema službenoj evidenciji registracije cestovnih vozila nije evidentiran kao vlasnik vozila, a iz </w:t>
      </w:r>
      <w:r w:rsidRPr="00D214A5">
        <w:lastRenderedPageBreak/>
        <w:t xml:space="preserve">potvrde Općinskog suda u Splitu - Zemljišnoknjižnog odjela Split od </w:t>
      </w:r>
      <w:r>
        <w:t>21. srpnja</w:t>
      </w:r>
      <w:r w:rsidRPr="00D214A5">
        <w:t xml:space="preserve"> 2016. (list </w:t>
      </w:r>
      <w:r>
        <w:t>5</w:t>
      </w:r>
      <w:r w:rsidRPr="00D214A5">
        <w:t xml:space="preserve"> spisa) proizlazi da dužnik nije upisan kao vlasnik nekret</w:t>
      </w:r>
      <w:r>
        <w:t xml:space="preserve">nina na području nadležnosti tog zemljišnoknjižnog </w:t>
      </w:r>
      <w:r w:rsidRPr="00D214A5">
        <w:t xml:space="preserve">odjela. </w:t>
      </w:r>
    </w:p>
    <w:p w:rsidRDefault="0071416B" w:rsidP="0071416B" w:rsidR="0071416B">
      <w:pPr>
        <w:spacing w:before="100"/>
        <w:ind w:firstLine="720"/>
        <w:jc w:val="both"/>
      </w:pPr>
      <w:r>
        <w:t>Iz potvrde</w:t>
      </w:r>
      <w:r w:rsidRPr="00D214A5">
        <w:t xml:space="preserve"> FINA-e od </w:t>
      </w:r>
      <w:r>
        <w:t>1. prosinca</w:t>
      </w:r>
      <w:r w:rsidRPr="00D214A5">
        <w:t xml:space="preserve"> 201</w:t>
      </w:r>
      <w:r>
        <w:t>6</w:t>
      </w:r>
      <w:r w:rsidRPr="00D214A5">
        <w:t xml:space="preserve">. (list </w:t>
      </w:r>
      <w:r>
        <w:t>25</w:t>
      </w:r>
      <w:r w:rsidRPr="00D214A5">
        <w:t xml:space="preserve"> spisa) proizlazi da dužnik </w:t>
      </w:r>
      <w:r w:rsidRPr="0071416B">
        <w:t>u Očevidniku redoslijeda osnova za plaćanje ima evidentirane neizvršene osnove za plaćanj</w:t>
      </w:r>
      <w:r>
        <w:t>e u neprekinutom razdoblju od 112</w:t>
      </w:r>
      <w:r w:rsidRPr="0071416B">
        <w:t>4 dana, slijedom čega ovaj sud utvrđuje da je na strani dužnika ostvaren stečajni razlog nesposobnosti za plaćanje u smislu odredbi čl. 6. SZ-a.</w:t>
      </w:r>
    </w:p>
    <w:p w:rsidRDefault="0071416B" w:rsidP="0071416B" w:rsidR="0071416B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71416B" w:rsidR="0071416B" w:rsidRPr="00D214A5">
      <w:pPr>
        <w:spacing w:before="100"/>
        <w:ind w:firstLine="720"/>
        <w:jc w:val="both"/>
        <w:rPr>
          <w:szCs w:val="20"/>
        </w:rPr>
      </w:pPr>
      <w:r w:rsidRPr="00D214A5">
        <w:rPr>
          <w:szCs w:val="20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71416B" w:rsidP="0071416B" w:rsidR="0071416B" w:rsidRPr="00D214A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1416B" w:rsidP="0071416B" w:rsidR="0071416B" w:rsidRPr="00D214A5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71416B" w:rsidP="0071416B" w:rsidR="0071416B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71416B" w:rsidP="0071416B" w:rsidR="0071416B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71416B" w:rsidP="0071416B" w:rsidR="0071416B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71416B" w:rsidP="0071416B" w:rsidR="0071416B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71416B" w:rsidP="0071416B" w:rsidR="0071416B" w:rsidRPr="00D214A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D214A5">
        <w:rPr>
          <w:rFonts w:cs="Times New Roman" w:hAnsi="Times New Roman" w:ascii="Times New Roman"/>
          <w:sz w:val="24"/>
          <w:szCs w:val="24"/>
        </w:rPr>
        <w:t>- trošak arhiviranja građe dužnika u iznosu od 4.700,00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D214A5">
        <w:rPr>
          <w:szCs w:val="20"/>
        </w:rPr>
        <w:t xml:space="preserve">Slijedom navedenog, a temeljem odredbe čl. 132. SZ-a, odlučeno je kao u izreci ovog rješenja.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71416B">
        <w:t>5. siječnja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71416B" w:rsidR="007657AB">
      <w:pPr>
        <w:ind w:left="6481"/>
        <w:jc w:val="center"/>
      </w:pPr>
      <w:r>
        <w:t>Ana Golub Gruić</w:t>
      </w:r>
    </w:p>
    <w:p w:rsidRDefault="002619A0" w:rsidP="0071416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1416B" w:rsidR="007657AB" w:rsidRPr="00722C23">
      <w:pPr>
        <w:numPr>
          <w:ilvl w:val="12"/>
          <w:numId w:val="0"/>
        </w:numPr>
        <w:spacing w:before="16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1416B" w:rsidR="00853B3E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90C78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71416B">
      <w:t>707</w:t>
    </w:r>
    <w:r w:rsidR="008911A2">
      <w:t>/2016</w:t>
    </w:r>
  </w:p>
  <w:p w:rsidRDefault="00890C7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2C7C73"/>
    <w:rsid w:val="00350824"/>
    <w:rsid w:val="003C2F22"/>
    <w:rsid w:val="004055DE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6F29CD"/>
    <w:rsid w:val="0071416B"/>
    <w:rsid w:val="0071519E"/>
    <w:rsid w:val="00722C23"/>
    <w:rsid w:val="0074045D"/>
    <w:rsid w:val="007657AB"/>
    <w:rsid w:val="007A19F3"/>
    <w:rsid w:val="007A4A2E"/>
    <w:rsid w:val="007B45E0"/>
    <w:rsid w:val="007B6D0B"/>
    <w:rsid w:val="007C7CAF"/>
    <w:rsid w:val="007F7A84"/>
    <w:rsid w:val="00814EDB"/>
    <w:rsid w:val="00815142"/>
    <w:rsid w:val="00853B3E"/>
    <w:rsid w:val="00890C78"/>
    <w:rsid w:val="008911A2"/>
    <w:rsid w:val="008C2FF0"/>
    <w:rsid w:val="008D15CB"/>
    <w:rsid w:val="008D797E"/>
    <w:rsid w:val="008E59B7"/>
    <w:rsid w:val="00975B6A"/>
    <w:rsid w:val="00981D37"/>
    <w:rsid w:val="009F6C54"/>
    <w:rsid w:val="00A51DE9"/>
    <w:rsid w:val="00A777FB"/>
    <w:rsid w:val="00A8440F"/>
    <w:rsid w:val="00B7506F"/>
    <w:rsid w:val="00BF398A"/>
    <w:rsid w:val="00C45466"/>
    <w:rsid w:val="00CE21FB"/>
    <w:rsid w:val="00CF5484"/>
    <w:rsid w:val="00D328F0"/>
    <w:rsid w:val="00D8632A"/>
    <w:rsid w:val="00DB171F"/>
    <w:rsid w:val="00DD0D50"/>
    <w:rsid w:val="00E07964"/>
    <w:rsid w:val="00E5394F"/>
    <w:rsid w:val="00E879E4"/>
    <w:rsid w:val="00E937E6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0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C7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C7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C7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0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C7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C7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C7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BOLJA IGRA d.o.o. za ugostiteljstvo, trgovinu i građenje</izvorni_sadrzaj>
    <derivirana_varijabla naziv="DomainObject.Predmet.ProtustrankaFormated_1">  BOLJA IGRA d.o.o. za ugostiteljstvo, trgovinu i građenje</derivirana_varijabla>
  </DomainObject.Predmet.ProtustrankaFormated>
  <DomainObject.Predmet.ProtustrankaFormatedOIB>
    <izvorni_sadrzaj>  BOLJA IGRA d.o.o. za ugostiteljstvo, trgovinu i građenje, OIB 13839132327</izvorni_sadrzaj>
    <derivirana_varijabla naziv="DomainObject.Predmet.ProtustrankaFormatedOIB_1">  BOLJA IGRA d.o.o. za ugostiteljstvo, trgovinu i građenje, OIB 13839132327</derivirana_varijabla>
  </DomainObject.Predmet.ProtustrankaFormatedOIB>
  <DomainObject.Predmet.ProtustrankaFormatedWithAdress>
    <izvorni_sadrzaj> BOLJA IGRA d.o.o. za ugostiteljstvo, trgovinu i građenje, Bazana 4, 21230 Sinj</izvorni_sadrzaj>
    <derivirana_varijabla naziv="DomainObject.Predmet.ProtustrankaFormatedWithAdress_1"> BOLJA IGRA d.o.o. za ugostiteljstvo, trgovinu i građenje, Bazana 4, 21230 Sinj</derivirana_varijabla>
  </DomainObject.Predmet.ProtustrankaFormatedWithAdress>
  <DomainObject.Predmet.ProtustrankaFormatedWithAdressOIB>
    <izvorni_sadrzaj> BOLJA IGRA d.o.o. za ugostiteljstvo, trgovinu i građenje, OIB 13839132327, Bazana 4, 21230 Sinj</izvorni_sadrzaj>
    <derivirana_varijabla naziv="DomainObject.Predmet.ProtustrankaFormatedWithAdressOIB_1"> BOLJA IGRA d.o.o. za ugostiteljstvo, trgovinu i građenje, OIB 13839132327, Bazana 4, 21230 Sinj</derivirana_varijabla>
  </DomainObject.Predmet.ProtustrankaFormatedWithAdressOIB>
  <DomainObject.Predmet.ProtustrankaWithAdress>
    <izvorni_sadrzaj>BOLJA IGRA d.o.o. za ugostiteljstvo, trgovinu i građenje Bazana 4, 21230 Sinj</izvorni_sadrzaj>
    <derivirana_varijabla naziv="DomainObject.Predmet.ProtustrankaWithAdress_1">BOLJA IGRA d.o.o. za ugostiteljstvo, trgovinu i građenje Bazana 4, 21230 Sinj</derivirana_varijabla>
  </DomainObject.Predmet.ProtustrankaWithAdress>
  <DomainObject.Predmet.ProtustrankaWithAdressOIB>
    <izvorni_sadrzaj>BOLJA IGRA d.o.o. za ugostiteljstvo, trgovinu i građenje, OIB 13839132327, Bazana 4, 21230 Sinj</izvorni_sadrzaj>
    <derivirana_varijabla naziv="DomainObject.Predmet.ProtustrankaWithAdressOIB_1">BOLJA IGRA d.o.o. za ugostiteljstvo, trgovinu i građenje, OIB 13839132327, Bazana 4, 21230 Sinj</derivirana_varijabla>
  </DomainObject.Predmet.ProtustrankaWithAdressOIB>
  <DomainObject.Predmet.ProtustrankaNazivFormated>
    <izvorni_sadrzaj>BOLJA IGRA d.o.o. za ugostiteljstvo, trgovinu i građenje</izvorni_sadrzaj>
    <derivirana_varijabla naziv="DomainObject.Predmet.ProtustrankaNazivFormated_1">BOLJA IGRA d.o.o. za ugostiteljstvo, trgovinu i građenje</derivirana_varijabla>
  </DomainObject.Predmet.ProtustrankaNazivFormated>
  <DomainObject.Predmet.ProtustrankaNazivFormatedOIB>
    <izvorni_sadrzaj>BOLJA IGRA d.o.o. za ugostiteljstvo, trgovinu i građenje, OIB 13839132327</izvorni_sadrzaj>
    <derivirana_varijabla naziv="DomainObject.Predmet.ProtustrankaNazivFormatedOIB_1">BOLJA IGRA d.o.o. za ugostiteljstvo, trgovinu i građenje, OIB 13839132327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58877.76</izvorni_sadrzaj>
    <derivirana_varijabla naziv="DomainObject.Predmet.TrenutnaVrijednost_1">58877.76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BOLJA IGRA d.o.o. za ugostiteljstvo, trgovinu i građenje</item>
    </izvorni_sadrzaj>
    <derivirana_varijabla naziv="DomainObject.Predmet.ProtuStrankaListFormated_1">
      <item>BOLJA IGRA d.o.o. za ugostiteljstvo, trgovinu i građenje</item>
    </derivirana_varijabla>
  </DomainObject.Predmet.ProtuStrankaListFormated>
  <DomainObject.Predmet.ProtuStrankaListFormatedOIB>
    <izvorni_sadrzaj>
      <item>BOLJA IGRA d.o.o. za ugostiteljstvo, trgovinu i građenje, OIB 13839132327</item>
    </izvorni_sadrzaj>
    <derivirana_varijabla naziv="DomainObject.Predmet.ProtuStrankaListFormatedOIB_1">
      <item>BOLJA IGRA d.o.o. za ugostiteljstvo, trgovinu i građenje, OIB 13839132327</item>
    </derivirana_varijabla>
  </DomainObject.Predmet.ProtuStrankaListFormatedOIB>
  <DomainObject.Predmet.ProtuStrankaListFormatedWithAdress>
    <izvorni_sadrzaj>
      <item>BOLJA IGRA d.o.o. za ugostiteljstvo, trgovinu i građenje, Bazana 4, 21230 Sinj</item>
    </izvorni_sadrzaj>
    <derivirana_varijabla naziv="DomainObject.Predmet.ProtuStrankaListFormatedWithAdress_1">
      <item>BOLJA IGRA d.o.o. za ugostiteljstvo, trgovinu i građenje, Bazana 4, 21230 Sinj</item>
    </derivirana_varijabla>
  </DomainObject.Predmet.ProtuStrankaListFormatedWithAdress>
  <DomainObject.Predmet.ProtuStrankaListFormatedWithAdressOIB>
    <izvorni_sadrzaj>
      <item>BOLJA IGRA d.o.o. za ugostiteljstvo, trgovinu i građenje, OIB 13839132327, Bazana 4, 21230 Sinj</item>
    </izvorni_sadrzaj>
    <derivirana_varijabla naziv="DomainObject.Predmet.ProtuStrankaListFormatedWithAdressOIB_1">
      <item>BOLJA IGRA d.o.o. za ugostiteljstvo, trgovinu i građenje, OIB 13839132327, Bazana 4, 21230 Sinj</item>
    </derivirana_varijabla>
  </DomainObject.Predmet.ProtuStrankaListFormatedWithAdressOIB>
  <DomainObject.Predmet.ProtuStrankaListNazivFormated>
    <izvorni_sadrzaj>
      <item>BOLJA IGRA d.o.o. za ugostiteljstvo, trgovinu i građenje</item>
    </izvorni_sadrzaj>
    <derivirana_varijabla naziv="DomainObject.Predmet.ProtuStrankaListNazivFormated_1">
      <item>BOLJA IGRA d.o.o. za ugostiteljstvo, trgovinu i građenje</item>
    </derivirana_varijabla>
  </DomainObject.Predmet.ProtuStrankaListNazivFormated>
  <DomainObject.Predmet.ProtuStrankaListNazivFormatedOIB>
    <izvorni_sadrzaj>
      <item>BOLJA IGRA d.o.o. za ugostiteljstvo, trgovinu i građenje, OIB 13839132327</item>
    </izvorni_sadrzaj>
    <derivirana_varijabla naziv="DomainObject.Predmet.ProtuStrankaListNazivFormatedOIB_1">
      <item>BOLJA IGRA d.o.o. za ugostiteljstvo, trgovinu i građenje, OIB 13839132327</item>
    </derivirana_varijabla>
  </DomainObject.Predmet.ProtuStrankaListNazivFormatedOIB>
  <DomainObject.Predmet.OstaliListFormated>
    <izvorni_sadrzaj>
      <item>Jozo Pletikosić</item>
    </izvorni_sadrzaj>
    <derivirana_varijabla naziv="DomainObject.Predmet.OstaliListFormated_1">
      <item>Jozo Pletikosić</item>
    </derivirana_varijabla>
  </DomainObject.Predmet.OstaliListFormated>
  <DomainObject.Predmet.OstaliListFormatedOIB>
    <izvorni_sadrzaj>
      <item>Jozo Pletikosić, OIB 19928059661</item>
    </izvorni_sadrzaj>
    <derivirana_varijabla naziv="DomainObject.Predmet.OstaliListFormatedOIB_1">
      <item>Jozo Pletikosić, OIB 19928059661</item>
    </derivirana_varijabla>
  </DomainObject.Predmet.OstaliListFormatedOIB>
  <DomainObject.Predmet.OstaliListFormatedWithAdress>
    <izvorni_sadrzaj>
      <item>Jozo Pletikosić</item>
    </izvorni_sadrzaj>
    <derivirana_varijabla naziv="DomainObject.Predmet.OstaliListFormatedWithAdress_1">
      <item>Jozo Pletikosić</item>
    </derivirana_varijabla>
  </DomainObject.Predmet.OstaliListFormatedWithAdress>
  <DomainObject.Predmet.OstaliListFormatedWithAdressOIB>
    <izvorni_sadrzaj>
      <item>Jozo Pletikosić, OIB 19928059661</item>
    </izvorni_sadrzaj>
    <derivirana_varijabla naziv="DomainObject.Predmet.OstaliListFormatedWithAdressOIB_1">
      <item>Jozo Pletikosić, OIB 19928059661</item>
    </derivirana_varijabla>
  </DomainObject.Predmet.OstaliListFormatedWithAdressOIB>
  <DomainObject.Predmet.OstaliListNazivFormated>
    <izvorni_sadrzaj>
      <item>Jozo Pletikosić</item>
    </izvorni_sadrzaj>
    <derivirana_varijabla naziv="DomainObject.Predmet.OstaliListNazivFormated_1">
      <item>Jozo Pletikosić</item>
    </derivirana_varijabla>
  </DomainObject.Predmet.OstaliListNazivFormated>
  <DomainObject.Predmet.OstaliListNazivFormatedOIB>
    <izvorni_sadrzaj>
      <item>Jozo Pletikosić, OIB 19928059661</item>
    </izvorni_sadrzaj>
    <derivirana_varijabla naziv="DomainObject.Predmet.OstaliListNazivFormatedOIB_1">
      <item>Jozo Pletikosić, OIB 19928059661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BOLJA IGRA d.o.o. za ugostiteljstvo, trgovinu i građenje</izvorni_sadrzaj>
    <derivirana_varijabla naziv="DomainObject.Predmet.ProtustrankaIDrugi_1">BOLJA IGRA d.o.o. za ugostiteljstvo,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BOLJA IGRA d.o.o. za ugostiteljstvo, trgovinu i građenje, OIB 13839132327, Bazana 4, 21230 Sinj</izvorni_sadrzaj>
    <derivirana_varijabla naziv="DomainObject.Predmet.ProtustrankaIDrugiAdressOIB_1">BOLJA IGRA d.o.o. za ugostiteljstvo, trgovinu i građenje, OIB 13839132327, Bazana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BOLJA IGRA d.o.o. za ugostiteljstvo, trgovinu i građenje</item>
      <item>FINANCIJSKA AGENCIJA, RC SPLIT</item>
      <item>Jozo Pletikosić</item>
    </izvorni_sadrzaj>
    <derivirana_varijabla naziv="DomainObject.Predmet.SudioniciListNaziv_1">
      <item>BOLJA IGRA d.o.o. za ugostiteljstvo, trgovinu i građenje</item>
      <item>FINANCIJSKA AGENCIJA, RC SPLIT</item>
      <item>Jozo Pletikosić</item>
    </derivirana_varijabla>
  </DomainObject.Predmet.SudioniciListNaziv>
  <DomainObject.Predmet.SudioniciListAdressOIB>
    <izvorni_sadrzaj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izvorni_sadrzaj>
    <derivirana_varijabla naziv="DomainObject.Predmet.SudioniciListAdressOIB_1">
      <item>BOLJA IGRA d.o.o. za ugostiteljstvo, trgovinu i građenje, OIB 13839132327, Bazana 4,21230 Sinj</item>
      <item>FINANCIJSKA AGENCIJA, RC SPLIT, OIB 85821130368, Mažuranićevo šetalište 24 b,21000 Split</item>
      <item>Jozo Pletikosić, OIB 19928059661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13839132327</item>
      <item>, OIB 85821130368</item>
      <item>, OIB 19928059661</item>
    </izvorni_sadrzaj>
    <derivirana_varijabla naziv="DomainObject.Predmet.SudioniciListNazivOIB_1">
      <item>, OIB 13839132327</item>
      <item>, OIB 85821130368</item>
      <item>, OIB 19928059661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4463</properties:Characters>
  <properties:Lines>91</properties:Lines>
  <properties:Paragraphs>34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2018-01-05T09:23:00Z</cp:lastPrinted>
  <dcterms:modified xmlns:xsi="http://www.w3.org/2001/XMLSchema-instance" xsi:type="dcterms:W3CDTF">2018-01-05T09:42:00Z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