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9b92" w14:paraId="7089b92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C00434">
        <w:t>12</w:t>
      </w:r>
      <w:r w:rsidR="00062CF6">
        <w:t>44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>Karlovac, Ljudevita Šestića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8C449A">
        <w:t>12</w:t>
      </w:r>
      <w:r w:rsidR="00062CF6">
        <w:t>44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C00434">
        <w:t>1</w:t>
      </w:r>
      <w:r w:rsidR="00062CF6">
        <w:t>8</w:t>
      </w:r>
      <w:r w:rsidRPr="000C1432">
        <w:t>.</w:t>
      </w:r>
      <w:r w:rsidR="00C00434">
        <w:t xml:space="preserve">veljače </w:t>
      </w:r>
      <w:r w:rsidR="0009110A" w:rsidRPr="000C1432">
        <w:t>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062CF6" w:rsidRPr="00062CF6">
        <w:t>AMOR VJENČANJA d.o.o.</w:t>
      </w:r>
      <w:r w:rsidR="00062CF6">
        <w:t>, Blaškovec</w:t>
      </w:r>
      <w:r w:rsidRPr="000C1432">
        <w:t xml:space="preserve">, </w:t>
      </w:r>
      <w:r w:rsidR="00C00434">
        <w:t>B</w:t>
      </w:r>
      <w:r w:rsidR="00062CF6">
        <w:t>laškovečka 7</w:t>
      </w:r>
      <w:r w:rsidR="00C57341" w:rsidRPr="000C1432">
        <w:t xml:space="preserve">, </w:t>
      </w:r>
      <w:r w:rsidR="002D11D5" w:rsidRPr="000C1432">
        <w:t>OIB</w:t>
      </w:r>
      <w:r w:rsidR="00C00434">
        <w:t>:</w:t>
      </w:r>
      <w:r w:rsidR="002D11D5" w:rsidRPr="000C1432">
        <w:t xml:space="preserve"> </w:t>
      </w:r>
      <w:r w:rsidR="00062CF6" w:rsidRPr="00062CF6">
        <w:t>60896090040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2C4DE9">
        <w:t>13.767,24</w:t>
      </w:r>
      <w:r w:rsidR="00C00434">
        <w:t xml:space="preserve"> </w:t>
      </w:r>
      <w:r w:rsidRPr="000C1432">
        <w:t>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887731">
        <w:t>1</w:t>
      </w:r>
      <w:r w:rsidR="008F5485">
        <w:t>8</w:t>
      </w:r>
      <w:r w:rsidR="0009110A" w:rsidRPr="000C1432">
        <w:t xml:space="preserve">. </w:t>
      </w:r>
      <w:r w:rsidR="00887731">
        <w:t>veljače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Fundurulić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009D4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5B2" w:rsidR="003125B2">
      <w:r>
        <w:separator/>
      </w:r>
    </w:p>
  </w:endnote>
  <w:endnote w:id="0" w:type="continuationSeparator">
    <w:p w:rsidRDefault="003125B2" w:rsidR="0031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5B2" w:rsidR="003125B2">
      <w:r>
        <w:separator/>
      </w:r>
    </w:p>
  </w:footnote>
  <w:footnote w:id="0" w:type="continuationSeparator">
    <w:p w:rsidRDefault="003125B2" w:rsidR="00312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2EE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57ACC"/>
    <w:rsid w:val="00062CF6"/>
    <w:rsid w:val="00072A7B"/>
    <w:rsid w:val="000766DA"/>
    <w:rsid w:val="0009110A"/>
    <w:rsid w:val="00092F41"/>
    <w:rsid w:val="000A0975"/>
    <w:rsid w:val="000C1432"/>
    <w:rsid w:val="002002E3"/>
    <w:rsid w:val="00292478"/>
    <w:rsid w:val="002C4DE9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87D65"/>
    <w:rsid w:val="005213B7"/>
    <w:rsid w:val="005266F8"/>
    <w:rsid w:val="005747CD"/>
    <w:rsid w:val="00654FC8"/>
    <w:rsid w:val="006642C3"/>
    <w:rsid w:val="00697F38"/>
    <w:rsid w:val="007576F3"/>
    <w:rsid w:val="00790961"/>
    <w:rsid w:val="007B3C1E"/>
    <w:rsid w:val="008009D4"/>
    <w:rsid w:val="00887731"/>
    <w:rsid w:val="008A02E6"/>
    <w:rsid w:val="008B2EE5"/>
    <w:rsid w:val="008C449A"/>
    <w:rsid w:val="008F5485"/>
    <w:rsid w:val="009116CD"/>
    <w:rsid w:val="00930CB0"/>
    <w:rsid w:val="00950574"/>
    <w:rsid w:val="0096272A"/>
    <w:rsid w:val="009C6D00"/>
    <w:rsid w:val="00A20820"/>
    <w:rsid w:val="00AE3282"/>
    <w:rsid w:val="00AF2BE7"/>
    <w:rsid w:val="00B02E89"/>
    <w:rsid w:val="00B168B0"/>
    <w:rsid w:val="00B75668"/>
    <w:rsid w:val="00B82B1B"/>
    <w:rsid w:val="00BA76E6"/>
    <w:rsid w:val="00C00434"/>
    <w:rsid w:val="00C02C20"/>
    <w:rsid w:val="00C0394A"/>
    <w:rsid w:val="00C57341"/>
    <w:rsid w:val="00C82342"/>
    <w:rsid w:val="00CA2267"/>
    <w:rsid w:val="00CB5803"/>
    <w:rsid w:val="00CD4AEE"/>
    <w:rsid w:val="00CF4995"/>
    <w:rsid w:val="00E018E6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St-1244/2016</izvorni_sadrzaj>
    <derivirana_varijabla naziv="DomainObject.Predmet.OznakaBroj_1">St-1244/2016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AMOR VJENČANJA d.o.o.</izvorni_sadrzaj>
    <derivirana_varijabla naziv="DomainObject.Predmet.ProtustrankaFormated_1">  AMOR VJENČANJA d.o.o.</derivirana_varijabla>
  </DomainObject.Predmet.ProtustrankaFormated>
  <DomainObject.Predmet.ProtustrankaFormatedOIB>
    <izvorni_sadrzaj>  AMOR VJENČANJA d.o.o., OIB 60896090040</izvorni_sadrzaj>
    <derivirana_varijabla naziv="DomainObject.Predmet.ProtustrankaFormatedOIB_1">  AMOR VJENČANJA d.o.o., OIB 60896090040</derivirana_varijabla>
  </DomainObject.Predmet.ProtustrankaFormatedOIB>
  <DomainObject.Predmet.ProtustrankaFormatedWithAdress>
    <izvorni_sadrzaj> AMOR VJENČANJA d.o.o., Blaškovečka 7, 10382 Blaškovec</izvorni_sadrzaj>
    <derivirana_varijabla naziv="DomainObject.Predmet.ProtustrankaFormatedWithAdress_1"> AMOR VJENČANJA d.o.o., Blaškovečka 7, 10382 Blaškovec</derivirana_varijabla>
  </DomainObject.Predmet.ProtustrankaFormatedWithAdress>
  <DomainObject.Predmet.ProtustrankaFormatedWithAdressOIB>
    <izvorni_sadrzaj> AMOR VJENČANJA d.o.o., OIB 60896090040, Blaškovečka 7, 10382 Blaškovec</izvorni_sadrzaj>
    <derivirana_varijabla naziv="DomainObject.Predmet.ProtustrankaFormatedWithAdressOIB_1"> AMOR VJENČANJA d.o.o., OIB 60896090040, Blaškovečka 7, 10382 Blaškovec</derivirana_varijabla>
  </DomainObject.Predmet.ProtustrankaFormatedWithAdressOIB>
  <DomainObject.Predmet.ProtustrankaWithAdress>
    <izvorni_sadrzaj>AMOR VJENČANJA d.o.o. Blaškovečka 7, 10382 Blaškovec</izvorni_sadrzaj>
    <derivirana_varijabla naziv="DomainObject.Predmet.ProtustrankaWithAdress_1">AMOR VJENČANJA d.o.o. Blaškovečka 7, 10382 Blaškovec</derivirana_varijabla>
  </DomainObject.Predmet.ProtustrankaWithAdress>
  <DomainObject.Predmet.ProtustrankaWithAdressOIB>
    <izvorni_sadrzaj>AMOR VJENČANJA d.o.o., OIB 60896090040, Blaškovečka 7, 10382 Blaškovec</izvorni_sadrzaj>
    <derivirana_varijabla naziv="DomainObject.Predmet.ProtustrankaWithAdressOIB_1">AMOR VJENČANJA d.o.o., OIB 60896090040, Blaškovečka 7, 10382 Blaškovec</derivirana_varijabla>
  </DomainObject.Predmet.ProtustrankaWithAdressOIB>
  <DomainObject.Predmet.ProtustrankaNazivFormated>
    <izvorni_sadrzaj>AMOR VJENČANJA d.o.o.</izvorni_sadrzaj>
    <derivirana_varijabla naziv="DomainObject.Predmet.ProtustrankaNazivFormated_1">AMOR VJENČANJA d.o.o.</derivirana_varijabla>
  </DomainObject.Predmet.ProtustrankaNazivFormated>
  <DomainObject.Predmet.ProtustrankaNazivFormatedOIB>
    <izvorni_sadrzaj>AMOR VJENČANJA d.o.o., OIB 60896090040</izvorni_sadrzaj>
    <derivirana_varijabla naziv="DomainObject.Predmet.ProtustrankaNazivFormatedOIB_1">AMOR VJENČANJA d.o.o., OIB 60896090040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 VJENČANJA d.o.o.</item>
    </izvorni_sadrzaj>
    <derivirana_varijabla naziv="DomainObject.Predmet.ProtuStrankaListFormated_1">
      <item>AMOR VJENČANJA d.o.o.</item>
    </derivirana_varijabla>
  </DomainObject.Predmet.ProtuStrankaListFormated>
  <DomainObject.Predmet.ProtuStrankaListFormatedOIB>
    <izvorni_sadrzaj>
      <item>AMOR VJENČANJA d.o.o., OIB 60896090040</item>
    </izvorni_sadrzaj>
    <derivirana_varijabla naziv="DomainObject.Predmet.ProtuStrankaListFormatedOIB_1">
      <item>AMOR VJENČANJA d.o.o., OIB 60896090040</item>
    </derivirana_varijabla>
  </DomainObject.Predmet.ProtuStrankaListFormatedOIB>
  <DomainObject.Predmet.ProtuStrankaListFormatedWithAdress>
    <izvorni_sadrzaj>
      <item>AMOR VJENČANJA d.o.o., Blaškovečka 7, 10382 Blaškovec</item>
    </izvorni_sadrzaj>
    <derivirana_varijabla naziv="DomainObject.Predmet.ProtuStrankaListFormatedWithAdress_1">
      <item>AMOR VJENČANJA d.o.o., Blaškovečka 7, 10382 Blaškovec</item>
    </derivirana_varijabla>
  </DomainObject.Predmet.ProtuStrankaListFormatedWithAdress>
  <DomainObject.Predmet.ProtuStrankaListFormatedWithAdressOIB>
    <izvorni_sadrzaj>
      <item>AMOR VJENČANJA d.o.o., OIB 60896090040, Blaškovečka 7, 10382 Blaškovec</item>
    </izvorni_sadrzaj>
    <derivirana_varijabla naziv="DomainObject.Predmet.ProtuStrankaListFormatedWithAdressOIB_1">
      <item>AMOR VJENČANJA d.o.o., OIB 60896090040, Blaškovečka 7, 10382 Blaškovec</item>
    </derivirana_varijabla>
  </DomainObject.Predmet.ProtuStrankaListFormatedWithAdressOIB>
  <DomainObject.Predmet.ProtuStrankaListNazivFormated>
    <izvorni_sadrzaj>
      <item>AMOR VJENČANJA d.o.o.</item>
    </izvorni_sadrzaj>
    <derivirana_varijabla naziv="DomainObject.Predmet.ProtuStrankaListNazivFormated_1">
      <item>AMOR VJENČANJA d.o.o.</item>
    </derivirana_varijabla>
  </DomainObject.Predmet.ProtuStrankaListNazivFormated>
  <DomainObject.Predmet.ProtuStrankaListNazivFormatedOIB>
    <izvorni_sadrzaj>
      <item>AMOR VJENČANJA d.o.o., OIB 60896090040</item>
    </izvorni_sadrzaj>
    <derivirana_varijabla naziv="DomainObject.Predmet.ProtuStrankaListNazivFormatedOIB_1">
      <item>AMOR VJENČANJA d.o.o., OIB 60896090040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 VJENČANJA d.o.o.</izvorni_sadrzaj>
    <derivirana_varijabla naziv="DomainObject.Predmet.ProtustrankaIDrugi_1">AMOR VJENČANJA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AMOR VJENČANJA d.o.o., OIB 60896090040, Blaškovečka 7, 10382 Blaškovec</izvorni_sadrzaj>
    <derivirana_varijabla naziv="DomainObject.Predmet.ProtustrankaIDrugiAdressOIB_1">AMOR VJENČANJA d.o.o., OIB 60896090040, Blaškovečka 7, 10382 Blaškovec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 VJENČANJA d.o.o.</item>
    </izvorni_sadrzaj>
    <derivirana_varijabla naziv="DomainObject.Predmet.SudioniciListNaziv_1">
      <item>FINA Regionalni centar Zagreb</item>
      <item>AMOR VJENČANJA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AMOR VJENČANJA d.o.o., OIB 60896090040, Blaškovečka 7,10382 Blaškovec</item>
    </izvorni_sadrzaj>
    <derivirana_varijabla naziv="DomainObject.Predmet.SudioniciListAdressOIB_1">
      <item>FINA Regionalni centar Zagreb, OIB 85821130368, Trg svibanjskih žrtava 1995. br. 1,10000 Zagreb</item>
      <item>AMOR VJENČANJA d.o.o., OIB 60896090040, Blaškovečka 7,10382 Blaškovec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60896090040</item>
    </izvorni_sadrzaj>
    <derivirana_varijabla naziv="DomainObject.Predmet.SudioniciListNazivOIB_1">
      <item>, OIB 85821130368</item>
      <item>, OIB 60896090040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1380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2016-02-18T08:18:00Z</dcterms:created>
  <dc:creator>Žana Livaja</dc:creator>
  <cp:lastModifiedBy>Žana Livaja</cp:lastModifiedBy>
  <cp:lastPrinted>2016-02-17T08:49:00Z</cp:lastPrinted>
  <dcterms:modified xmlns:xsi="http://www.w3.org/2001/XMLSchema-instance" xsi:type="dcterms:W3CDTF">2016-02-19T06:32:00Z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