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317e" w14:paraId="00f317e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B4D7F">
        <w:rPr>
          <w:rFonts w:hAnsi="Times New Roman" w:ascii="Times New Roman"/>
        </w:rPr>
        <w:t>90</w:t>
      </w:r>
      <w:r w:rsidR="00107CA1">
        <w:rPr>
          <w:rFonts w:hAnsi="Times New Roman" w:ascii="Times New Roman"/>
        </w:rPr>
        <w:t>74</w:t>
      </w:r>
      <w:r w:rsidR="00460BEC">
        <w:rPr>
          <w:rFonts w:hAnsi="Times New Roman" w:ascii="Times New Roman"/>
        </w:rPr>
        <w:t>/2015</w:t>
      </w:r>
      <w:r w:rsidR="00EC6D43">
        <w:rPr>
          <w:rFonts w:hAnsi="Times New Roman" w:ascii="Times New Roman"/>
        </w:rPr>
        <w:t>-5</w:t>
      </w: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107CA1" w:rsidP="002635B0" w:rsidR="00D72711" w:rsidRPr="00A15EE7">
      <w:pPr>
        <w:jc w:val="both"/>
        <w:rPr>
          <w:rFonts w:hAnsi="Times New Roman" w:ascii="Times New Roman"/>
          <w:szCs w:val="24"/>
          <w:lang w:val="hr-HR"/>
        </w:rPr>
      </w:pPr>
      <w:r w:rsidRPr="00107CA1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AKROBATSKI ROCK'N'ROLL KLUB "IN", Nikole Pavica 32, Z</w:t>
      </w:r>
      <w:r>
        <w:rPr>
          <w:rFonts w:hAnsi="Times New Roman" w:ascii="Times New Roman"/>
        </w:rPr>
        <w:t>agreb, OIB: 90311515608, dana 18</w:t>
      </w:r>
      <w:r w:rsidRPr="00107CA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veljače</w:t>
      </w:r>
      <w:r w:rsidRPr="00107CA1">
        <w:rPr>
          <w:rFonts w:hAnsi="Times New Roman" w:ascii="Times New Roman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092BFD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07CA1" w:rsidRPr="00107CA1">
        <w:rPr>
          <w:rFonts w:hAnsi="Times New Roman" w:ascii="Times New Roman"/>
        </w:rPr>
        <w:t>AKROBATSKI ROCK'N'ROLL KLUB "IN", Nikole Pavica 32, Z</w:t>
      </w:r>
      <w:r w:rsidR="00107CA1">
        <w:rPr>
          <w:rFonts w:hAnsi="Times New Roman" w:ascii="Times New Roman"/>
        </w:rPr>
        <w:t>agreb, OIB: 90311515608</w:t>
      </w:r>
    </w:p>
    <w:p w:rsidRDefault="00D72711" w:rsidP="00937E6F" w:rsidR="00D72711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07CA1">
        <w:rPr>
          <w:rFonts w:hAnsi="Times New Roman" w:ascii="Times New Roman"/>
          <w:lang w:val="hr-HR"/>
        </w:rPr>
        <w:t>2.644,71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092BFD" w:rsidR="000F2BDD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EC6D43" w:rsidP="00532B71" w:rsidR="00EC6D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60BEC">
        <w:rPr>
          <w:rFonts w:hAnsi="Times New Roman" w:ascii="Times New Roman"/>
          <w:lang w:val="hr-HR"/>
        </w:rPr>
        <w:t>18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EC6D43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EC6D43" w:rsidP="00E91121" w:rsidR="00EC6D43">
      <w:pPr>
        <w:pStyle w:val="Podnaslov"/>
        <w:ind w:firstLine="708" w:left="4956"/>
        <w:rPr>
          <w:rFonts w:hAnsi="Times New Roman" w:ascii="Times New Roman"/>
        </w:rPr>
      </w:pPr>
    </w:p>
    <w:p w:rsidRDefault="00EC6D43" w:rsidP="00E91121" w:rsidR="00EC6D4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EC6D43" w:rsidP="00E91121" w:rsidR="00EC6D4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C6D43" w:rsidP="00E91121" w:rsidR="00EC6D4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C6D43" w:rsidP="00E91121" w:rsidR="00EC6D4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C6D43" w:rsidP="00E91121" w:rsidR="00EC6D4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EC6D43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EC6D43" w:rsidR="00EC6D4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7C0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B4D7F">
          <w:rPr>
            <w:rFonts w:hAnsi="Times New Roman" w:ascii="Times New Roman"/>
          </w:rPr>
          <w:t>90</w:t>
        </w:r>
        <w:r w:rsidR="00107CA1">
          <w:rPr>
            <w:rFonts w:hAnsi="Times New Roman" w:ascii="Times New Roman"/>
          </w:rPr>
          <w:t>74</w:t>
        </w:r>
        <w:r w:rsidR="00D51BF3">
          <w:rPr>
            <w:rFonts w:hAnsi="Times New Roman" w:ascii="Times New Roman"/>
          </w:rPr>
          <w:t>/</w:t>
        </w:r>
        <w:r w:rsidR="00460BE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2BFD"/>
    <w:rsid w:val="000B609B"/>
    <w:rsid w:val="000C47B3"/>
    <w:rsid w:val="000F2BDD"/>
    <w:rsid w:val="00107CA1"/>
    <w:rsid w:val="00112B50"/>
    <w:rsid w:val="00182088"/>
    <w:rsid w:val="002635B0"/>
    <w:rsid w:val="0042162E"/>
    <w:rsid w:val="00460BEC"/>
    <w:rsid w:val="0049510F"/>
    <w:rsid w:val="00532B71"/>
    <w:rsid w:val="005940E9"/>
    <w:rsid w:val="005A3266"/>
    <w:rsid w:val="00614438"/>
    <w:rsid w:val="00616A64"/>
    <w:rsid w:val="006356C5"/>
    <w:rsid w:val="006B4D7F"/>
    <w:rsid w:val="007A29F9"/>
    <w:rsid w:val="007B58BD"/>
    <w:rsid w:val="00840E3D"/>
    <w:rsid w:val="0093081C"/>
    <w:rsid w:val="00937E6F"/>
    <w:rsid w:val="00997BA9"/>
    <w:rsid w:val="00A15EE7"/>
    <w:rsid w:val="00A95334"/>
    <w:rsid w:val="00AB7883"/>
    <w:rsid w:val="00AF40B4"/>
    <w:rsid w:val="00B03169"/>
    <w:rsid w:val="00B65D90"/>
    <w:rsid w:val="00BA7C0A"/>
    <w:rsid w:val="00CF2939"/>
    <w:rsid w:val="00CF3580"/>
    <w:rsid w:val="00D44D4F"/>
    <w:rsid w:val="00D51BF3"/>
    <w:rsid w:val="00D72711"/>
    <w:rsid w:val="00D955F3"/>
    <w:rsid w:val="00DB29D2"/>
    <w:rsid w:val="00DB4528"/>
    <w:rsid w:val="00EC6D4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A7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C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A7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C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9074</izvorni_sadrzaj>
    <derivirana_varijabla naziv="DomainObject.Predmet.Broj_1">9074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St-9074/2015</izvorni_sadrzaj>
    <derivirana_varijabla naziv="DomainObject.Predmet.OznakaBroj_1">St-9074/2015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AKROBATSKI ROCK'N'ROLL KLUB ''IN''</izvorni_sadrzaj>
    <derivirana_varijabla naziv="DomainObject.Predmet.ProtustrankaFormated_1">  AKROBATSKI ROCK'N'ROLL KLUB ''IN''</derivirana_varijabla>
  </DomainObject.Predmet.ProtustrankaFormated>
  <DomainObject.Predmet.ProtustrankaFormatedOIB>
    <izvorni_sadrzaj>  AKROBATSKI ROCK'N'ROLL KLUB ''IN'', OIB 90311515608</izvorni_sadrzaj>
    <derivirana_varijabla naziv="DomainObject.Predmet.ProtustrankaFormatedOIB_1">  AKROBATSKI ROCK'N'ROLL KLUB ''IN'', OIB 90311515608</derivirana_varijabla>
  </DomainObject.Predmet.ProtustrankaFormatedOIB>
  <DomainObject.Predmet.ProtustrankaFormatedWithAdress>
    <izvorni_sadrzaj> AKROBATSKI ROCK'N'ROLL KLUB ''IN'', Nikole Pavića 32, 10000 Zagreb</izvorni_sadrzaj>
    <derivirana_varijabla naziv="DomainObject.Predmet.ProtustrankaFormatedWithAdress_1"> AKROBATSKI ROCK'N'ROLL KLUB ''IN'', Nikole Pavića 32, 10000 Zagreb</derivirana_varijabla>
  </DomainObject.Predmet.ProtustrankaFormatedWithAdress>
  <DomainObject.Predmet.ProtustrankaFormatedWithAdressOIB>
    <izvorni_sadrzaj> AKROBATSKI ROCK'N'ROLL KLUB ''IN'', OIB 90311515608, Nikole Pavića 32, 10000 Zagreb</izvorni_sadrzaj>
    <derivirana_varijabla naziv="DomainObject.Predmet.ProtustrankaFormatedWithAdressOIB_1"> AKROBATSKI ROCK'N'ROLL KLUB ''IN'', OIB 90311515608, Nikole Pavića 32, 10000 Zagreb</derivirana_varijabla>
  </DomainObject.Predmet.ProtustrankaFormatedWithAdressOIB>
  <DomainObject.Predmet.ProtustrankaWithAdress>
    <izvorni_sadrzaj>AKROBATSKI ROCK'N'ROLL KLUB ''IN'' Nikole Pavića 32, 10000 Zagreb</izvorni_sadrzaj>
    <derivirana_varijabla naziv="DomainObject.Predmet.ProtustrankaWithAdress_1">AKROBATSKI ROCK'N'ROLL KLUB ''IN'' Nikole Pavića 32, 10000 Zagreb</derivirana_varijabla>
  </DomainObject.Predmet.ProtustrankaWithAdress>
  <DomainObject.Predmet.ProtustrankaWithAdressOIB>
    <izvorni_sadrzaj>AKROBATSKI ROCK'N'ROLL KLUB ''IN'', OIB 90311515608, Nikole Pavića 32, 10000 Zagreb</izvorni_sadrzaj>
    <derivirana_varijabla naziv="DomainObject.Predmet.ProtustrankaWithAdressOIB_1">AKROBATSKI ROCK'N'ROLL KLUB ''IN'', OIB 90311515608, Nikole Pavića 32, 10000 Zagreb</derivirana_varijabla>
  </DomainObject.Predmet.ProtustrankaWithAdressOIB>
  <DomainObject.Predmet.ProtustrankaNazivFormated>
    <izvorni_sadrzaj>AKROBATSKI ROCK'N'ROLL KLUB ''IN''</izvorni_sadrzaj>
    <derivirana_varijabla naziv="DomainObject.Predmet.ProtustrankaNazivFormated_1">AKROBATSKI ROCK'N'ROLL KLUB ''IN''</derivirana_varijabla>
  </DomainObject.Predmet.ProtustrankaNazivFormated>
  <DomainObject.Predmet.ProtustrankaNazivFormatedOIB>
    <izvorni_sadrzaj>AKROBATSKI ROCK'N'ROLL KLUB ''IN'', OIB 90311515608</izvorni_sadrzaj>
    <derivirana_varijabla naziv="DomainObject.Predmet.ProtustrankaNazivFormatedOIB_1">AKROBATSKI ROCK'N'ROLL KLUB ''IN'', OIB 90311515608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AKROBATSKI ROCK'N'ROLL KLUB ''IN''</item>
    </izvorni_sadrzaj>
    <derivirana_varijabla naziv="DomainObject.Predmet.ProtuStrankaListFormated_1">
      <item>AKROBATSKI ROCK'N'ROLL KLUB ''IN''</item>
    </derivirana_varijabla>
  </DomainObject.Predmet.ProtuStrankaListFormated>
  <DomainObject.Predmet.ProtuStrankaListFormatedOIB>
    <izvorni_sadrzaj>
      <item>AKROBATSKI ROCK'N'ROLL KLUB ''IN'', OIB 90311515608</item>
    </izvorni_sadrzaj>
    <derivirana_varijabla naziv="DomainObject.Predmet.ProtuStrankaListFormatedOIB_1">
      <item>AKROBATSKI ROCK'N'ROLL KLUB ''IN'', OIB 90311515608</item>
    </derivirana_varijabla>
  </DomainObject.Predmet.ProtuStrankaListFormatedOIB>
  <DomainObject.Predmet.ProtuStrankaListFormatedWithAdress>
    <izvorni_sadrzaj>
      <item>AKROBATSKI ROCK'N'ROLL KLUB ''IN'', Nikole Pavića 32, 10000 Zagreb</item>
    </izvorni_sadrzaj>
    <derivirana_varijabla naziv="DomainObject.Predmet.ProtuStrankaListFormatedWithAdress_1">
      <item>AKROBATSKI ROCK'N'ROLL KLUB ''IN'', Nikole Pavića 32, 10000 Zagreb</item>
    </derivirana_varijabla>
  </DomainObject.Predmet.ProtuStrankaListFormatedWithAdress>
  <DomainObject.Predmet.ProtuStrankaListFormatedWithAdressOIB>
    <izvorni_sadrzaj>
      <item>AKROBATSKI ROCK'N'ROLL KLUB ''IN'', OIB 90311515608, Nikole Pavića 32, 10000 Zagreb</item>
    </izvorni_sadrzaj>
    <derivirana_varijabla naziv="DomainObject.Predmet.ProtuStrankaListFormatedWithAdressOIB_1">
      <item>AKROBATSKI ROCK'N'ROLL KLUB ''IN'', OIB 90311515608, Nikole Pavića 32, 10000 Zagreb</item>
    </derivirana_varijabla>
  </DomainObject.Predmet.ProtuStrankaListFormatedWithAdressOIB>
  <DomainObject.Predmet.ProtuStrankaListNazivFormated>
    <izvorni_sadrzaj>
      <item>AKROBATSKI ROCK'N'ROLL KLUB ''IN''</item>
    </izvorni_sadrzaj>
    <derivirana_varijabla naziv="DomainObject.Predmet.ProtuStrankaListNazivFormated_1">
      <item>AKROBATSKI ROCK'N'ROLL KLUB ''IN''</item>
    </derivirana_varijabla>
  </DomainObject.Predmet.ProtuStrankaListNazivFormated>
  <DomainObject.Predmet.ProtuStrankaListNazivFormatedOIB>
    <izvorni_sadrzaj>
      <item>AKROBATSKI ROCK'N'ROLL KLUB ''IN'', OIB 90311515608</item>
    </izvorni_sadrzaj>
    <derivirana_varijabla naziv="DomainObject.Predmet.ProtuStrankaListNazivFormatedOIB_1">
      <item>AKROBATSKI ROCK'N'ROLL KLUB ''IN'', OIB 90311515608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AKROBATSKI ROCK'N'ROLL KLUB ''IN''</izvorni_sadrzaj>
    <derivirana_varijabla naziv="DomainObject.Predmet.ProtustrankaIDrugi_1">AKROBATSKI ROCK'N'ROLL KLUB ''IN''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AKROBATSKI ROCK'N'ROLL KLUB ''IN'', OIB 90311515608, Nikole Pavića 32, 10000 Zagreb</izvorni_sadrzaj>
    <derivirana_varijabla naziv="DomainObject.Predmet.ProtustrankaIDrugiAdressOIB_1">AKROBATSKI ROCK'N'ROLL KLUB ''IN'', OIB 90311515608, Nikole Pavića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AKROBATSKI ROCK'N'ROLL KLUB ''IN''</item>
      <item>FINA Regionalni centar Zagreb</item>
      <item>HRVATSKI ZAVOD ZA MIROVINSKO OSIGURANJE</item>
    </izvorni_sadrzaj>
    <derivirana_varijabla naziv="DomainObject.Predmet.SudioniciListNaziv_1">
      <item>AKROBATSKI ROCK'N'ROLL KLUB ''IN''</item>
      <item>FINA Regionalni centar Zagreb</item>
      <item>HRVATSKI ZAVOD ZA MIROVINSKO OSIGURANJE</item>
    </derivirana_varijabla>
  </DomainObject.Predmet.SudioniciListNaziv>
  <DomainObject.Predmet.SudioniciListAdressOIB>
    <izvorni_sadrzaj>
      <item>AKROBATSKI ROCK'N'ROLL KLUB ''IN'', OIB 90311515608, Nikole Pavića 32,10000 Zagreb</item>
      <item>FINA Regionalni centar Zagreb, OIB 85821130368, Trg svibanjskih žrtava 1995. br.,10000 Zagreb</item>
      <item>HRVATSKI ZAVOD ZA MIROVINSKO OSIGURANJE, OIB 84397956623, Trpimirova 4,10000 Zagreb</item>
    </izvorni_sadrzaj>
    <derivirana_varijabla naziv="DomainObject.Predmet.SudioniciListAdressOIB_1">
      <item>AKROBATSKI ROCK'N'ROLL KLUB ''IN'', OIB 90311515608, Nikole Pavića 32,10000 Zagreb</item>
      <item>FINA Regionalni centar Zagreb, OIB 85821130368, Trg svibanjskih žrtava 1995. br.,10000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90311515608</item>
      <item>, OIB 85821130368</item>
      <item>, OIB 84397956623</item>
    </izvorni_sadrzaj>
    <derivirana_varijabla naziv="DomainObject.Predmet.SudioniciListNazivOIB_1">
      <item>, OIB 90311515608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379</properties:Words>
  <properties:Characters>2030</properties:Characters>
  <properties:Lines>109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2016-02-18T14:04:00Z</dcterms:created>
  <dc:creator>Sudsko vijeæe</dc:creator>
  <cp:lastModifiedBy>Jadranka Zelić</cp:lastModifiedBy>
  <cp:lastPrinted>2016-02-19T08:41:00Z</cp:lastPrinted>
  <dcterms:modified xmlns:xsi="http://www.w3.org/2001/XMLSchema-instance" xsi:type="dcterms:W3CDTF">2016-02-19T08:42:00Z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