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c94e" w14:paraId="a87c94e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2403A7">
        <w:rPr>
          <w:sz w:val="22"/>
          <w:szCs w:val="22"/>
        </w:rPr>
        <w:t>13</w:t>
      </w:r>
      <w:r w:rsidR="006570A6">
        <w:rPr>
          <w:sz w:val="22"/>
          <w:szCs w:val="22"/>
        </w:rPr>
        <w:t>34</w:t>
      </w:r>
      <w:r w:rsidR="002403A7">
        <w:rPr>
          <w:sz w:val="22"/>
          <w:szCs w:val="22"/>
        </w:rPr>
        <w:t>/16-</w:t>
      </w:r>
      <w:r w:rsidR="00314762">
        <w:rPr>
          <w:sz w:val="22"/>
          <w:szCs w:val="22"/>
        </w:rPr>
        <w:t>4</w:t>
      </w:r>
      <w:r w:rsidR="002403A7">
        <w:rPr>
          <w:sz w:val="22"/>
          <w:szCs w:val="22"/>
        </w:rPr>
        <w:t xml:space="preserve">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OIB 85821130368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6570A6" w:rsidRPr="006570A6">
        <w:t>ČAROBNA TRGOVINA j.d.o.o., Svetice 26 B, Zagreb, MBS: 080816540, OIB: 9331313919</w:t>
      </w:r>
      <w:r w:rsidR="00E259E5">
        <w:t>6</w:t>
      </w:r>
      <w:r w:rsidR="00542723" w:rsidRPr="00542723">
        <w:t>,</w:t>
      </w:r>
      <w:r w:rsidR="00542723">
        <w:t xml:space="preserve"> </w:t>
      </w:r>
      <w:r w:rsidR="00204EAF" w:rsidRPr="00E658BE">
        <w:t>dana</w:t>
      </w:r>
      <w:r w:rsidR="006F0D41">
        <w:t xml:space="preserve">  5</w:t>
      </w:r>
      <w:r w:rsidR="00542723">
        <w:t xml:space="preserve">. listopada 2016.  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542723" w:rsidR="00542723">
      <w:pPr>
        <w:pStyle w:val="Odlomakpopisa"/>
        <w:numPr>
          <w:ilvl w:val="0"/>
          <w:numId w:val="5"/>
        </w:numPr>
        <w:jc w:val="both"/>
      </w:pPr>
      <w:r w:rsidRPr="006570A6">
        <w:rPr>
          <w:bCs/>
        </w:rPr>
        <w:t xml:space="preserve"> OTVARA SE stečajni postupak nad dužnikom</w:t>
      </w:r>
      <w:r w:rsidRPr="00E658BE">
        <w:t xml:space="preserve"> </w:t>
      </w:r>
      <w:r w:rsidR="006570A6" w:rsidRPr="006570A6">
        <w:t>ČAROBNA TRGOVINA j.d.o.o., Svetice 26 B, Zagreb, MBS: 080816540, OIB: 9331313919</w:t>
      </w:r>
      <w:r w:rsidR="00E259E5">
        <w:t>6</w:t>
      </w:r>
      <w:r w:rsidR="006570A6">
        <w:t xml:space="preserve">  </w:t>
      </w:r>
    </w:p>
    <w:p w:rsidRDefault="006570A6" w:rsidP="006570A6" w:rsidR="006570A6" w:rsidRPr="00E658BE">
      <w:pPr>
        <w:pStyle w:val="Odlomakpopisa"/>
        <w:ind w:left="1500"/>
        <w:jc w:val="both"/>
      </w:pPr>
    </w:p>
    <w:p w:rsidRDefault="008C4A50" w:rsidP="008C4A50" w:rsidR="008C4A50" w:rsidRPr="00542723">
      <w:pPr>
        <w:pStyle w:val="Odlomakpopisa"/>
        <w:numPr>
          <w:ilvl w:val="0"/>
          <w:numId w:val="5"/>
        </w:numPr>
        <w:ind w:left="1571"/>
        <w:jc w:val="both"/>
        <w:rPr>
          <w:b/>
        </w:rPr>
      </w:pPr>
      <w:r w:rsidRPr="00E658BE">
        <w:t xml:space="preserve">Za stečajnog upravitelja imenuje se </w:t>
      </w:r>
      <w:r w:rsidR="00314762">
        <w:t>ZDENKO KRSTIĆ iz Osijeka, Županijska 2, OIB 13827089798.</w:t>
      </w:r>
      <w:r w:rsidR="00C16ED2" w:rsidRPr="00542723">
        <w:rPr>
          <w:b/>
        </w:rPr>
        <w:t xml:space="preserve">                  </w:t>
      </w:r>
      <w:r w:rsidR="00DF0F5B" w:rsidRPr="00542723">
        <w:rPr>
          <w:b/>
        </w:rPr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6570A6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6570A6" w:rsidRPr="006570A6">
        <w:rPr>
          <w:bCs/>
        </w:rPr>
        <w:t>ČAROBNA TRGOVINA j.d.o.o., Svetice 26 B, Zagreb, MBS: 080816540, OIB: 9331313919</w:t>
      </w:r>
      <w:r w:rsidR="00E259E5">
        <w:rPr>
          <w:bCs/>
        </w:rPr>
        <w:t>6</w:t>
      </w:r>
      <w:r w:rsidR="006F0D41">
        <w:rPr>
          <w:bCs/>
        </w:rPr>
        <w:t>.</w:t>
      </w:r>
      <w:r w:rsidR="006570A6">
        <w:rPr>
          <w:bCs/>
        </w:rPr>
        <w:t xml:space="preserve">  </w:t>
      </w:r>
      <w:r w:rsidR="00542723">
        <w:rPr>
          <w:bCs/>
        </w:rPr>
        <w:t xml:space="preserve">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612678">
      <w:pPr>
        <w:ind w:firstLine="720"/>
        <w:jc w:val="both"/>
      </w:pPr>
      <w:r>
        <w:t xml:space="preserve">FINA Regionalni centar Zagreb je </w:t>
      </w:r>
      <w:r w:rsidR="00612678">
        <w:t>2</w:t>
      </w:r>
      <w:r w:rsidR="00314762">
        <w:t>5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3908D5" w:rsidRPr="003908D5">
        <w:t>ČAROBNA TRGOVINA j.d.o.o., Svetice 26 B, Zagreb, MBS: 080816540, OIB: 9331313919</w:t>
      </w:r>
      <w:r w:rsidR="00E259E5">
        <w:t>6</w:t>
      </w:r>
      <w:r w:rsidR="006F0D41">
        <w:t>.</w:t>
      </w:r>
      <w:r w:rsidR="003908D5">
        <w:t xml:space="preserve"> </w:t>
      </w:r>
    </w:p>
    <w:p w:rsidRDefault="003908D5" w:rsidP="00C16ED2" w:rsidR="003908D5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12678">
        <w:t>18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3908D5">
        <w:t>1334/16</w:t>
      </w:r>
      <w:r w:rsidR="00612678">
        <w:t>-</w:t>
      </w:r>
      <w:r w:rsidR="00D54022" w:rsidRPr="00D54022">
        <w:t>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B07100" w:rsidR="00523889">
      <w:pPr>
        <w:pStyle w:val="Tijeloteksta"/>
        <w:jc w:val="center"/>
        <w:rPr>
          <w:b/>
        </w:rPr>
      </w:pPr>
      <w:r w:rsidRPr="00A423C0">
        <w:rPr>
          <w:b/>
        </w:rPr>
        <w:t xml:space="preserve">U Osijeku </w:t>
      </w:r>
      <w:r w:rsidR="006F0D41">
        <w:rPr>
          <w:b/>
        </w:rPr>
        <w:t xml:space="preserve">5. listopada  </w:t>
      </w:r>
      <w:r w:rsidR="00A423C0" w:rsidRPr="00A423C0">
        <w:rPr>
          <w:b/>
        </w:rPr>
        <w:t xml:space="preserve">2016. </w:t>
      </w:r>
      <w:r w:rsidR="00595ED5" w:rsidRPr="00A423C0">
        <w:rPr>
          <w:b/>
        </w:rPr>
        <w:t xml:space="preserve">    </w:t>
      </w:r>
    </w:p>
    <w:p w:rsidRDefault="00595ED5" w:rsidP="004B4C25" w:rsidR="00B06C55" w:rsidRPr="00A423C0">
      <w:pPr>
        <w:pStyle w:val="Tijeloteksta"/>
        <w:jc w:val="center"/>
        <w:rPr>
          <w:b/>
        </w:rPr>
      </w:pPr>
      <w:r w:rsidRPr="00A423C0">
        <w:rPr>
          <w:b/>
        </w:rPr>
        <w:t xml:space="preserve">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06C55" w:rsidP="00B06C55" w:rsidR="00B06C5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6F0D41">
        <w:t xml:space="preserve"> </w:t>
      </w:r>
      <w:r w:rsidR="00523889">
        <w:t>10.11.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10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St-1</w:t>
    </w:r>
    <w:r w:rsidR="003908D5">
      <w:rPr>
        <w:sz w:val="22"/>
        <w:szCs w:val="22"/>
      </w:rPr>
      <w:t>334/16-</w:t>
    </w:r>
    <w:r w:rsidR="006F0D41">
      <w:rPr>
        <w:sz w:val="22"/>
        <w:szCs w:val="22"/>
      </w:rPr>
      <w:t>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03A7"/>
    <w:rsid w:val="0024241D"/>
    <w:rsid w:val="00277679"/>
    <w:rsid w:val="00314762"/>
    <w:rsid w:val="00320F3B"/>
    <w:rsid w:val="0033604D"/>
    <w:rsid w:val="00344D0B"/>
    <w:rsid w:val="003660B7"/>
    <w:rsid w:val="003908D5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64EA"/>
    <w:rsid w:val="00520DFA"/>
    <w:rsid w:val="00523889"/>
    <w:rsid w:val="00534927"/>
    <w:rsid w:val="005420F0"/>
    <w:rsid w:val="00542723"/>
    <w:rsid w:val="00554F01"/>
    <w:rsid w:val="00566CDF"/>
    <w:rsid w:val="00581BA4"/>
    <w:rsid w:val="00595ED5"/>
    <w:rsid w:val="005C7223"/>
    <w:rsid w:val="00612678"/>
    <w:rsid w:val="00617B3C"/>
    <w:rsid w:val="00634A00"/>
    <w:rsid w:val="00642B53"/>
    <w:rsid w:val="006570A6"/>
    <w:rsid w:val="006D244D"/>
    <w:rsid w:val="006F0D41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423C0"/>
    <w:rsid w:val="00A579DC"/>
    <w:rsid w:val="00A93359"/>
    <w:rsid w:val="00A94EE7"/>
    <w:rsid w:val="00AD10D4"/>
    <w:rsid w:val="00B06C55"/>
    <w:rsid w:val="00B07100"/>
    <w:rsid w:val="00B07BD9"/>
    <w:rsid w:val="00B417BA"/>
    <w:rsid w:val="00B46738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259E5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7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7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St-1334/2016</izvorni_sadrzaj>
    <derivirana_varijabla naziv="DomainObject.Predmet.OznakaBroj_1">St-1334/2016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ČAROBNA TRGOVINA jednostavno društvo s ograničenom odgovornošću za trgovinu i usluge</izvorni_sadrzaj>
    <derivirana_varijabla naziv="DomainObject.Predmet.ProtustrankaFormated_1">  ČAROBNA TRGOVINA jednostavno društvo s ograničenom odgovornošću za trgovinu i usluge</derivirana_varijabla>
  </DomainObject.Predmet.ProtustrankaFormated>
  <DomainObject.Predmet.ProtustrankaFormatedOIB>
    <izvorni_sadrzaj>  ČAROBNA TRGOVINA jednostavno društvo s ograničenom odgovornošću za trgovinu i usluge, OIB 93313139196</izvorni_sadrzaj>
    <derivirana_varijabla naziv="DomainObject.Predmet.ProtustrankaFormatedOIB_1">  ČAROBNA TRGOVINA jednostavno društvo s ograničenom odgovornošću za trgovinu i usluge, OIB 93313139196</derivirana_varijabla>
  </DomainObject.Predmet.ProtustrankaFormatedOIB>
  <DomainObject.Predmet.ProtustrankaFormatedWithAdress>
    <izvorni_sadrzaj> ČAROBNA TRGOVINA jednostavno društvo s ograničenom odgovornošću za trgovinu i usluge, Svetice 26 B, 10000 Zagreb</izvorni_sadrzaj>
    <derivirana_varijabla naziv="DomainObject.Predmet.ProtustrankaFormatedWithAdress_1"> ČAROBNA TRGOVINA jednostavno društvo s ograničenom odgovornošću za trgovinu i usluge, Svetice 26 B, 10000 Zagreb</derivirana_varijabla>
  </DomainObject.Predmet.ProtustrankaFormatedWithAdress>
  <DomainObject.Predmet.ProtustrankaFormatedWithAdressOIB>
    <izvorni_sadrzaj> ČAROBNA TRGOVINA jednostavno društvo s ograničenom odgovornošću za trgovinu i usluge, OIB 93313139196, Svetice 26 B, 10000 Zagreb</izvorni_sadrzaj>
    <derivirana_varijabla naziv="DomainObject.Predmet.ProtustrankaFormatedWithAdressOIB_1"> ČAROBNA TRGOVINA jednostavno društvo s ograničenom odgovornošću za trgovinu i usluge, OIB 93313139196, Svetice 26 B, 10000 Zagreb</derivirana_varijabla>
  </DomainObject.Predmet.ProtustrankaFormatedWithAdressOIB>
  <DomainObject.Predmet.ProtustrankaWithAdress>
    <izvorni_sadrzaj>ČAROBNA TRGOVINA jednostavno društvo s ograničenom odgovornošću za trgovinu i usluge Svetice 26 B, 10000 Zagreb</izvorni_sadrzaj>
    <derivirana_varijabla naziv="DomainObject.Predmet.ProtustrankaWithAdress_1">ČAROBNA TRGOVINA jednostavno društvo s ograničenom odgovornošću za trgovinu i usluge Svetice 26 B, 10000 Zagreb</derivirana_varijabla>
  </DomainObject.Predmet.ProtustrankaWithAdress>
  <DomainObject.Predmet.ProtustrankaWithAdressOIB>
    <izvorni_sadrzaj>ČAROBNA TRGOVINA jednostavno društvo s ograničenom odgovornošću za trgovinu i usluge, OIB 93313139196, Svetice 26 B, 10000 Zagreb</izvorni_sadrzaj>
    <derivirana_varijabla naziv="DomainObject.Predmet.ProtustrankaWithAdressOIB_1">ČAROBNA TRGOVINA jednostavno društvo s ograničenom odgovornošću za trgovinu i usluge, OIB 93313139196, Svetice 26 B, 10000 Zagreb</derivirana_varijabla>
  </DomainObject.Predmet.ProtustrankaWithAdressOIB>
  <DomainObject.Predmet.ProtustrankaNazivFormated>
    <izvorni_sadrzaj>ČAROBNA TRGOVINA jednostavno društvo s ograničenom odgovornošću za trgovinu i usluge</izvorni_sadrzaj>
    <derivirana_varijabla naziv="DomainObject.Predmet.ProtustrankaNazivFormated_1">ČAROBNA TRGOVINA jednostavno društvo s ograničenom odgovornošću za trgovinu i usluge</derivirana_varijabla>
  </DomainObject.Predmet.ProtustrankaNazivFormated>
  <DomainObject.Predmet.ProtustrankaNazivFormatedOIB>
    <izvorni_sadrzaj>ČAROBNA TRGOVINA jednostavno društvo s ograničenom odgovornošću za trgovinu i usluge, OIB 93313139196</izvorni_sadrzaj>
    <derivirana_varijabla naziv="DomainObject.Predmet.ProtustrankaNazivFormatedOIB_1">ČAROBNA TRGOVINA jednostavno društvo s ograničenom odgovornošću za trgovinu i usluge, OIB 93313139196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ČAROBNA TRGOVINA jednostavno društvo s ograničenom odgovornošću za trgovinu i usluge</item>
    </izvorni_sadrzaj>
    <derivirana_varijabla naziv="DomainObject.Predmet.ProtuStrankaListFormated_1">
      <item>ČAROBNA TRGOVINA jednostavno društvo s ograničenom odgovornošću za trgovinu i usluge</item>
    </derivirana_varijabla>
  </DomainObject.Predmet.ProtuStrankaListFormated>
  <DomainObject.Predmet.ProtuStrankaListFormatedOIB>
    <izvorni_sadrzaj>
      <item>ČAROBNA TRGOVINA jednostavno društvo s ograničenom odgovornošću za trgovinu i usluge, OIB 93313139196</item>
    </izvorni_sadrzaj>
    <derivirana_varijabla naziv="DomainObject.Predmet.ProtuStrankaListFormatedOIB_1">
      <item>ČAROBNA TRGOVINA jednostavno društvo s ograničenom odgovornošću za trgovinu i usluge, OIB 93313139196</item>
    </derivirana_varijabla>
  </DomainObject.Predmet.ProtuStrankaListFormatedOIB>
  <DomainObject.Predmet.ProtuStrankaListFormatedWithAdress>
    <izvorni_sadrzaj>
      <item>ČAROBNA TRGOVINA jednostavno društvo s ograničenom odgovornošću za trgovinu i usluge, Svetice 26 B, 10000 Zagreb</item>
    </izvorni_sadrzaj>
    <derivirana_varijabla naziv="DomainObject.Predmet.ProtuStrankaListFormatedWithAdress_1">
      <item>ČAROBNA TRGOVINA jednostavno društvo s ograničenom odgovornošću za trgovinu i usluge, Svetice 26 B, 10000 Zagreb</item>
    </derivirana_varijabla>
  </DomainObject.Predmet.ProtuStrankaListFormatedWithAdress>
  <DomainObject.Predmet.ProtuStrankaListFormatedWithAdressOIB>
    <izvorni_sadrzaj>
      <item>ČAROBNA TRGOVINA jednostavno društvo s ograničenom odgovornošću za trgovinu i usluge, OIB 93313139196, Svetice 26 B, 10000 Zagreb</item>
    </izvorni_sadrzaj>
    <derivirana_varijabla naziv="DomainObject.Predmet.ProtuStrankaListFormatedWithAdressOIB_1">
      <item>ČAROBNA TRGOVINA jednostavno društvo s ograničenom odgovornošću za trgovinu i usluge, OIB 93313139196, Svetice 26 B, 10000 Zagreb</item>
    </derivirana_varijabla>
  </DomainObject.Predmet.ProtuStrankaListFormatedWithAdressOIB>
  <DomainObject.Predmet.ProtuStrankaListNazivFormated>
    <izvorni_sadrzaj>
      <item>ČAROBNA TRGOVINA jednostavno društvo s ograničenom odgovornošću za trgovinu i usluge</item>
    </izvorni_sadrzaj>
    <derivirana_varijabla naziv="DomainObject.Predmet.ProtuStrankaListNazivFormated_1">
      <item>ČAROBNA TRGOVINA jednostavno društvo s ograničenom odgovornošću za trgovinu i usluge</item>
    </derivirana_varijabla>
  </DomainObject.Predmet.ProtuStrankaListNazivFormated>
  <DomainObject.Predmet.ProtuStrankaListNazivFormatedOIB>
    <izvorni_sadrzaj>
      <item>ČAROBNA TRGOVINA jednostavno društvo s ograničenom odgovornošću za trgovinu i usluge, OIB 93313139196</item>
    </izvorni_sadrzaj>
    <derivirana_varijabla naziv="DomainObject.Predmet.ProtuStrankaListNazivFormatedOIB_1">
      <item>ČAROBNA TRGOVINA jednostavno društvo s ograničenom odgovornošću za trgovinu i usluge, OIB 93313139196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ČAROBNA TRGOVINA jednostavno društvo s ograničenom odgovornošću za trgovinu i usluge</izvorni_sadrzaj>
    <derivirana_varijabla naziv="DomainObject.Predmet.ProtustrankaIDrugi_1">ČAROBNA TRGOVINA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ČAROBNA TRGOVINA jednostavno društvo s ograničenom odgovornošću za trgovinu i usluge, OIB 93313139196, Svetice 26 B, 10000 Zagreb</izvorni_sadrzaj>
    <derivirana_varijabla naziv="DomainObject.Predmet.ProtustrankaIDrugiAdressOIB_1">ČAROBNA TRGOVINA jednostavno društvo s ograničenom odgovornošću za trgovinu i usluge, OIB 93313139196, Svetice 26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ČAROBNA TRGOVINA jednostavno društvo s ograničenom odgovornošću za trgovinu i usluge</item>
      <item>FINA Regionalni centar Zagreb</item>
    </izvorni_sadrzaj>
    <derivirana_varijabla naziv="DomainObject.Predmet.SudioniciListNaziv_1">
      <item>ČAROBNA TRGOVINA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ČAROBNA TRGOVINA jednostavno društvo s ograničenom odgovornošću za trgovinu i usluge, OIB 93313139196, Svetice 26 B,10000 Zagreb</item>
      <item>FINA Regionalni centar Zagreb, OIB 85821130368, Trg svibanjskih žrtava 1995. br. 1,10000 Zagreb</item>
    </izvorni_sadrzaj>
    <derivirana_varijabla naziv="DomainObject.Predmet.SudioniciListAdressOIB_1">
      <item>ČAROBNA TRGOVINA jednostavno društvo s ograničenom odgovornošću za trgovinu i usluge, OIB 93313139196, Svetice 26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93313139196</item>
      <item>, OIB 85821130368</item>
    </izvorni_sadrzaj>
    <derivirana_varijabla naziv="DomainObject.Predmet.SudioniciListNazivOIB_1">
      <item>, OIB 93313139196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DF5E1-3F4D-47B5-B26F-35E8C06B0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2878</properties:Characters>
  <properties:Lines>92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2016-09-22T06:34:00Z</dcterms:created>
  <dc:creator>wsadmin</dc:creator>
  <cp:lastModifiedBy>Sanja Ban</cp:lastModifiedBy>
  <cp:lastPrinted>2016-10-05T06:47:00Z</cp:lastPrinted>
  <dcterms:modified xmlns:xsi="http://www.w3.org/2001/XMLSchema-instance" xsi:type="dcterms:W3CDTF">2016-10-05T06:48:00Z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