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8114" w14:paraId="06e8114" w:rsidRDefault="00AB615D" w:rsidR="00AB615D" w:rsidRPr="0060568F">
      <w:pPr>
        <w15:collapsed w:val="false"/>
        <w:rPr>
          <w:szCs w:val="24"/>
        </w:rPr>
      </w:pPr>
      <w:bookmarkStart w:name="_GoBack" w:id="0"/>
      <w:bookmarkEnd w:id="0"/>
    </w:p>
    <w:p w:rsidRDefault="00AB615D" w:rsidR="00AB615D" w:rsidRPr="0060568F">
      <w:pPr>
        <w:rPr>
          <w:szCs w:val="24"/>
        </w:rPr>
      </w:pPr>
    </w:p>
    <w:tbl>
      <w:tblPr>
        <w:tblW w:type="auto" w:w="0"/>
        <w:tblLook w:val="01E0" w:noVBand="0" w:noHBand="0" w:lastColumn="1" w:firstColumn="1" w:lastRow="1" w:firstRow="1"/>
      </w:tblPr>
      <w:tblGrid>
        <w:gridCol w:w="9289"/>
      </w:tblGrid>
      <w:tr w:rsidTr="0098573F" w:rsidR="0060568F" w:rsidRPr="0060568F">
        <w:trPr>
          <w:trHeight w:val="3089"/>
        </w:trPr>
        <w:tc>
          <w:tcPr>
            <w:tcW w:type="dxa" w:w="8721"/>
          </w:tcPr>
          <w:p w:rsidRDefault="000F6C46" w:rsidP="0098573F" w:rsidR="00AB615D" w:rsidRPr="0060568F">
            <w:pPr>
              <w:rPr>
                <w:szCs w:val="24"/>
              </w:rPr>
            </w:pPr>
            <w:r w:rsidRPr="0060568F">
              <w:rPr>
                <w:szCs w:val="24"/>
              </w:rPr>
              <w:t>STEČAJNI</w:t>
            </w:r>
            <w:r w:rsidR="001B07F5" w:rsidRPr="0060568F">
              <w:rPr>
                <w:szCs w:val="24"/>
              </w:rPr>
              <w:t xml:space="preserve"> </w:t>
            </w:r>
            <w:r w:rsidRPr="0060568F">
              <w:rPr>
                <w:szCs w:val="24"/>
              </w:rPr>
              <w:t xml:space="preserve"> UPRAVITELJ</w:t>
            </w:r>
          </w:p>
          <w:p w:rsidRDefault="00AB615D" w:rsidP="0098573F" w:rsidR="00AB615D" w:rsidRPr="0060568F">
            <w:pPr>
              <w:rPr>
                <w:szCs w:val="24"/>
              </w:rPr>
            </w:pPr>
            <w:r w:rsidRPr="0060568F">
              <w:rPr>
                <w:szCs w:val="24"/>
              </w:rPr>
              <w:t>DAVOR IVANČIĆ</w:t>
            </w:r>
          </w:p>
          <w:p w:rsidRDefault="00AB615D" w:rsidP="0098573F" w:rsidR="00AB615D" w:rsidRPr="0060568F">
            <w:pPr>
              <w:rPr>
                <w:szCs w:val="24"/>
              </w:rPr>
            </w:pPr>
            <w:r w:rsidRPr="0060568F">
              <w:rPr>
                <w:szCs w:val="24"/>
              </w:rPr>
              <w:t xml:space="preserve">40000 Čakovec, </w:t>
            </w:r>
            <w:r w:rsidR="000F6C46" w:rsidRPr="0060568F">
              <w:rPr>
                <w:szCs w:val="24"/>
              </w:rPr>
              <w:t>Ivana pl. Zajca 17</w:t>
            </w:r>
          </w:p>
          <w:p w:rsidRDefault="00AB615D" w:rsidP="0098573F" w:rsidR="00AB615D" w:rsidRPr="0060568F">
            <w:pPr>
              <w:rPr>
                <w:szCs w:val="24"/>
              </w:rPr>
            </w:pPr>
            <w:r w:rsidRPr="0060568F">
              <w:rPr>
                <w:szCs w:val="24"/>
              </w:rPr>
              <w:t xml:space="preserve"> </w:t>
            </w:r>
            <w:proofErr w:type="spellStart"/>
            <w:r w:rsidRPr="0060568F">
              <w:rPr>
                <w:szCs w:val="24"/>
              </w:rPr>
              <w:t>mob</w:t>
            </w:r>
            <w:proofErr w:type="spellEnd"/>
            <w:r w:rsidRPr="0060568F">
              <w:rPr>
                <w:szCs w:val="24"/>
              </w:rPr>
              <w:t xml:space="preserve"> </w:t>
            </w:r>
            <w:proofErr w:type="spellStart"/>
            <w:r w:rsidRPr="0060568F">
              <w:rPr>
                <w:szCs w:val="24"/>
              </w:rPr>
              <w:t>099</w:t>
            </w:r>
            <w:proofErr w:type="spellEnd"/>
            <w:r w:rsidRPr="0060568F">
              <w:rPr>
                <w:szCs w:val="24"/>
              </w:rPr>
              <w:t>-</w:t>
            </w:r>
            <w:proofErr w:type="spellStart"/>
            <w:r w:rsidRPr="0060568F">
              <w:rPr>
                <w:szCs w:val="24"/>
              </w:rPr>
              <w:t>6380390</w:t>
            </w:r>
            <w:proofErr w:type="spellEnd"/>
          </w:p>
          <w:p w:rsidRDefault="003A6206" w:rsidP="0098573F" w:rsidR="00AB615D" w:rsidRPr="0060568F">
            <w:pPr>
              <w:rPr>
                <w:szCs w:val="24"/>
              </w:rPr>
            </w:pPr>
            <w:r w:rsidRPr="0060568F">
              <w:rPr>
                <w:szCs w:val="24"/>
              </w:rPr>
              <w:t xml:space="preserve">OIB:21146522885 </w:t>
            </w:r>
          </w:p>
          <w:p w:rsidRDefault="00AA5D98" w:rsidP="0098573F" w:rsidR="00AB615D" w:rsidRPr="0060568F">
            <w:pPr>
              <w:rPr>
                <w:szCs w:val="24"/>
              </w:rPr>
            </w:pPr>
            <w:hyperlink r:id="rId10" w:history="true">
              <w:r w:rsidR="00936E75" w:rsidRPr="0060568F">
                <w:rPr>
                  <w:rStyle w:val="Hiperveza"/>
                  <w:color w:val="auto"/>
                  <w:szCs w:val="24"/>
                </w:rPr>
                <w:t>davor.ivancic@ck.t-com.hr</w:t>
              </w:r>
            </w:hyperlink>
          </w:p>
          <w:p w:rsidRDefault="000E2E9D" w:rsidP="0098573F" w:rsidR="000E2E9D" w:rsidRPr="0060568F">
            <w:pPr>
              <w:rPr>
                <w:szCs w:val="24"/>
              </w:rPr>
            </w:pPr>
          </w:p>
          <w:p w:rsidRDefault="00AA2F75" w:rsidP="00AA2F75" w:rsidR="00AA2F75" w:rsidRPr="0060568F">
            <w:pPr>
              <w:rPr>
                <w:szCs w:val="24"/>
              </w:rPr>
            </w:pPr>
            <w:r w:rsidRPr="0060568F">
              <w:rPr>
                <w:szCs w:val="24"/>
              </w:rPr>
              <w:t xml:space="preserve">Čakovec, </w:t>
            </w:r>
            <w:r w:rsidR="00177D82" w:rsidRPr="0060568F">
              <w:rPr>
                <w:szCs w:val="24"/>
              </w:rPr>
              <w:t>4.04</w:t>
            </w:r>
            <w:r w:rsidR="004E7009" w:rsidRPr="0060568F">
              <w:rPr>
                <w:szCs w:val="24"/>
              </w:rPr>
              <w:t>.</w:t>
            </w:r>
            <w:r w:rsidR="006D6F80" w:rsidRPr="0060568F">
              <w:rPr>
                <w:szCs w:val="24"/>
              </w:rPr>
              <w:t>2017</w:t>
            </w:r>
            <w:r w:rsidRPr="0060568F">
              <w:rPr>
                <w:szCs w:val="24"/>
              </w:rPr>
              <w:t>.god.</w:t>
            </w:r>
          </w:p>
          <w:p w:rsidRDefault="00AB615D" w:rsidP="0098573F" w:rsidR="00AB615D" w:rsidRPr="0060568F">
            <w:pPr>
              <w:rPr>
                <w:szCs w:val="24"/>
              </w:rPr>
            </w:pPr>
          </w:p>
          <w:p w:rsidRDefault="002F38E8" w:rsidP="006E7CFC" w:rsidR="006E7CFC"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w:t>
            </w:r>
            <w:r w:rsidR="006E7CFC" w:rsidRPr="0060568F">
              <w:rPr>
                <w:rFonts w:cs="Times New Roman" w:hAnsi="Times New Roman" w:ascii="Times New Roman"/>
                <w:sz w:val="24"/>
                <w:szCs w:val="24"/>
              </w:rPr>
              <w:t xml:space="preserve">                                                                                                                    </w:t>
            </w:r>
          </w:p>
          <w:p w:rsidRDefault="006E7CFC" w:rsidP="006E7CFC" w:rsidR="006E7CFC" w:rsidRPr="0060568F">
            <w:pPr>
              <w:pStyle w:val="Bezproreda"/>
              <w:jc w:val="both"/>
              <w:rPr>
                <w:rFonts w:cs="Times New Roman" w:hAnsi="Times New Roman" w:ascii="Times New Roman"/>
                <w:sz w:val="24"/>
                <w:szCs w:val="24"/>
              </w:rPr>
            </w:pPr>
          </w:p>
          <w:p w:rsidRDefault="006E7CFC" w:rsidP="006E7CFC" w:rsidR="006E7CFC"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TRGOVAČKOM SUDU </w:t>
            </w:r>
          </w:p>
          <w:p w:rsidRDefault="006E7CFC" w:rsidP="006E7CFC" w:rsidR="006E7CFC"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w:t>
            </w:r>
            <w:r w:rsidR="009E1B83" w:rsidRPr="0060568F">
              <w:rPr>
                <w:rFonts w:cs="Times New Roman" w:hAnsi="Times New Roman" w:ascii="Times New Roman"/>
                <w:sz w:val="24"/>
                <w:szCs w:val="24"/>
              </w:rPr>
              <w:t xml:space="preserve">                         </w:t>
            </w:r>
            <w:r w:rsidRPr="0060568F">
              <w:rPr>
                <w:rFonts w:cs="Times New Roman" w:hAnsi="Times New Roman" w:ascii="Times New Roman"/>
                <w:sz w:val="24"/>
                <w:szCs w:val="24"/>
              </w:rPr>
              <w:t xml:space="preserve"> </w:t>
            </w:r>
            <w:r w:rsidR="00152140" w:rsidRPr="0060568F">
              <w:rPr>
                <w:rFonts w:cs="Times New Roman" w:hAnsi="Times New Roman" w:ascii="Times New Roman"/>
                <w:sz w:val="24"/>
                <w:szCs w:val="24"/>
              </w:rPr>
              <w:t xml:space="preserve"> </w:t>
            </w:r>
            <w:r w:rsidRPr="0060568F">
              <w:rPr>
                <w:rFonts w:cs="Times New Roman" w:hAnsi="Times New Roman" w:ascii="Times New Roman"/>
                <w:sz w:val="24"/>
                <w:szCs w:val="24"/>
              </w:rPr>
              <w:t xml:space="preserve"> U  </w:t>
            </w:r>
          </w:p>
          <w:p w:rsidRDefault="006E7CFC" w:rsidP="006E7CFC" w:rsidR="006E7CFC"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w:t>
            </w:r>
            <w:r w:rsidR="009E1B83" w:rsidRPr="0060568F">
              <w:rPr>
                <w:rFonts w:cs="Times New Roman" w:hAnsi="Times New Roman" w:ascii="Times New Roman"/>
                <w:sz w:val="24"/>
                <w:szCs w:val="24"/>
              </w:rPr>
              <w:t xml:space="preserve">                         </w:t>
            </w:r>
            <w:r w:rsidR="00152140" w:rsidRPr="0060568F">
              <w:rPr>
                <w:rFonts w:cs="Times New Roman" w:hAnsi="Times New Roman" w:ascii="Times New Roman"/>
                <w:sz w:val="24"/>
                <w:szCs w:val="24"/>
              </w:rPr>
              <w:t xml:space="preserve">  </w:t>
            </w:r>
            <w:r w:rsidRPr="0060568F">
              <w:rPr>
                <w:rFonts w:cs="Times New Roman" w:hAnsi="Times New Roman" w:ascii="Times New Roman"/>
                <w:sz w:val="24"/>
                <w:szCs w:val="24"/>
              </w:rPr>
              <w:t>ZAGREBU</w:t>
            </w:r>
          </w:p>
          <w:p w:rsidRDefault="006E7CFC" w:rsidP="006E7CFC" w:rsidR="006E7CFC"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w:t>
            </w:r>
          </w:p>
          <w:p w:rsidRDefault="006E7CFC" w:rsidP="006E7CFC" w:rsidR="0096291F" w:rsidRPr="0060568F">
            <w:pPr>
              <w:pStyle w:val="Tijeloteksta2"/>
              <w:tabs>
                <w:tab w:pos="6150" w:val="left"/>
              </w:tabs>
              <w:jc w:val="both"/>
              <w:rPr>
                <w:bCs/>
                <w:sz w:val="24"/>
                <w:szCs w:val="24"/>
              </w:rPr>
            </w:pPr>
            <w:r w:rsidRPr="0060568F">
              <w:rPr>
                <w:sz w:val="24"/>
                <w:szCs w:val="24"/>
              </w:rPr>
              <w:t xml:space="preserve">                                  </w:t>
            </w:r>
            <w:r w:rsidR="009E1B83" w:rsidRPr="0060568F">
              <w:rPr>
                <w:sz w:val="24"/>
                <w:szCs w:val="24"/>
              </w:rPr>
              <w:t xml:space="preserve">         </w:t>
            </w:r>
            <w:r w:rsidRPr="0060568F">
              <w:rPr>
                <w:sz w:val="24"/>
                <w:szCs w:val="24"/>
              </w:rPr>
              <w:t xml:space="preserve">   broj: </w:t>
            </w:r>
            <w:r w:rsidRPr="0060568F">
              <w:rPr>
                <w:bCs/>
                <w:sz w:val="24"/>
                <w:szCs w:val="24"/>
              </w:rPr>
              <w:t>St-3356/16</w:t>
            </w:r>
          </w:p>
          <w:p w:rsidRDefault="002F38E8" w:rsidP="002F38E8" w:rsidR="002F38E8" w:rsidRPr="0060568F">
            <w:pPr>
              <w:pStyle w:val="Tijeloteksta2"/>
              <w:tabs>
                <w:tab w:pos="6150" w:val="left"/>
              </w:tabs>
              <w:jc w:val="both"/>
              <w:rPr>
                <w:bCs/>
                <w:sz w:val="24"/>
                <w:szCs w:val="24"/>
              </w:rPr>
            </w:pPr>
          </w:p>
          <w:p w:rsidRDefault="002F38E8" w:rsidP="002F38E8" w:rsidR="002F38E8" w:rsidRPr="0060568F">
            <w:pPr>
              <w:pStyle w:val="Bezproreda"/>
              <w:jc w:val="both"/>
              <w:rPr>
                <w:rFonts w:cs="Times New Roman" w:hAnsi="Times New Roman" w:ascii="Times New Roman"/>
                <w:sz w:val="24"/>
                <w:szCs w:val="24"/>
              </w:rPr>
            </w:pPr>
          </w:p>
          <w:p w:rsidRDefault="00911BCC" w:rsidP="00911BCC" w:rsidR="00911BCC" w:rsidRPr="0060568F">
            <w:pPr>
              <w:pStyle w:val="Bezproreda"/>
              <w:rPr>
                <w:rFonts w:cs="Times New Roman" w:hAnsi="Times New Roman" w:ascii="Times New Roman"/>
                <w:sz w:val="24"/>
                <w:szCs w:val="24"/>
              </w:rPr>
            </w:pPr>
          </w:p>
          <w:p w:rsidRDefault="00AF33E8" w:rsidP="00911BCC" w:rsidR="00911BCC" w:rsidRPr="0060568F">
            <w:pPr>
              <w:pStyle w:val="Bezproreda"/>
              <w:rPr>
                <w:rFonts w:cs="Times New Roman" w:hAnsi="Times New Roman" w:ascii="Times New Roman"/>
                <w:sz w:val="24"/>
                <w:szCs w:val="24"/>
              </w:rPr>
            </w:pPr>
            <w:r w:rsidRPr="0060568F">
              <w:rPr>
                <w:rFonts w:cs="Times New Roman" w:hAnsi="Times New Roman" w:ascii="Times New Roman"/>
                <w:sz w:val="24"/>
                <w:szCs w:val="24"/>
              </w:rPr>
              <w:t xml:space="preserve">                   </w:t>
            </w:r>
            <w:r w:rsidR="00911BCC" w:rsidRPr="0060568F">
              <w:rPr>
                <w:rFonts w:cs="Times New Roman" w:hAnsi="Times New Roman" w:ascii="Times New Roman"/>
                <w:sz w:val="24"/>
                <w:szCs w:val="24"/>
              </w:rPr>
              <w:t xml:space="preserve"> </w:t>
            </w:r>
            <w:r w:rsidR="00B97358" w:rsidRPr="0060568F">
              <w:rPr>
                <w:rFonts w:cs="Times New Roman" w:hAnsi="Times New Roman" w:ascii="Times New Roman"/>
                <w:sz w:val="24"/>
                <w:szCs w:val="24"/>
              </w:rPr>
              <w:t>IZVJEŠĆE O GOSPODAR</w:t>
            </w:r>
            <w:r w:rsidR="00442678" w:rsidRPr="0060568F">
              <w:rPr>
                <w:rFonts w:cs="Times New Roman" w:hAnsi="Times New Roman" w:ascii="Times New Roman"/>
                <w:sz w:val="24"/>
                <w:szCs w:val="24"/>
              </w:rPr>
              <w:t xml:space="preserve">SKOM POLOŽAJU </w:t>
            </w:r>
            <w:r w:rsidR="00B97358" w:rsidRPr="0060568F">
              <w:rPr>
                <w:rFonts w:cs="Times New Roman" w:hAnsi="Times New Roman" w:ascii="Times New Roman"/>
                <w:sz w:val="24"/>
                <w:szCs w:val="24"/>
              </w:rPr>
              <w:t xml:space="preserve"> </w:t>
            </w:r>
            <w:r w:rsidR="000D04CF" w:rsidRPr="0060568F">
              <w:rPr>
                <w:rFonts w:cs="Times New Roman" w:hAnsi="Times New Roman" w:ascii="Times New Roman"/>
                <w:sz w:val="24"/>
                <w:szCs w:val="24"/>
              </w:rPr>
              <w:t xml:space="preserve">    </w:t>
            </w:r>
          </w:p>
          <w:p w:rsidRDefault="009B3D42" w:rsidP="00911BCC" w:rsidR="00911BCC" w:rsidRPr="0060568F">
            <w:pPr>
              <w:pStyle w:val="Bezproreda"/>
              <w:rPr>
                <w:rFonts w:cs="Times New Roman" w:hAnsi="Times New Roman" w:ascii="Times New Roman"/>
                <w:sz w:val="24"/>
                <w:szCs w:val="24"/>
              </w:rPr>
            </w:pPr>
            <w:r w:rsidRPr="0060568F">
              <w:rPr>
                <w:rFonts w:cs="Times New Roman" w:hAnsi="Times New Roman" w:ascii="Times New Roman"/>
                <w:sz w:val="24"/>
                <w:szCs w:val="24"/>
              </w:rPr>
              <w:t xml:space="preserve">                         </w:t>
            </w:r>
            <w:r w:rsidR="006E7CFC" w:rsidRPr="0060568F">
              <w:rPr>
                <w:rFonts w:cs="Times New Roman" w:hAnsi="Times New Roman" w:ascii="Times New Roman"/>
                <w:sz w:val="24"/>
                <w:szCs w:val="24"/>
              </w:rPr>
              <w:t>VEGRAD -ZAGREB</w:t>
            </w:r>
            <w:r w:rsidR="000D04CF" w:rsidRPr="0060568F">
              <w:rPr>
                <w:rFonts w:cs="Times New Roman" w:hAnsi="Times New Roman" w:ascii="Times New Roman"/>
                <w:sz w:val="24"/>
                <w:szCs w:val="24"/>
              </w:rPr>
              <w:t xml:space="preserve">  d.o.o. u stečaju </w:t>
            </w:r>
          </w:p>
          <w:p w:rsidRDefault="00911BCC" w:rsidP="00911BCC" w:rsidR="00911BCC" w:rsidRPr="0060568F">
            <w:pPr>
              <w:pStyle w:val="Bezproreda"/>
              <w:rPr>
                <w:rFonts w:cs="Times New Roman" w:hAnsi="Times New Roman" w:ascii="Times New Roman"/>
                <w:sz w:val="24"/>
                <w:szCs w:val="24"/>
              </w:rPr>
            </w:pPr>
          </w:p>
          <w:p w:rsidRDefault="00DD0F52" w:rsidP="00A71487" w:rsidR="00DD0F52" w:rsidRPr="0060568F">
            <w:pPr>
              <w:pStyle w:val="Bezproreda"/>
              <w:jc w:val="both"/>
              <w:rPr>
                <w:rFonts w:cs="Times New Roman" w:hAnsi="Times New Roman" w:ascii="Times New Roman"/>
                <w:sz w:val="24"/>
                <w:szCs w:val="24"/>
              </w:rPr>
            </w:pPr>
          </w:p>
          <w:p w:rsidRDefault="007A1626" w:rsidP="00A71487" w:rsidR="00DD0F52"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I</w:t>
            </w:r>
          </w:p>
          <w:p w:rsidRDefault="007A1626" w:rsidP="00A71487" w:rsidR="007A1626" w:rsidRPr="0060568F">
            <w:pPr>
              <w:pStyle w:val="Bezproreda"/>
              <w:jc w:val="both"/>
              <w:rPr>
                <w:rFonts w:cs="Times New Roman" w:hAnsi="Times New Roman" w:ascii="Times New Roman"/>
                <w:sz w:val="24"/>
                <w:szCs w:val="24"/>
              </w:rPr>
            </w:pPr>
          </w:p>
          <w:p w:rsidRDefault="002F38E8" w:rsidP="0059134E" w:rsidR="002F38E8"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Stečajni postupak nad </w:t>
            </w:r>
            <w:r w:rsidR="006E7CFC" w:rsidRPr="0060568F">
              <w:rPr>
                <w:rFonts w:cs="Times New Roman" w:hAnsi="Times New Roman" w:ascii="Times New Roman"/>
                <w:sz w:val="24"/>
                <w:szCs w:val="24"/>
              </w:rPr>
              <w:t>VEGRAD - ZAGEEB</w:t>
            </w:r>
            <w:r w:rsidRPr="0060568F">
              <w:rPr>
                <w:rFonts w:cs="Times New Roman" w:hAnsi="Times New Roman" w:ascii="Times New Roman"/>
                <w:sz w:val="24"/>
                <w:szCs w:val="24"/>
              </w:rPr>
              <w:t xml:space="preserve"> </w:t>
            </w:r>
            <w:r w:rsidR="00926CC4" w:rsidRPr="0060568F">
              <w:rPr>
                <w:rFonts w:cs="Times New Roman" w:hAnsi="Times New Roman" w:ascii="Times New Roman"/>
                <w:sz w:val="24"/>
                <w:szCs w:val="24"/>
              </w:rPr>
              <w:t>d</w:t>
            </w:r>
            <w:r w:rsidRPr="0060568F">
              <w:rPr>
                <w:rFonts w:cs="Times New Roman" w:hAnsi="Times New Roman" w:ascii="Times New Roman"/>
                <w:sz w:val="24"/>
                <w:szCs w:val="24"/>
              </w:rPr>
              <w:t>.o.o.</w:t>
            </w:r>
            <w:r w:rsidR="006E7CFC" w:rsidRPr="0060568F">
              <w:rPr>
                <w:rFonts w:cs="Times New Roman" w:hAnsi="Times New Roman" w:ascii="Times New Roman"/>
                <w:sz w:val="24"/>
                <w:szCs w:val="24"/>
              </w:rPr>
              <w:t xml:space="preserve"> Zagreb, Republike Austrije 9,  </w:t>
            </w:r>
            <w:r w:rsidRPr="0060568F">
              <w:rPr>
                <w:rFonts w:cs="Times New Roman" w:hAnsi="Times New Roman" w:ascii="Times New Roman"/>
                <w:sz w:val="24"/>
                <w:szCs w:val="24"/>
              </w:rPr>
              <w:t xml:space="preserve"> OIB:</w:t>
            </w:r>
            <w:r w:rsidR="006E7CFC" w:rsidRPr="0060568F">
              <w:rPr>
                <w:rFonts w:cs="Times New Roman" w:hAnsi="Times New Roman" w:ascii="Times New Roman"/>
                <w:sz w:val="24"/>
                <w:szCs w:val="24"/>
              </w:rPr>
              <w:t>74652593485 otvoren je dana 15.12</w:t>
            </w:r>
            <w:r w:rsidRPr="0060568F">
              <w:rPr>
                <w:rFonts w:cs="Times New Roman" w:hAnsi="Times New Roman" w:ascii="Times New Roman"/>
                <w:sz w:val="24"/>
                <w:szCs w:val="24"/>
              </w:rPr>
              <w:t xml:space="preserve">.2016. god . </w:t>
            </w:r>
          </w:p>
          <w:p w:rsidRDefault="002F38E8" w:rsidP="0059134E" w:rsidR="002F38E8" w:rsidRPr="0060568F">
            <w:pPr>
              <w:pStyle w:val="Bezproreda"/>
              <w:jc w:val="both"/>
              <w:rPr>
                <w:rFonts w:cs="Times New Roman" w:hAnsi="Times New Roman" w:ascii="Times New Roman"/>
                <w:sz w:val="24"/>
                <w:szCs w:val="24"/>
              </w:rPr>
            </w:pPr>
          </w:p>
          <w:p w:rsidRDefault="009B1978" w:rsidP="0059134E" w:rsidR="009B1978"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U trenutku otvaranja poduzeće više nije obavljalo gospodarsku djelatnost koja se odnosila na </w:t>
            </w:r>
            <w:r w:rsidR="004E6103" w:rsidRPr="0060568F">
              <w:rPr>
                <w:rFonts w:cs="Times New Roman" w:hAnsi="Times New Roman" w:ascii="Times New Roman"/>
                <w:sz w:val="24"/>
                <w:szCs w:val="24"/>
              </w:rPr>
              <w:t>građevinske radove.</w:t>
            </w:r>
          </w:p>
          <w:p w:rsidRDefault="009B1978" w:rsidP="0059134E" w:rsidR="009B1978" w:rsidRPr="0060568F">
            <w:pPr>
              <w:pStyle w:val="Bezproreda"/>
              <w:jc w:val="both"/>
              <w:rPr>
                <w:rFonts w:cs="Times New Roman" w:hAnsi="Times New Roman" w:ascii="Times New Roman"/>
                <w:sz w:val="24"/>
                <w:szCs w:val="24"/>
              </w:rPr>
            </w:pPr>
          </w:p>
          <w:p w:rsidRDefault="00693349" w:rsidP="0059134E" w:rsidR="00F93359"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Uzroci</w:t>
            </w:r>
            <w:r w:rsidR="00F93359" w:rsidRPr="0060568F">
              <w:rPr>
                <w:rFonts w:cs="Times New Roman" w:hAnsi="Times New Roman" w:ascii="Times New Roman"/>
                <w:sz w:val="24"/>
                <w:szCs w:val="24"/>
              </w:rPr>
              <w:t xml:space="preserve"> steč</w:t>
            </w:r>
            <w:r w:rsidR="00926CC4" w:rsidRPr="0060568F">
              <w:rPr>
                <w:rFonts w:cs="Times New Roman" w:hAnsi="Times New Roman" w:ascii="Times New Roman"/>
                <w:sz w:val="24"/>
                <w:szCs w:val="24"/>
              </w:rPr>
              <w:t xml:space="preserve">aja </w:t>
            </w:r>
            <w:r w:rsidR="00177D82" w:rsidRPr="0060568F">
              <w:rPr>
                <w:rFonts w:cs="Times New Roman" w:hAnsi="Times New Roman" w:ascii="Times New Roman"/>
                <w:sz w:val="24"/>
                <w:szCs w:val="24"/>
              </w:rPr>
              <w:t>su</w:t>
            </w:r>
            <w:r w:rsidR="006E7CFC" w:rsidRPr="0060568F">
              <w:rPr>
                <w:rFonts w:cs="Times New Roman" w:hAnsi="Times New Roman" w:ascii="Times New Roman"/>
                <w:sz w:val="24"/>
                <w:szCs w:val="24"/>
              </w:rPr>
              <w:t xml:space="preserve"> prestanak obavljanja djelatnosti i nepodmirene obveze.</w:t>
            </w:r>
          </w:p>
          <w:p w:rsidRDefault="00F93359" w:rsidP="0059134E" w:rsidR="00F93359" w:rsidRPr="0060568F">
            <w:pPr>
              <w:pStyle w:val="Bezproreda"/>
              <w:jc w:val="both"/>
              <w:rPr>
                <w:rFonts w:cs="Times New Roman" w:hAnsi="Times New Roman" w:ascii="Times New Roman"/>
                <w:sz w:val="24"/>
                <w:szCs w:val="24"/>
              </w:rPr>
            </w:pPr>
          </w:p>
          <w:p w:rsidRDefault="00177D82" w:rsidP="0059134E" w:rsidR="00F93359"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U sjedištu je </w:t>
            </w:r>
            <w:r w:rsidR="00152140" w:rsidRPr="0060568F">
              <w:rPr>
                <w:rFonts w:cs="Times New Roman" w:hAnsi="Times New Roman" w:ascii="Times New Roman"/>
                <w:sz w:val="24"/>
                <w:szCs w:val="24"/>
              </w:rPr>
              <w:t>dužni</w:t>
            </w:r>
            <w:r w:rsidR="009B3D42" w:rsidRPr="0060568F">
              <w:rPr>
                <w:rFonts w:cs="Times New Roman" w:hAnsi="Times New Roman" w:ascii="Times New Roman"/>
                <w:sz w:val="24"/>
                <w:szCs w:val="24"/>
              </w:rPr>
              <w:t>k</w:t>
            </w:r>
            <w:r w:rsidR="006E7CFC" w:rsidRPr="0060568F">
              <w:rPr>
                <w:rFonts w:cs="Times New Roman" w:hAnsi="Times New Roman" w:ascii="Times New Roman"/>
                <w:sz w:val="24"/>
                <w:szCs w:val="24"/>
              </w:rPr>
              <w:t xml:space="preserve"> imao u vlasništvu poslovni prostor (upisan u </w:t>
            </w:r>
            <w:proofErr w:type="spellStart"/>
            <w:r w:rsidR="006E7CFC" w:rsidRPr="0060568F">
              <w:rPr>
                <w:rFonts w:cs="Times New Roman" w:hAnsi="Times New Roman" w:ascii="Times New Roman"/>
                <w:sz w:val="24"/>
                <w:szCs w:val="24"/>
              </w:rPr>
              <w:t>zk</w:t>
            </w:r>
            <w:proofErr w:type="spellEnd"/>
            <w:r w:rsidR="006E7CFC" w:rsidRPr="0060568F">
              <w:rPr>
                <w:rFonts w:cs="Times New Roman" w:hAnsi="Times New Roman" w:ascii="Times New Roman"/>
                <w:sz w:val="24"/>
                <w:szCs w:val="24"/>
              </w:rPr>
              <w:t xml:space="preserve">. ul. </w:t>
            </w:r>
            <w:proofErr w:type="spellStart"/>
            <w:r w:rsidR="006E7CFC" w:rsidRPr="0060568F">
              <w:rPr>
                <w:rFonts w:cs="Times New Roman" w:hAnsi="Times New Roman" w:ascii="Times New Roman"/>
                <w:sz w:val="24"/>
                <w:szCs w:val="24"/>
              </w:rPr>
              <w:t>5150</w:t>
            </w:r>
            <w:proofErr w:type="spellEnd"/>
            <w:r w:rsidR="006E7CFC" w:rsidRPr="0060568F">
              <w:rPr>
                <w:rFonts w:cs="Times New Roman" w:hAnsi="Times New Roman" w:ascii="Times New Roman"/>
                <w:sz w:val="24"/>
                <w:szCs w:val="24"/>
              </w:rPr>
              <w:t xml:space="preserve">, </w:t>
            </w:r>
            <w:proofErr w:type="spellStart"/>
            <w:r w:rsidR="006E7CFC" w:rsidRPr="0060568F">
              <w:rPr>
                <w:rFonts w:cs="Times New Roman" w:hAnsi="Times New Roman" w:ascii="Times New Roman"/>
                <w:sz w:val="24"/>
                <w:szCs w:val="24"/>
              </w:rPr>
              <w:t>k.o</w:t>
            </w:r>
            <w:proofErr w:type="spellEnd"/>
            <w:r w:rsidR="006E7CFC" w:rsidRPr="0060568F">
              <w:rPr>
                <w:rFonts w:cs="Times New Roman" w:hAnsi="Times New Roman" w:ascii="Times New Roman"/>
                <w:sz w:val="24"/>
                <w:szCs w:val="24"/>
              </w:rPr>
              <w:t xml:space="preserve"> Grad Zagreb, poslovni prostor  br. 5 u visokom prizemlju i na katu ( etaža 2 i 3, površine </w:t>
            </w:r>
            <w:proofErr w:type="spellStart"/>
            <w:r w:rsidR="006E7CFC" w:rsidRPr="0060568F">
              <w:rPr>
                <w:rFonts w:cs="Times New Roman" w:hAnsi="Times New Roman" w:ascii="Times New Roman"/>
                <w:sz w:val="24"/>
                <w:szCs w:val="24"/>
              </w:rPr>
              <w:t>96</w:t>
            </w:r>
            <w:proofErr w:type="spellEnd"/>
            <w:r w:rsidR="006E7CFC" w:rsidRPr="0060568F">
              <w:rPr>
                <w:rFonts w:cs="Times New Roman" w:hAnsi="Times New Roman" w:ascii="Times New Roman"/>
                <w:sz w:val="24"/>
                <w:szCs w:val="24"/>
              </w:rPr>
              <w:t>,</w:t>
            </w:r>
            <w:proofErr w:type="spellStart"/>
            <w:r w:rsidR="006E7CFC" w:rsidRPr="0060568F">
              <w:rPr>
                <w:rFonts w:cs="Times New Roman" w:hAnsi="Times New Roman" w:ascii="Times New Roman"/>
                <w:sz w:val="24"/>
                <w:szCs w:val="24"/>
              </w:rPr>
              <w:t>51</w:t>
            </w:r>
            <w:proofErr w:type="spellEnd"/>
            <w:r w:rsidR="006E7CFC" w:rsidRPr="0060568F">
              <w:rPr>
                <w:rFonts w:cs="Times New Roman" w:hAnsi="Times New Roman" w:ascii="Times New Roman"/>
                <w:sz w:val="24"/>
                <w:szCs w:val="24"/>
              </w:rPr>
              <w:t xml:space="preserve"> </w:t>
            </w:r>
            <w:proofErr w:type="spellStart"/>
            <w:r w:rsidR="006E7CFC" w:rsidRPr="0060568F">
              <w:rPr>
                <w:rFonts w:cs="Times New Roman" w:hAnsi="Times New Roman" w:ascii="Times New Roman"/>
                <w:sz w:val="24"/>
                <w:szCs w:val="24"/>
              </w:rPr>
              <w:t>čm</w:t>
            </w:r>
            <w:proofErr w:type="spellEnd"/>
            <w:r w:rsidR="006E7CFC" w:rsidRPr="0060568F">
              <w:rPr>
                <w:rFonts w:cs="Times New Roman" w:hAnsi="Times New Roman" w:ascii="Times New Roman"/>
                <w:sz w:val="24"/>
                <w:szCs w:val="24"/>
              </w:rPr>
              <w:t xml:space="preserve">)  koji  je prodan na javnoj dražbi, ali je i dalje u </w:t>
            </w:r>
            <w:r w:rsidR="00CB602C" w:rsidRPr="0060568F">
              <w:rPr>
                <w:rFonts w:cs="Times New Roman" w:hAnsi="Times New Roman" w:ascii="Times New Roman"/>
                <w:sz w:val="24"/>
                <w:szCs w:val="24"/>
              </w:rPr>
              <w:t xml:space="preserve">njegovom </w:t>
            </w:r>
            <w:r w:rsidR="006E7CFC" w:rsidRPr="0060568F">
              <w:rPr>
                <w:rFonts w:cs="Times New Roman" w:hAnsi="Times New Roman" w:ascii="Times New Roman"/>
                <w:sz w:val="24"/>
                <w:szCs w:val="24"/>
              </w:rPr>
              <w:t>posjedu</w:t>
            </w:r>
            <w:r w:rsidR="00CB602C" w:rsidRPr="0060568F">
              <w:rPr>
                <w:rFonts w:cs="Times New Roman" w:hAnsi="Times New Roman" w:ascii="Times New Roman"/>
                <w:sz w:val="24"/>
                <w:szCs w:val="24"/>
              </w:rPr>
              <w:t>.</w:t>
            </w:r>
          </w:p>
          <w:p w:rsidRDefault="00F93359" w:rsidP="0059134E" w:rsidR="00F93359" w:rsidRPr="0060568F">
            <w:pPr>
              <w:pStyle w:val="Bezproreda"/>
              <w:jc w:val="both"/>
              <w:rPr>
                <w:rFonts w:cs="Times New Roman" w:hAnsi="Times New Roman" w:ascii="Times New Roman"/>
                <w:sz w:val="24"/>
                <w:szCs w:val="24"/>
              </w:rPr>
            </w:pPr>
          </w:p>
          <w:p w:rsidRDefault="00177D82" w:rsidP="0059134E" w:rsidR="006E7CFC" w:rsidRPr="0060568F">
            <w:pPr>
              <w:jc w:val="both"/>
              <w:rPr>
                <w:rFonts w:eastAsiaTheme="minorHAnsi"/>
                <w:szCs w:val="24"/>
                <w:lang w:eastAsia="en-US"/>
              </w:rPr>
            </w:pPr>
            <w:r w:rsidRPr="0060568F">
              <w:rPr>
                <w:rFonts w:eastAsiaTheme="minorHAnsi"/>
                <w:szCs w:val="24"/>
                <w:lang w:eastAsia="en-US"/>
              </w:rPr>
              <w:t xml:space="preserve">Primopredaju sam obavio sa </w:t>
            </w:r>
            <w:r w:rsidR="006E7CFC" w:rsidRPr="0060568F">
              <w:rPr>
                <w:rFonts w:eastAsiaTheme="minorHAnsi"/>
                <w:szCs w:val="24"/>
                <w:lang w:eastAsia="en-US"/>
              </w:rPr>
              <w:t xml:space="preserve"> bivšim dir</w:t>
            </w:r>
            <w:r w:rsidR="00152140" w:rsidRPr="0060568F">
              <w:rPr>
                <w:rFonts w:eastAsiaTheme="minorHAnsi"/>
                <w:szCs w:val="24"/>
                <w:lang w:eastAsia="en-US"/>
              </w:rPr>
              <w:t xml:space="preserve">ektorom </w:t>
            </w:r>
            <w:proofErr w:type="spellStart"/>
            <w:r w:rsidR="00152140" w:rsidRPr="0060568F">
              <w:rPr>
                <w:rFonts w:eastAsiaTheme="minorHAnsi"/>
                <w:szCs w:val="24"/>
                <w:lang w:eastAsia="en-US"/>
              </w:rPr>
              <w:t>Tomažom</w:t>
            </w:r>
            <w:proofErr w:type="spellEnd"/>
            <w:r w:rsidR="00152140" w:rsidRPr="0060568F">
              <w:rPr>
                <w:rFonts w:eastAsiaTheme="minorHAnsi"/>
                <w:szCs w:val="24"/>
                <w:lang w:eastAsia="en-US"/>
              </w:rPr>
              <w:t xml:space="preserve"> Kosom koji mi j</w:t>
            </w:r>
            <w:r w:rsidR="006E7CFC" w:rsidRPr="0060568F">
              <w:rPr>
                <w:rFonts w:eastAsiaTheme="minorHAnsi"/>
                <w:szCs w:val="24"/>
                <w:lang w:eastAsia="en-US"/>
              </w:rPr>
              <w:t>e</w:t>
            </w:r>
            <w:r w:rsidR="00152140" w:rsidRPr="0060568F">
              <w:rPr>
                <w:rFonts w:eastAsiaTheme="minorHAnsi"/>
                <w:szCs w:val="24"/>
                <w:lang w:eastAsia="en-US"/>
              </w:rPr>
              <w:t xml:space="preserve"> </w:t>
            </w:r>
            <w:r w:rsidR="006E7CFC" w:rsidRPr="0060568F">
              <w:rPr>
                <w:rFonts w:eastAsiaTheme="minorHAnsi"/>
                <w:szCs w:val="24"/>
                <w:lang w:eastAsia="en-US"/>
              </w:rPr>
              <w:t xml:space="preserve">predao ključeve poslovnog prostora te </w:t>
            </w:r>
            <w:r w:rsidR="00957D50" w:rsidRPr="0060568F">
              <w:rPr>
                <w:rFonts w:eastAsiaTheme="minorHAnsi"/>
                <w:szCs w:val="24"/>
                <w:lang w:eastAsia="en-US"/>
              </w:rPr>
              <w:t>je,</w:t>
            </w:r>
            <w:r w:rsidR="009B3D42" w:rsidRPr="0060568F">
              <w:rPr>
                <w:rFonts w:eastAsiaTheme="minorHAnsi"/>
                <w:szCs w:val="24"/>
                <w:lang w:eastAsia="en-US"/>
              </w:rPr>
              <w:t xml:space="preserve"> </w:t>
            </w:r>
            <w:r w:rsidR="00957D50" w:rsidRPr="0060568F">
              <w:rPr>
                <w:rFonts w:eastAsiaTheme="minorHAnsi"/>
                <w:szCs w:val="24"/>
                <w:lang w:eastAsia="en-US"/>
              </w:rPr>
              <w:t xml:space="preserve">između ostaloga </w:t>
            </w:r>
            <w:r w:rsidR="006E7CFC" w:rsidRPr="0060568F">
              <w:rPr>
                <w:rFonts w:eastAsiaTheme="minorHAnsi"/>
                <w:szCs w:val="24"/>
                <w:lang w:eastAsia="en-US"/>
              </w:rPr>
              <w:t>izjavio</w:t>
            </w:r>
            <w:r w:rsidR="00957D50" w:rsidRPr="0060568F">
              <w:rPr>
                <w:rFonts w:eastAsiaTheme="minorHAnsi"/>
                <w:szCs w:val="24"/>
                <w:lang w:eastAsia="en-US"/>
              </w:rPr>
              <w:t>,</w:t>
            </w:r>
            <w:r w:rsidR="006E7CFC" w:rsidRPr="0060568F">
              <w:rPr>
                <w:rFonts w:eastAsiaTheme="minorHAnsi"/>
                <w:szCs w:val="24"/>
                <w:lang w:eastAsia="en-US"/>
              </w:rPr>
              <w:t xml:space="preserve"> da:</w:t>
            </w:r>
          </w:p>
          <w:p w:rsidRDefault="009B3D42" w:rsidP="0059134E" w:rsidR="009B3D42" w:rsidRPr="0060568F">
            <w:pPr>
              <w:jc w:val="both"/>
              <w:rPr>
                <w:rFonts w:eastAsiaTheme="minorHAnsi"/>
                <w:szCs w:val="24"/>
                <w:lang w:eastAsia="en-US"/>
              </w:rPr>
            </w:pPr>
          </w:p>
          <w:p w:rsidRDefault="006E7CFC" w:rsidP="0059134E" w:rsidR="00957D50" w:rsidRPr="0060568F">
            <w:pPr>
              <w:jc w:val="both"/>
              <w:rPr>
                <w:rFonts w:eastAsiaTheme="minorHAnsi"/>
                <w:szCs w:val="24"/>
                <w:lang w:eastAsia="en-US"/>
              </w:rPr>
            </w:pPr>
            <w:r w:rsidRPr="0060568F">
              <w:rPr>
                <w:rFonts w:eastAsiaTheme="minorHAnsi"/>
                <w:szCs w:val="24"/>
                <w:lang w:eastAsia="en-US"/>
              </w:rPr>
              <w:t xml:space="preserve">- dužnik ne obavlja djelatnost od 2003. </w:t>
            </w:r>
            <w:r w:rsidR="00957D50" w:rsidRPr="0060568F">
              <w:rPr>
                <w:rFonts w:eastAsiaTheme="minorHAnsi"/>
                <w:szCs w:val="24"/>
                <w:lang w:eastAsia="en-US"/>
              </w:rPr>
              <w:t>god.</w:t>
            </w:r>
          </w:p>
          <w:p w:rsidRDefault="00957D50" w:rsidP="0059134E" w:rsidR="00957D50" w:rsidRPr="0060568F">
            <w:pPr>
              <w:jc w:val="both"/>
              <w:rPr>
                <w:rFonts w:eastAsiaTheme="minorHAnsi"/>
                <w:szCs w:val="24"/>
                <w:lang w:eastAsia="en-US"/>
              </w:rPr>
            </w:pPr>
            <w:r w:rsidRPr="0060568F">
              <w:rPr>
                <w:rFonts w:eastAsiaTheme="minorHAnsi"/>
                <w:szCs w:val="24"/>
                <w:lang w:eastAsia="en-US"/>
              </w:rPr>
              <w:t>-  nema računovodstven</w:t>
            </w:r>
            <w:r w:rsidR="00380EF6" w:rsidRPr="0060568F">
              <w:rPr>
                <w:rFonts w:eastAsiaTheme="minorHAnsi"/>
                <w:szCs w:val="24"/>
                <w:lang w:eastAsia="en-US"/>
              </w:rPr>
              <w:t xml:space="preserve">e </w:t>
            </w:r>
            <w:r w:rsidRPr="0060568F">
              <w:rPr>
                <w:rFonts w:eastAsiaTheme="minorHAnsi"/>
                <w:szCs w:val="24"/>
                <w:lang w:eastAsia="en-US"/>
              </w:rPr>
              <w:t>doku</w:t>
            </w:r>
            <w:r w:rsidR="00380EF6" w:rsidRPr="0060568F">
              <w:rPr>
                <w:rFonts w:eastAsiaTheme="minorHAnsi"/>
                <w:szCs w:val="24"/>
                <w:lang w:eastAsia="en-US"/>
              </w:rPr>
              <w:t>mentacije</w:t>
            </w:r>
            <w:r w:rsidR="00CB602C" w:rsidRPr="0060568F">
              <w:rPr>
                <w:rFonts w:eastAsiaTheme="minorHAnsi"/>
                <w:szCs w:val="24"/>
                <w:lang w:eastAsia="en-US"/>
              </w:rPr>
              <w:t>,</w:t>
            </w:r>
          </w:p>
          <w:p w:rsidRDefault="00957D50" w:rsidP="0059134E" w:rsidR="00957D50" w:rsidRPr="0060568F">
            <w:pPr>
              <w:jc w:val="both"/>
              <w:rPr>
                <w:rFonts w:eastAsiaTheme="minorHAnsi"/>
                <w:szCs w:val="24"/>
                <w:lang w:eastAsia="en-US"/>
              </w:rPr>
            </w:pPr>
            <w:r w:rsidRPr="0060568F">
              <w:rPr>
                <w:rFonts w:eastAsiaTheme="minorHAnsi"/>
                <w:szCs w:val="24"/>
                <w:lang w:eastAsia="en-US"/>
              </w:rPr>
              <w:t>- nema zaposlenih</w:t>
            </w:r>
            <w:r w:rsidR="00CB602C" w:rsidRPr="0060568F">
              <w:rPr>
                <w:rFonts w:eastAsiaTheme="minorHAnsi"/>
                <w:szCs w:val="24"/>
                <w:lang w:eastAsia="en-US"/>
              </w:rPr>
              <w:t>,</w:t>
            </w:r>
          </w:p>
          <w:p w:rsidRDefault="00380EF6" w:rsidP="0059134E" w:rsidR="00957D50" w:rsidRPr="0060568F">
            <w:pPr>
              <w:jc w:val="both"/>
              <w:rPr>
                <w:rFonts w:eastAsiaTheme="minorHAnsi"/>
                <w:szCs w:val="24"/>
                <w:lang w:eastAsia="en-US"/>
              </w:rPr>
            </w:pPr>
            <w:r w:rsidRPr="0060568F">
              <w:rPr>
                <w:rFonts w:eastAsiaTheme="minorHAnsi"/>
                <w:szCs w:val="24"/>
                <w:lang w:eastAsia="en-US"/>
              </w:rPr>
              <w:t>-</w:t>
            </w:r>
            <w:r w:rsidR="00957D50" w:rsidRPr="0060568F">
              <w:rPr>
                <w:rFonts w:eastAsiaTheme="minorHAnsi"/>
                <w:szCs w:val="24"/>
                <w:lang w:eastAsia="en-US"/>
              </w:rPr>
              <w:t xml:space="preserve"> </w:t>
            </w:r>
            <w:r w:rsidRPr="0060568F">
              <w:rPr>
                <w:rFonts w:eastAsiaTheme="minorHAnsi"/>
                <w:szCs w:val="24"/>
                <w:lang w:eastAsia="en-US"/>
              </w:rPr>
              <w:t>imovina nije poznata</w:t>
            </w:r>
            <w:r w:rsidR="00957D50" w:rsidRPr="0060568F">
              <w:rPr>
                <w:rFonts w:eastAsiaTheme="minorHAnsi"/>
                <w:szCs w:val="24"/>
                <w:lang w:eastAsia="en-US"/>
              </w:rPr>
              <w:t>.</w:t>
            </w:r>
          </w:p>
          <w:p w:rsidRDefault="007A1626" w:rsidP="0059134E" w:rsidR="007A1626" w:rsidRPr="0060568F">
            <w:pPr>
              <w:jc w:val="both"/>
              <w:rPr>
                <w:rFonts w:eastAsiaTheme="minorHAnsi"/>
                <w:szCs w:val="24"/>
                <w:lang w:eastAsia="en-US"/>
              </w:rPr>
            </w:pPr>
          </w:p>
          <w:p w:rsidRDefault="007A1626" w:rsidP="0059134E" w:rsidR="007A1626" w:rsidRPr="0060568F">
            <w:pPr>
              <w:jc w:val="both"/>
              <w:rPr>
                <w:rFonts w:eastAsiaTheme="minorHAnsi"/>
                <w:szCs w:val="24"/>
                <w:lang w:eastAsia="en-US"/>
              </w:rPr>
            </w:pPr>
            <w:r w:rsidRPr="0060568F">
              <w:rPr>
                <w:rFonts w:eastAsiaTheme="minorHAnsi"/>
                <w:szCs w:val="24"/>
                <w:lang w:eastAsia="en-US"/>
              </w:rPr>
              <w:t xml:space="preserve">                                                          II</w:t>
            </w:r>
          </w:p>
          <w:p w:rsidRDefault="006E7CFC" w:rsidP="0059134E" w:rsidR="006E7CFC" w:rsidRPr="0060568F">
            <w:pPr>
              <w:jc w:val="both"/>
              <w:rPr>
                <w:rFonts w:eastAsiaTheme="minorHAnsi"/>
                <w:szCs w:val="24"/>
                <w:lang w:eastAsia="en-US"/>
              </w:rPr>
            </w:pPr>
          </w:p>
          <w:p w:rsidRDefault="00380EF6" w:rsidP="0059134E" w:rsidR="005C1FDF" w:rsidRPr="0060568F">
            <w:pPr>
              <w:jc w:val="both"/>
              <w:rPr>
                <w:rFonts w:eastAsiaTheme="minorHAnsi"/>
                <w:szCs w:val="24"/>
                <w:lang w:eastAsia="en-US"/>
              </w:rPr>
            </w:pPr>
            <w:r w:rsidRPr="0060568F">
              <w:rPr>
                <w:rFonts w:eastAsiaTheme="minorHAnsi"/>
                <w:szCs w:val="24"/>
                <w:lang w:eastAsia="en-US"/>
              </w:rPr>
              <w:t xml:space="preserve">Pošto su  vjerovnici </w:t>
            </w:r>
            <w:r w:rsidR="00957D50" w:rsidRPr="0060568F">
              <w:rPr>
                <w:rFonts w:eastAsiaTheme="minorHAnsi"/>
                <w:szCs w:val="24"/>
                <w:lang w:eastAsia="en-US"/>
              </w:rPr>
              <w:t xml:space="preserve"> u </w:t>
            </w:r>
            <w:proofErr w:type="spellStart"/>
            <w:r w:rsidR="00957D50" w:rsidRPr="0060568F">
              <w:rPr>
                <w:rFonts w:eastAsiaTheme="minorHAnsi"/>
                <w:szCs w:val="24"/>
                <w:lang w:eastAsia="en-US"/>
              </w:rPr>
              <w:t>pre</w:t>
            </w:r>
            <w:r w:rsidRPr="0060568F">
              <w:rPr>
                <w:rFonts w:eastAsiaTheme="minorHAnsi"/>
                <w:szCs w:val="24"/>
                <w:lang w:eastAsia="en-US"/>
              </w:rPr>
              <w:t>d</w:t>
            </w:r>
            <w:r w:rsidR="00957D50" w:rsidRPr="0060568F">
              <w:rPr>
                <w:rFonts w:eastAsiaTheme="minorHAnsi"/>
                <w:szCs w:val="24"/>
                <w:lang w:eastAsia="en-US"/>
              </w:rPr>
              <w:t>stečajnom</w:t>
            </w:r>
            <w:proofErr w:type="spellEnd"/>
            <w:r w:rsidR="00957D50" w:rsidRPr="0060568F">
              <w:rPr>
                <w:rFonts w:eastAsiaTheme="minorHAnsi"/>
                <w:szCs w:val="24"/>
                <w:lang w:eastAsia="en-US"/>
              </w:rPr>
              <w:t xml:space="preserve"> postupku ukazali na</w:t>
            </w:r>
            <w:r w:rsidRPr="0060568F">
              <w:rPr>
                <w:rFonts w:eastAsiaTheme="minorHAnsi"/>
                <w:szCs w:val="24"/>
                <w:lang w:eastAsia="en-US"/>
              </w:rPr>
              <w:t xml:space="preserve"> postojanje</w:t>
            </w:r>
            <w:r w:rsidR="00957D50" w:rsidRPr="0060568F">
              <w:rPr>
                <w:rFonts w:eastAsiaTheme="minorHAnsi"/>
                <w:szCs w:val="24"/>
                <w:lang w:eastAsia="en-US"/>
              </w:rPr>
              <w:t xml:space="preserve">  nekre</w:t>
            </w:r>
            <w:r w:rsidRPr="0060568F">
              <w:rPr>
                <w:rFonts w:eastAsiaTheme="minorHAnsi"/>
                <w:szCs w:val="24"/>
                <w:lang w:eastAsia="en-US"/>
              </w:rPr>
              <w:t>tnina</w:t>
            </w:r>
            <w:r w:rsidR="00957D50" w:rsidRPr="0060568F">
              <w:rPr>
                <w:rFonts w:eastAsiaTheme="minorHAnsi"/>
                <w:szCs w:val="24"/>
                <w:lang w:eastAsia="en-US"/>
              </w:rPr>
              <w:t xml:space="preserve"> u </w:t>
            </w:r>
            <w:proofErr w:type="spellStart"/>
            <w:r w:rsidR="00957D50" w:rsidRPr="0060568F">
              <w:rPr>
                <w:rFonts w:eastAsiaTheme="minorHAnsi"/>
                <w:szCs w:val="24"/>
                <w:lang w:eastAsia="en-US"/>
              </w:rPr>
              <w:t>zk</w:t>
            </w:r>
            <w:proofErr w:type="spellEnd"/>
            <w:r w:rsidR="00957D50" w:rsidRPr="0060568F">
              <w:rPr>
                <w:rFonts w:eastAsiaTheme="minorHAnsi"/>
                <w:szCs w:val="24"/>
                <w:lang w:eastAsia="en-US"/>
              </w:rPr>
              <w:t xml:space="preserve">. </w:t>
            </w:r>
            <w:r w:rsidR="00957D50" w:rsidRPr="0060568F">
              <w:rPr>
                <w:rFonts w:eastAsiaTheme="minorHAnsi"/>
                <w:szCs w:val="24"/>
                <w:lang w:eastAsia="en-US"/>
              </w:rPr>
              <w:lastRenderedPageBreak/>
              <w:t>vlasni</w:t>
            </w:r>
            <w:r w:rsidRPr="0060568F">
              <w:rPr>
                <w:rFonts w:eastAsiaTheme="minorHAnsi"/>
                <w:szCs w:val="24"/>
                <w:lang w:eastAsia="en-US"/>
              </w:rPr>
              <w:t>štvu dužnika, bilo j</w:t>
            </w:r>
            <w:r w:rsidR="00957D50" w:rsidRPr="0060568F">
              <w:rPr>
                <w:rFonts w:eastAsiaTheme="minorHAnsi"/>
                <w:szCs w:val="24"/>
                <w:lang w:eastAsia="en-US"/>
              </w:rPr>
              <w:t>e</w:t>
            </w:r>
            <w:r w:rsidRPr="0060568F">
              <w:rPr>
                <w:rFonts w:eastAsiaTheme="minorHAnsi"/>
                <w:szCs w:val="24"/>
                <w:lang w:eastAsia="en-US"/>
              </w:rPr>
              <w:t xml:space="preserve"> </w:t>
            </w:r>
            <w:r w:rsidR="00957D50" w:rsidRPr="0060568F">
              <w:rPr>
                <w:rFonts w:eastAsiaTheme="minorHAnsi"/>
                <w:szCs w:val="24"/>
                <w:lang w:eastAsia="en-US"/>
              </w:rPr>
              <w:t xml:space="preserve">potrebno provjeriti  jesu li </w:t>
            </w:r>
            <w:r w:rsidR="00177D82" w:rsidRPr="0060568F">
              <w:rPr>
                <w:rFonts w:eastAsiaTheme="minorHAnsi"/>
                <w:szCs w:val="24"/>
                <w:lang w:eastAsia="en-US"/>
              </w:rPr>
              <w:t xml:space="preserve">one još uvijek u </w:t>
            </w:r>
            <w:r w:rsidR="00957D50" w:rsidRPr="0060568F">
              <w:rPr>
                <w:rFonts w:eastAsiaTheme="minorHAnsi"/>
                <w:szCs w:val="24"/>
                <w:lang w:eastAsia="en-US"/>
              </w:rPr>
              <w:t xml:space="preserve"> vlasništvo ili su</w:t>
            </w:r>
            <w:r w:rsidR="009B3D42" w:rsidRPr="0060568F">
              <w:rPr>
                <w:rFonts w:eastAsiaTheme="minorHAnsi"/>
                <w:szCs w:val="24"/>
                <w:lang w:eastAsia="en-US"/>
              </w:rPr>
              <w:t xml:space="preserve"> prodane odnosno</w:t>
            </w:r>
            <w:r w:rsidR="00957D50" w:rsidRPr="0060568F">
              <w:rPr>
                <w:rFonts w:eastAsiaTheme="minorHAnsi"/>
                <w:szCs w:val="24"/>
                <w:lang w:eastAsia="en-US"/>
              </w:rPr>
              <w:t xml:space="preserve"> predmet izlučnih prava trećih osoba.</w:t>
            </w:r>
            <w:r w:rsidR="00EE32CA" w:rsidRPr="0060568F">
              <w:rPr>
                <w:rFonts w:eastAsiaTheme="minorHAnsi"/>
                <w:szCs w:val="24"/>
                <w:lang w:eastAsia="en-US"/>
              </w:rPr>
              <w:t xml:space="preserve"> </w:t>
            </w:r>
          </w:p>
          <w:p w:rsidRDefault="009B3D42" w:rsidP="0059134E" w:rsidR="009B3D42" w:rsidRPr="0060568F">
            <w:pPr>
              <w:jc w:val="both"/>
              <w:rPr>
                <w:rFonts w:eastAsiaTheme="minorHAnsi"/>
                <w:szCs w:val="24"/>
                <w:lang w:eastAsia="en-US"/>
              </w:rPr>
            </w:pPr>
          </w:p>
          <w:p w:rsidRDefault="0059134E" w:rsidP="0059134E" w:rsidR="00957D50" w:rsidRPr="0060568F">
            <w:pPr>
              <w:jc w:val="both"/>
              <w:rPr>
                <w:rFonts w:eastAsiaTheme="minorHAnsi"/>
                <w:szCs w:val="24"/>
                <w:lang w:eastAsia="en-US"/>
              </w:rPr>
            </w:pPr>
            <w:r w:rsidRPr="0060568F">
              <w:rPr>
                <w:rFonts w:eastAsiaTheme="minorHAnsi"/>
                <w:szCs w:val="24"/>
                <w:lang w:eastAsia="en-US"/>
              </w:rPr>
              <w:t xml:space="preserve">Predmetom </w:t>
            </w:r>
            <w:r w:rsidR="00177D82" w:rsidRPr="0060568F">
              <w:rPr>
                <w:rFonts w:eastAsiaTheme="minorHAnsi"/>
                <w:szCs w:val="24"/>
                <w:lang w:eastAsia="en-US"/>
              </w:rPr>
              <w:t>provjere</w:t>
            </w:r>
            <w:r w:rsidRPr="0060568F">
              <w:rPr>
                <w:rFonts w:eastAsiaTheme="minorHAnsi"/>
                <w:szCs w:val="24"/>
                <w:lang w:eastAsia="en-US"/>
              </w:rPr>
              <w:t xml:space="preserve"> bile su slijedeće n</w:t>
            </w:r>
            <w:r w:rsidR="00EE32CA" w:rsidRPr="0060568F">
              <w:rPr>
                <w:rFonts w:eastAsiaTheme="minorHAnsi"/>
                <w:szCs w:val="24"/>
                <w:lang w:eastAsia="en-US"/>
              </w:rPr>
              <w:t>ekretnine</w:t>
            </w:r>
            <w:r w:rsidR="00E80977" w:rsidRPr="0060568F">
              <w:rPr>
                <w:rFonts w:eastAsiaTheme="minorHAnsi"/>
                <w:szCs w:val="24"/>
                <w:lang w:eastAsia="en-US"/>
              </w:rPr>
              <w:t>:</w:t>
            </w:r>
          </w:p>
          <w:p w:rsidRDefault="00EE32CA" w:rsidP="0059134E" w:rsidR="00EE32CA" w:rsidRPr="0060568F">
            <w:pPr>
              <w:jc w:val="both"/>
              <w:rPr>
                <w:rFonts w:eastAsiaTheme="minorHAnsi"/>
                <w:szCs w:val="24"/>
                <w:lang w:eastAsia="en-US"/>
              </w:rPr>
            </w:pPr>
          </w:p>
          <w:p w:rsidRDefault="00EE32CA" w:rsidP="0059134E" w:rsidR="00EE32CA" w:rsidRPr="0060568F">
            <w:pPr>
              <w:jc w:val="both"/>
              <w:rPr>
                <w:szCs w:val="24"/>
              </w:rPr>
            </w:pPr>
            <w:r w:rsidRPr="0060568F">
              <w:rPr>
                <w:szCs w:val="24"/>
              </w:rPr>
              <w:t xml:space="preserve"> a) upisane u zemljišnim knjigama Općinskog građanskog u Zagrebu  u   k.o. Vrapče novo , </w:t>
            </w:r>
            <w:proofErr w:type="spellStart"/>
            <w:r w:rsidRPr="0060568F">
              <w:rPr>
                <w:szCs w:val="24"/>
              </w:rPr>
              <w:t>zk</w:t>
            </w:r>
            <w:proofErr w:type="spellEnd"/>
            <w:r w:rsidRPr="0060568F">
              <w:rPr>
                <w:szCs w:val="24"/>
              </w:rPr>
              <w:t xml:space="preserve">. ul. 6756, k.č.br. 5658/1 – poslovna zgrada i zgrada u Prečkom i dvorište površine </w:t>
            </w:r>
            <w:proofErr w:type="spellStart"/>
            <w:r w:rsidRPr="0060568F">
              <w:rPr>
                <w:szCs w:val="24"/>
              </w:rPr>
              <w:t>1314</w:t>
            </w:r>
            <w:proofErr w:type="spellEnd"/>
            <w:r w:rsidRPr="0060568F">
              <w:rPr>
                <w:szCs w:val="24"/>
              </w:rPr>
              <w:t xml:space="preserve"> </w:t>
            </w:r>
            <w:proofErr w:type="spellStart"/>
            <w:r w:rsidRPr="0060568F">
              <w:rPr>
                <w:szCs w:val="24"/>
              </w:rPr>
              <w:t>čhv</w:t>
            </w:r>
            <w:proofErr w:type="spellEnd"/>
            <w:r w:rsidRPr="0060568F">
              <w:rPr>
                <w:szCs w:val="24"/>
              </w:rPr>
              <w:t xml:space="preserve">, poslovna zgrada i zgrada u Prečkom površine </w:t>
            </w:r>
            <w:proofErr w:type="spellStart"/>
            <w:r w:rsidRPr="0060568F">
              <w:rPr>
                <w:szCs w:val="24"/>
              </w:rPr>
              <w:t>869</w:t>
            </w:r>
            <w:proofErr w:type="spellEnd"/>
            <w:r w:rsidRPr="0060568F">
              <w:rPr>
                <w:szCs w:val="24"/>
              </w:rPr>
              <w:t xml:space="preserve"> </w:t>
            </w:r>
            <w:proofErr w:type="spellStart"/>
            <w:r w:rsidRPr="0060568F">
              <w:rPr>
                <w:szCs w:val="24"/>
              </w:rPr>
              <w:t>čhv</w:t>
            </w:r>
            <w:proofErr w:type="spellEnd"/>
            <w:r w:rsidRPr="0060568F">
              <w:rPr>
                <w:szCs w:val="24"/>
              </w:rPr>
              <w:t xml:space="preserve">, </w:t>
            </w:r>
            <w:proofErr w:type="spellStart"/>
            <w:r w:rsidRPr="0060568F">
              <w:rPr>
                <w:szCs w:val="24"/>
              </w:rPr>
              <w:t>3124</w:t>
            </w:r>
            <w:proofErr w:type="spellEnd"/>
            <w:r w:rsidRPr="0060568F">
              <w:rPr>
                <w:szCs w:val="24"/>
              </w:rPr>
              <w:t xml:space="preserve"> </w:t>
            </w:r>
            <w:proofErr w:type="spellStart"/>
            <w:r w:rsidRPr="0060568F">
              <w:rPr>
                <w:szCs w:val="24"/>
              </w:rPr>
              <w:t>m2</w:t>
            </w:r>
            <w:proofErr w:type="spellEnd"/>
            <w:r w:rsidRPr="0060568F">
              <w:rPr>
                <w:szCs w:val="24"/>
              </w:rPr>
              <w:t xml:space="preserve">, dvorište površine </w:t>
            </w:r>
            <w:proofErr w:type="spellStart"/>
            <w:r w:rsidRPr="0060568F">
              <w:rPr>
                <w:szCs w:val="24"/>
              </w:rPr>
              <w:t>445</w:t>
            </w:r>
            <w:proofErr w:type="spellEnd"/>
            <w:r w:rsidRPr="0060568F">
              <w:rPr>
                <w:szCs w:val="24"/>
              </w:rPr>
              <w:t xml:space="preserve"> </w:t>
            </w:r>
            <w:proofErr w:type="spellStart"/>
            <w:r w:rsidRPr="0060568F">
              <w:rPr>
                <w:szCs w:val="24"/>
              </w:rPr>
              <w:t>čhv</w:t>
            </w:r>
            <w:proofErr w:type="spellEnd"/>
            <w:r w:rsidRPr="0060568F">
              <w:rPr>
                <w:szCs w:val="24"/>
              </w:rPr>
              <w:t xml:space="preserve">, </w:t>
            </w:r>
            <w:proofErr w:type="spellStart"/>
            <w:r w:rsidRPr="0060568F">
              <w:rPr>
                <w:szCs w:val="24"/>
              </w:rPr>
              <w:t>1602</w:t>
            </w:r>
            <w:proofErr w:type="spellEnd"/>
            <w:r w:rsidRPr="0060568F">
              <w:rPr>
                <w:szCs w:val="24"/>
              </w:rPr>
              <w:t xml:space="preserve"> </w:t>
            </w:r>
            <w:proofErr w:type="spellStart"/>
            <w:r w:rsidRPr="0060568F">
              <w:rPr>
                <w:szCs w:val="24"/>
              </w:rPr>
              <w:t>m2</w:t>
            </w:r>
            <w:proofErr w:type="spellEnd"/>
          </w:p>
          <w:p w:rsidRDefault="00EE32CA" w:rsidP="0059134E" w:rsidR="00EE32CA" w:rsidRPr="0060568F">
            <w:pPr>
              <w:jc w:val="both"/>
              <w:rPr>
                <w:szCs w:val="24"/>
              </w:rPr>
            </w:pPr>
          </w:p>
          <w:p w:rsidRDefault="00256138" w:rsidP="0059134E" w:rsidR="00256138" w:rsidRPr="0060568F">
            <w:pPr>
              <w:jc w:val="both"/>
              <w:rPr>
                <w:szCs w:val="24"/>
              </w:rPr>
            </w:pPr>
            <w:r w:rsidRPr="0060568F">
              <w:rPr>
                <w:szCs w:val="24"/>
              </w:rPr>
              <w:t>- suvlasnički dio: 43/8670 etažno vlasništvo (E-2): 1. lokal br. 23 u etaži suterena korisne površine 43,35 m2</w:t>
            </w:r>
          </w:p>
          <w:p w:rsidRDefault="00256138" w:rsidP="0059134E" w:rsidR="00256138" w:rsidRPr="0060568F">
            <w:pPr>
              <w:jc w:val="both"/>
              <w:rPr>
                <w:szCs w:val="24"/>
              </w:rPr>
            </w:pPr>
            <w:r w:rsidRPr="0060568F">
              <w:rPr>
                <w:szCs w:val="24"/>
              </w:rPr>
              <w:t xml:space="preserve">Zdravko </w:t>
            </w:r>
            <w:proofErr w:type="spellStart"/>
            <w:r w:rsidRPr="0060568F">
              <w:rPr>
                <w:szCs w:val="24"/>
              </w:rPr>
              <w:t>Validžić</w:t>
            </w:r>
            <w:proofErr w:type="spellEnd"/>
            <w:r w:rsidRPr="0060568F">
              <w:rPr>
                <w:szCs w:val="24"/>
              </w:rPr>
              <w:t xml:space="preserve"> iz Zagreba,Lička </w:t>
            </w:r>
            <w:proofErr w:type="spellStart"/>
            <w:r w:rsidRPr="0060568F">
              <w:rPr>
                <w:szCs w:val="24"/>
              </w:rPr>
              <w:t>26</w:t>
            </w:r>
            <w:proofErr w:type="spellEnd"/>
            <w:r w:rsidRPr="0060568F">
              <w:rPr>
                <w:szCs w:val="24"/>
              </w:rPr>
              <w:t xml:space="preserve"> sklopio je dana 23.11.1995. god. sa </w:t>
            </w:r>
            <w:proofErr w:type="spellStart"/>
            <w:r w:rsidRPr="0060568F">
              <w:rPr>
                <w:szCs w:val="24"/>
              </w:rPr>
              <w:t>Vegrad</w:t>
            </w:r>
            <w:proofErr w:type="spellEnd"/>
            <w:r w:rsidRPr="0060568F">
              <w:rPr>
                <w:szCs w:val="24"/>
              </w:rPr>
              <w:t xml:space="preserve">- Zagrebom d.o.o.  ugovor o kupoprodaji nekretnine, </w:t>
            </w:r>
            <w:r w:rsidR="00177D82" w:rsidRPr="0060568F">
              <w:rPr>
                <w:szCs w:val="24"/>
              </w:rPr>
              <w:t xml:space="preserve">prije nego je dužnik postao </w:t>
            </w:r>
            <w:proofErr w:type="spellStart"/>
            <w:r w:rsidR="00177D82" w:rsidRPr="0060568F">
              <w:rPr>
                <w:szCs w:val="24"/>
              </w:rPr>
              <w:t>zk</w:t>
            </w:r>
            <w:proofErr w:type="spellEnd"/>
            <w:r w:rsidR="00177D82" w:rsidRPr="0060568F">
              <w:rPr>
                <w:szCs w:val="24"/>
              </w:rPr>
              <w:t>. vlasnik nekretnine (1997) god., pa zato</w:t>
            </w:r>
            <w:r w:rsidRPr="0060568F">
              <w:rPr>
                <w:szCs w:val="24"/>
              </w:rPr>
              <w:t xml:space="preserve"> ne može biti predmetom stečajne mase.</w:t>
            </w:r>
          </w:p>
          <w:p w:rsidRDefault="00256138" w:rsidP="0059134E" w:rsidR="00256138" w:rsidRPr="0060568F">
            <w:pPr>
              <w:jc w:val="both"/>
              <w:rPr>
                <w:szCs w:val="24"/>
              </w:rPr>
            </w:pPr>
          </w:p>
          <w:p w:rsidRDefault="00855ED5" w:rsidP="0059134E" w:rsidR="00527950" w:rsidRPr="0060568F">
            <w:pPr>
              <w:jc w:val="both"/>
              <w:rPr>
                <w:szCs w:val="24"/>
              </w:rPr>
            </w:pPr>
            <w:r w:rsidRPr="0060568F">
              <w:rPr>
                <w:szCs w:val="24"/>
              </w:rPr>
              <w:t xml:space="preserve">- </w:t>
            </w:r>
            <w:r w:rsidR="00EE32CA" w:rsidRPr="0060568F">
              <w:rPr>
                <w:szCs w:val="24"/>
              </w:rPr>
              <w:t>suvlasnički dio: 39/8670 etažno vlasništvo (E-24) :1. lokal br. 77 u etaži pr</w:t>
            </w:r>
            <w:r w:rsidR="00E80977" w:rsidRPr="0060568F">
              <w:rPr>
                <w:szCs w:val="24"/>
              </w:rPr>
              <w:t>izemlja korisne površine 38,69 m2</w:t>
            </w:r>
          </w:p>
          <w:p w:rsidRDefault="00527950" w:rsidP="0059134E" w:rsidR="00EE32CA" w:rsidRPr="0060568F">
            <w:pPr>
              <w:jc w:val="both"/>
              <w:rPr>
                <w:szCs w:val="24"/>
              </w:rPr>
            </w:pPr>
            <w:r w:rsidRPr="0060568F">
              <w:rPr>
                <w:szCs w:val="24"/>
              </w:rPr>
              <w:t>Brankica Franić Delač</w:t>
            </w:r>
            <w:r w:rsidR="00784032" w:rsidRPr="0060568F">
              <w:rPr>
                <w:szCs w:val="24"/>
              </w:rPr>
              <w:t xml:space="preserve"> iz Zagreba, </w:t>
            </w:r>
            <w:proofErr w:type="spellStart"/>
            <w:r w:rsidR="00784032" w:rsidRPr="0060568F">
              <w:rPr>
                <w:szCs w:val="24"/>
              </w:rPr>
              <w:t>Došenova</w:t>
            </w:r>
            <w:proofErr w:type="spellEnd"/>
            <w:r w:rsidR="00784032" w:rsidRPr="0060568F">
              <w:rPr>
                <w:szCs w:val="24"/>
              </w:rPr>
              <w:t xml:space="preserve"> </w:t>
            </w:r>
            <w:proofErr w:type="spellStart"/>
            <w:r w:rsidR="00784032" w:rsidRPr="0060568F">
              <w:rPr>
                <w:szCs w:val="24"/>
              </w:rPr>
              <w:t>28</w:t>
            </w:r>
            <w:proofErr w:type="spellEnd"/>
            <w:r w:rsidRPr="0060568F">
              <w:rPr>
                <w:szCs w:val="24"/>
              </w:rPr>
              <w:t xml:space="preserve"> sklopila je dana 8.07.1996. god. sa </w:t>
            </w:r>
            <w:proofErr w:type="spellStart"/>
            <w:r w:rsidRPr="0060568F">
              <w:rPr>
                <w:szCs w:val="24"/>
              </w:rPr>
              <w:t>Gip</w:t>
            </w:r>
            <w:proofErr w:type="spellEnd"/>
            <w:r w:rsidRPr="0060568F">
              <w:rPr>
                <w:szCs w:val="24"/>
              </w:rPr>
              <w:t xml:space="preserve"> </w:t>
            </w:r>
            <w:proofErr w:type="spellStart"/>
            <w:r w:rsidRPr="0060568F">
              <w:rPr>
                <w:szCs w:val="24"/>
              </w:rPr>
              <w:t>Vegradom</w:t>
            </w:r>
            <w:proofErr w:type="spellEnd"/>
            <w:r w:rsidRPr="0060568F">
              <w:rPr>
                <w:szCs w:val="24"/>
              </w:rPr>
              <w:t xml:space="preserve"> iz  </w:t>
            </w:r>
            <w:proofErr w:type="spellStart"/>
            <w:r w:rsidRPr="0060568F">
              <w:rPr>
                <w:szCs w:val="24"/>
              </w:rPr>
              <w:t>Velenja</w:t>
            </w:r>
            <w:proofErr w:type="spellEnd"/>
            <w:r w:rsidRPr="0060568F">
              <w:rPr>
                <w:szCs w:val="24"/>
              </w:rPr>
              <w:t xml:space="preserve">  ugovor o kupoprodaji nekretnine, a </w:t>
            </w:r>
            <w:proofErr w:type="spellStart"/>
            <w:r w:rsidRPr="0060568F">
              <w:rPr>
                <w:szCs w:val="24"/>
              </w:rPr>
              <w:t>V</w:t>
            </w:r>
            <w:r w:rsidR="00784032" w:rsidRPr="0060568F">
              <w:rPr>
                <w:szCs w:val="24"/>
              </w:rPr>
              <w:t>egrad</w:t>
            </w:r>
            <w:proofErr w:type="spellEnd"/>
            <w:r w:rsidRPr="0060568F">
              <w:rPr>
                <w:szCs w:val="24"/>
              </w:rPr>
              <w:t xml:space="preserve"> – Z</w:t>
            </w:r>
            <w:r w:rsidR="00784032" w:rsidRPr="0060568F">
              <w:rPr>
                <w:szCs w:val="24"/>
              </w:rPr>
              <w:t>agreb</w:t>
            </w:r>
            <w:r w:rsidRPr="0060568F">
              <w:rPr>
                <w:szCs w:val="24"/>
              </w:rPr>
              <w:t xml:space="preserve"> d.o.o.</w:t>
            </w:r>
            <w:r w:rsidR="00E80977" w:rsidRPr="0060568F">
              <w:rPr>
                <w:szCs w:val="24"/>
              </w:rPr>
              <w:t xml:space="preserve"> joj</w:t>
            </w:r>
            <w:r w:rsidRPr="0060568F">
              <w:rPr>
                <w:szCs w:val="24"/>
              </w:rPr>
              <w:t xml:space="preserve">  je dana 27.04.2004. god. dao izjavu s kojom dozvoljava da se uknjiži kao</w:t>
            </w:r>
            <w:r w:rsidR="00177D82" w:rsidRPr="0060568F">
              <w:rPr>
                <w:szCs w:val="24"/>
              </w:rPr>
              <w:t xml:space="preserve"> vlasnik  u zemljišnim knjigama.</w:t>
            </w:r>
          </w:p>
          <w:p w:rsidRDefault="00EE32CA" w:rsidP="0059134E" w:rsidR="00EE32CA" w:rsidRPr="0060568F">
            <w:pPr>
              <w:jc w:val="both"/>
              <w:rPr>
                <w:szCs w:val="24"/>
              </w:rPr>
            </w:pPr>
          </w:p>
          <w:p w:rsidRDefault="00855ED5" w:rsidP="0059134E" w:rsidR="00527950" w:rsidRPr="0060568F">
            <w:pPr>
              <w:jc w:val="both"/>
              <w:rPr>
                <w:szCs w:val="24"/>
              </w:rPr>
            </w:pPr>
            <w:r w:rsidRPr="0060568F">
              <w:rPr>
                <w:szCs w:val="24"/>
              </w:rPr>
              <w:t>-</w:t>
            </w:r>
            <w:r w:rsidR="00EE32CA" w:rsidRPr="0060568F">
              <w:rPr>
                <w:szCs w:val="24"/>
              </w:rPr>
              <w:t xml:space="preserve"> suvlasnički dio: 49/8670 etažno vlasništvo (E-28):</w:t>
            </w:r>
            <w:r w:rsidRPr="0060568F">
              <w:rPr>
                <w:szCs w:val="24"/>
              </w:rPr>
              <w:t xml:space="preserve"> </w:t>
            </w:r>
            <w:r w:rsidR="00EE32CA" w:rsidRPr="0060568F">
              <w:rPr>
                <w:szCs w:val="24"/>
              </w:rPr>
              <w:t>1. lokal br. 82 u etaži pr</w:t>
            </w:r>
            <w:r w:rsidR="00E80977" w:rsidRPr="0060568F">
              <w:rPr>
                <w:szCs w:val="24"/>
              </w:rPr>
              <w:t>izemlja korisne površine 49,79 m2</w:t>
            </w:r>
          </w:p>
          <w:p w:rsidRDefault="00E80977" w:rsidP="0059134E" w:rsidR="00784032" w:rsidRPr="0060568F">
            <w:pPr>
              <w:jc w:val="both"/>
              <w:rPr>
                <w:szCs w:val="24"/>
              </w:rPr>
            </w:pPr>
            <w:proofErr w:type="spellStart"/>
            <w:r w:rsidRPr="0060568F">
              <w:rPr>
                <w:szCs w:val="24"/>
              </w:rPr>
              <w:t>Jil</w:t>
            </w:r>
            <w:proofErr w:type="spellEnd"/>
            <w:r w:rsidRPr="0060568F">
              <w:rPr>
                <w:szCs w:val="24"/>
              </w:rPr>
              <w:t xml:space="preserve"> </w:t>
            </w:r>
            <w:proofErr w:type="spellStart"/>
            <w:r w:rsidRPr="0060568F">
              <w:rPr>
                <w:szCs w:val="24"/>
              </w:rPr>
              <w:t>trade</w:t>
            </w:r>
            <w:proofErr w:type="spellEnd"/>
            <w:r w:rsidR="00784032" w:rsidRPr="0060568F">
              <w:rPr>
                <w:szCs w:val="24"/>
              </w:rPr>
              <w:t xml:space="preserve"> d.o.o. Zagreb</w:t>
            </w:r>
            <w:r w:rsidRPr="0060568F">
              <w:rPr>
                <w:szCs w:val="24"/>
              </w:rPr>
              <w:t>, M. V</w:t>
            </w:r>
            <w:r w:rsidR="00784032" w:rsidRPr="0060568F">
              <w:rPr>
                <w:szCs w:val="24"/>
              </w:rPr>
              <w:t xml:space="preserve">odičke 2a sklopio je dana 20.10.1994. god. sa </w:t>
            </w:r>
            <w:proofErr w:type="spellStart"/>
            <w:r w:rsidR="00784032" w:rsidRPr="0060568F">
              <w:rPr>
                <w:szCs w:val="24"/>
              </w:rPr>
              <w:t>Gip</w:t>
            </w:r>
            <w:proofErr w:type="spellEnd"/>
            <w:r w:rsidR="00784032" w:rsidRPr="0060568F">
              <w:rPr>
                <w:szCs w:val="24"/>
              </w:rPr>
              <w:t xml:space="preserve"> </w:t>
            </w:r>
            <w:proofErr w:type="spellStart"/>
            <w:r w:rsidR="00784032" w:rsidRPr="0060568F">
              <w:rPr>
                <w:szCs w:val="24"/>
              </w:rPr>
              <w:t>Vegradom</w:t>
            </w:r>
            <w:proofErr w:type="spellEnd"/>
            <w:r w:rsidR="00784032" w:rsidRPr="0060568F">
              <w:rPr>
                <w:szCs w:val="24"/>
              </w:rPr>
              <w:t xml:space="preserve"> iz  </w:t>
            </w:r>
            <w:proofErr w:type="spellStart"/>
            <w:r w:rsidR="00784032" w:rsidRPr="0060568F">
              <w:rPr>
                <w:szCs w:val="24"/>
              </w:rPr>
              <w:t>Velenja</w:t>
            </w:r>
            <w:proofErr w:type="spellEnd"/>
            <w:r w:rsidR="00784032" w:rsidRPr="0060568F">
              <w:rPr>
                <w:szCs w:val="24"/>
              </w:rPr>
              <w:t xml:space="preserve">  ugovor o kupoprodaji  nekretnine, </w:t>
            </w:r>
            <w:r w:rsidRPr="0060568F">
              <w:rPr>
                <w:szCs w:val="24"/>
              </w:rPr>
              <w:t xml:space="preserve"> koju je</w:t>
            </w:r>
            <w:r w:rsidR="00784032" w:rsidRPr="0060568F">
              <w:rPr>
                <w:szCs w:val="24"/>
              </w:rPr>
              <w:t xml:space="preserve"> dana 15.07.2014. god. </w:t>
            </w:r>
            <w:r w:rsidRPr="0060568F">
              <w:rPr>
                <w:szCs w:val="24"/>
              </w:rPr>
              <w:t xml:space="preserve">prodao </w:t>
            </w:r>
            <w:r w:rsidR="00784032" w:rsidRPr="0060568F">
              <w:rPr>
                <w:szCs w:val="24"/>
              </w:rPr>
              <w:t xml:space="preserve"> Mirjani </w:t>
            </w:r>
            <w:proofErr w:type="spellStart"/>
            <w:r w:rsidR="00784032" w:rsidRPr="0060568F">
              <w:rPr>
                <w:szCs w:val="24"/>
              </w:rPr>
              <w:t>Pl</w:t>
            </w:r>
            <w:r w:rsidRPr="0060568F">
              <w:rPr>
                <w:szCs w:val="24"/>
              </w:rPr>
              <w:t>aversi</w:t>
            </w:r>
            <w:proofErr w:type="spellEnd"/>
            <w:r w:rsidRPr="0060568F">
              <w:rPr>
                <w:szCs w:val="24"/>
              </w:rPr>
              <w:t xml:space="preserve"> iz Zagreba C. </w:t>
            </w:r>
            <w:proofErr w:type="spellStart"/>
            <w:r w:rsidRPr="0060568F">
              <w:rPr>
                <w:szCs w:val="24"/>
              </w:rPr>
              <w:t>Z</w:t>
            </w:r>
            <w:r w:rsidR="00784032" w:rsidRPr="0060568F">
              <w:rPr>
                <w:szCs w:val="24"/>
              </w:rPr>
              <w:t>uzorić</w:t>
            </w:r>
            <w:proofErr w:type="spellEnd"/>
            <w:r w:rsidR="00784032" w:rsidRPr="0060568F">
              <w:rPr>
                <w:szCs w:val="24"/>
              </w:rPr>
              <w:t xml:space="preserve"> </w:t>
            </w:r>
            <w:proofErr w:type="spellStart"/>
            <w:r w:rsidR="00784032" w:rsidRPr="0060568F">
              <w:rPr>
                <w:szCs w:val="24"/>
              </w:rPr>
              <w:t>47</w:t>
            </w:r>
            <w:proofErr w:type="spellEnd"/>
            <w:r w:rsidR="00784032" w:rsidRPr="0060568F">
              <w:rPr>
                <w:szCs w:val="24"/>
              </w:rPr>
              <w:t xml:space="preserve"> koja je prijavila izlučno pravo</w:t>
            </w:r>
            <w:r w:rsidRPr="0060568F">
              <w:rPr>
                <w:szCs w:val="24"/>
              </w:rPr>
              <w:t>.</w:t>
            </w:r>
            <w:r w:rsidR="00784032" w:rsidRPr="0060568F">
              <w:rPr>
                <w:szCs w:val="24"/>
              </w:rPr>
              <w:t xml:space="preserve"> </w:t>
            </w:r>
          </w:p>
          <w:p w:rsidRDefault="00C0267B" w:rsidP="0059134E" w:rsidR="00784032" w:rsidRPr="0060568F">
            <w:pPr>
              <w:jc w:val="both"/>
              <w:rPr>
                <w:szCs w:val="24"/>
              </w:rPr>
            </w:pPr>
            <w:r w:rsidRPr="0060568F">
              <w:rPr>
                <w:szCs w:val="24"/>
              </w:rPr>
              <w:t>N</w:t>
            </w:r>
            <w:r w:rsidR="00784032" w:rsidRPr="0060568F">
              <w:rPr>
                <w:szCs w:val="24"/>
              </w:rPr>
              <w:t>ekretnina ne može biti predmet stečajne mase jer</w:t>
            </w:r>
            <w:r w:rsidRPr="0060568F">
              <w:rPr>
                <w:szCs w:val="24"/>
              </w:rPr>
              <w:t xml:space="preserve"> ju je</w:t>
            </w:r>
            <w:r w:rsidR="00784032" w:rsidRPr="0060568F">
              <w:rPr>
                <w:szCs w:val="24"/>
              </w:rPr>
              <w:t xml:space="preserve"> prvi</w:t>
            </w:r>
            <w:r w:rsidRPr="0060568F">
              <w:rPr>
                <w:szCs w:val="24"/>
              </w:rPr>
              <w:t xml:space="preserve"> kupac stekao </w:t>
            </w:r>
            <w:r w:rsidR="00784032" w:rsidRPr="0060568F">
              <w:rPr>
                <w:szCs w:val="24"/>
              </w:rPr>
              <w:t xml:space="preserve">prije nego je </w:t>
            </w:r>
            <w:proofErr w:type="spellStart"/>
            <w:r w:rsidR="00784032" w:rsidRPr="0060568F">
              <w:rPr>
                <w:szCs w:val="24"/>
              </w:rPr>
              <w:t>Vegrad</w:t>
            </w:r>
            <w:proofErr w:type="spellEnd"/>
            <w:r w:rsidR="00784032" w:rsidRPr="0060568F">
              <w:rPr>
                <w:szCs w:val="24"/>
              </w:rPr>
              <w:t xml:space="preserve"> Zagreb postao njen knjižni vlasnik</w:t>
            </w:r>
            <w:r w:rsidR="00177D82" w:rsidRPr="0060568F">
              <w:rPr>
                <w:szCs w:val="24"/>
              </w:rPr>
              <w:t>.</w:t>
            </w:r>
          </w:p>
          <w:p w:rsidRDefault="00EE32CA" w:rsidP="0059134E" w:rsidR="00EE32CA" w:rsidRPr="0060568F">
            <w:pPr>
              <w:jc w:val="both"/>
              <w:rPr>
                <w:szCs w:val="24"/>
              </w:rPr>
            </w:pPr>
          </w:p>
          <w:p w:rsidRDefault="00662CF3" w:rsidP="0059134E" w:rsidR="00662CF3" w:rsidRPr="0060568F">
            <w:pPr>
              <w:jc w:val="both"/>
              <w:rPr>
                <w:szCs w:val="24"/>
              </w:rPr>
            </w:pPr>
            <w:r w:rsidRPr="0060568F">
              <w:rPr>
                <w:szCs w:val="24"/>
              </w:rPr>
              <w:t xml:space="preserve">- suvlasnički dio: 47/8670 etažno vlasništvo (E-36):1. lokal br.101 u etaži I ( prvog) kata korisne površine 46,53 m2 </w:t>
            </w:r>
          </w:p>
          <w:p w:rsidRDefault="00662CF3" w:rsidP="0059134E" w:rsidR="00662CF3" w:rsidRPr="0060568F">
            <w:pPr>
              <w:jc w:val="both"/>
              <w:rPr>
                <w:szCs w:val="24"/>
              </w:rPr>
            </w:pPr>
            <w:r w:rsidRPr="0060568F">
              <w:rPr>
                <w:szCs w:val="24"/>
              </w:rPr>
              <w:t xml:space="preserve">Izabela i Bruno </w:t>
            </w:r>
            <w:proofErr w:type="spellStart"/>
            <w:r w:rsidRPr="0060568F">
              <w:rPr>
                <w:szCs w:val="24"/>
              </w:rPr>
              <w:t>Iljkić</w:t>
            </w:r>
            <w:proofErr w:type="spellEnd"/>
            <w:r w:rsidRPr="0060568F">
              <w:rPr>
                <w:szCs w:val="24"/>
              </w:rPr>
              <w:t xml:space="preserve"> iz Zagreb, </w:t>
            </w:r>
            <w:proofErr w:type="spellStart"/>
            <w:r w:rsidRPr="0060568F">
              <w:rPr>
                <w:szCs w:val="24"/>
              </w:rPr>
              <w:t>Trpanjsak</w:t>
            </w:r>
            <w:proofErr w:type="spellEnd"/>
            <w:r w:rsidRPr="0060568F">
              <w:rPr>
                <w:szCs w:val="24"/>
              </w:rPr>
              <w:t xml:space="preserve"> 24 sklopili su dana 22.09.1995. god. sa </w:t>
            </w:r>
            <w:proofErr w:type="spellStart"/>
            <w:r w:rsidRPr="0060568F">
              <w:rPr>
                <w:szCs w:val="24"/>
              </w:rPr>
              <w:t>Gip</w:t>
            </w:r>
            <w:proofErr w:type="spellEnd"/>
            <w:r w:rsidRPr="0060568F">
              <w:rPr>
                <w:szCs w:val="24"/>
              </w:rPr>
              <w:t xml:space="preserve"> </w:t>
            </w:r>
            <w:proofErr w:type="spellStart"/>
            <w:r w:rsidRPr="0060568F">
              <w:rPr>
                <w:szCs w:val="24"/>
              </w:rPr>
              <w:t>Vegradom</w:t>
            </w:r>
            <w:proofErr w:type="spellEnd"/>
            <w:r w:rsidRPr="0060568F">
              <w:rPr>
                <w:szCs w:val="24"/>
              </w:rPr>
              <w:t xml:space="preserve"> iz  </w:t>
            </w:r>
            <w:proofErr w:type="spellStart"/>
            <w:r w:rsidRPr="0060568F">
              <w:rPr>
                <w:szCs w:val="24"/>
              </w:rPr>
              <w:t>Velenja</w:t>
            </w:r>
            <w:proofErr w:type="spellEnd"/>
            <w:r w:rsidRPr="0060568F">
              <w:rPr>
                <w:szCs w:val="24"/>
              </w:rPr>
              <w:t xml:space="preserve">  ugovor o kupoprodaji nekretnine od kojeg su</w:t>
            </w:r>
            <w:r w:rsidR="00177D82" w:rsidRPr="0060568F">
              <w:rPr>
                <w:szCs w:val="24"/>
              </w:rPr>
              <w:t xml:space="preserve"> </w:t>
            </w:r>
            <w:r w:rsidRPr="0060568F">
              <w:rPr>
                <w:szCs w:val="24"/>
              </w:rPr>
              <w:t xml:space="preserve"> dobili i </w:t>
            </w:r>
            <w:proofErr w:type="spellStart"/>
            <w:r w:rsidRPr="0060568F">
              <w:rPr>
                <w:szCs w:val="24"/>
              </w:rPr>
              <w:t>tabularnu</w:t>
            </w:r>
            <w:proofErr w:type="spellEnd"/>
            <w:r w:rsidRPr="0060568F">
              <w:rPr>
                <w:szCs w:val="24"/>
              </w:rPr>
              <w:t xml:space="preserve"> ispravu</w:t>
            </w:r>
            <w:r w:rsidR="00177D82" w:rsidRPr="0060568F">
              <w:rPr>
                <w:szCs w:val="24"/>
              </w:rPr>
              <w:t xml:space="preserve"> da</w:t>
            </w:r>
            <w:r w:rsidRPr="0060568F">
              <w:rPr>
                <w:szCs w:val="24"/>
              </w:rPr>
              <w:t xml:space="preserve"> mogu uknjižit</w:t>
            </w:r>
            <w:r w:rsidR="00177D82" w:rsidRPr="0060568F">
              <w:rPr>
                <w:szCs w:val="24"/>
              </w:rPr>
              <w:t>i</w:t>
            </w:r>
            <w:r w:rsidRPr="0060568F">
              <w:rPr>
                <w:szCs w:val="24"/>
              </w:rPr>
              <w:t xml:space="preserve"> pravo vlasništva. </w:t>
            </w:r>
          </w:p>
          <w:p w:rsidRDefault="00662CF3" w:rsidP="0059134E" w:rsidR="00662CF3" w:rsidRPr="0060568F">
            <w:pPr>
              <w:jc w:val="both"/>
              <w:rPr>
                <w:szCs w:val="24"/>
              </w:rPr>
            </w:pPr>
          </w:p>
          <w:p w:rsidRDefault="00F551B0" w:rsidP="0059134E" w:rsidR="00EE32CA" w:rsidRPr="0060568F">
            <w:pPr>
              <w:jc w:val="both"/>
              <w:rPr>
                <w:szCs w:val="24"/>
              </w:rPr>
            </w:pPr>
            <w:r w:rsidRPr="0060568F">
              <w:rPr>
                <w:szCs w:val="24"/>
              </w:rPr>
              <w:t xml:space="preserve">- </w:t>
            </w:r>
            <w:r w:rsidR="00EE32CA" w:rsidRPr="0060568F">
              <w:rPr>
                <w:szCs w:val="24"/>
              </w:rPr>
              <w:t xml:space="preserve">suvlasnički dio: 44/8670 etažno vlasništvo (E-50):1. lokal br. 128 u  etaži I ( prvog) </w:t>
            </w:r>
            <w:r w:rsidR="00E80977" w:rsidRPr="0060568F">
              <w:rPr>
                <w:szCs w:val="24"/>
              </w:rPr>
              <w:t>kata korisne površine 44,47 m2</w:t>
            </w:r>
          </w:p>
          <w:p w:rsidRDefault="00E92A3D" w:rsidP="0059134E" w:rsidR="000C1782" w:rsidRPr="0060568F">
            <w:pPr>
              <w:jc w:val="both"/>
              <w:rPr>
                <w:szCs w:val="24"/>
              </w:rPr>
            </w:pPr>
            <w:r w:rsidRPr="0060568F">
              <w:rPr>
                <w:szCs w:val="24"/>
              </w:rPr>
              <w:t>I</w:t>
            </w:r>
            <w:r w:rsidR="007E5223" w:rsidRPr="0060568F">
              <w:rPr>
                <w:szCs w:val="24"/>
              </w:rPr>
              <w:t>zlučno pravo</w:t>
            </w:r>
            <w:r w:rsidRPr="0060568F">
              <w:rPr>
                <w:szCs w:val="24"/>
              </w:rPr>
              <w:t xml:space="preserve"> je prijavio </w:t>
            </w:r>
            <w:r w:rsidR="007E5223" w:rsidRPr="0060568F">
              <w:rPr>
                <w:szCs w:val="24"/>
              </w:rPr>
              <w:t xml:space="preserve"> od  </w:t>
            </w:r>
            <w:proofErr w:type="spellStart"/>
            <w:r w:rsidR="007E5223" w:rsidRPr="0060568F">
              <w:rPr>
                <w:szCs w:val="24"/>
              </w:rPr>
              <w:t>Maksim</w:t>
            </w:r>
            <w:proofErr w:type="spellEnd"/>
            <w:r w:rsidR="007E5223" w:rsidRPr="0060568F">
              <w:rPr>
                <w:szCs w:val="24"/>
              </w:rPr>
              <w:t xml:space="preserve"> </w:t>
            </w:r>
            <w:proofErr w:type="spellStart"/>
            <w:r w:rsidR="007E5223" w:rsidRPr="0060568F">
              <w:rPr>
                <w:szCs w:val="24"/>
              </w:rPr>
              <w:t>trade</w:t>
            </w:r>
            <w:proofErr w:type="spellEnd"/>
            <w:r w:rsidR="007E5223" w:rsidRPr="0060568F">
              <w:rPr>
                <w:szCs w:val="24"/>
              </w:rPr>
              <w:t xml:space="preserve"> d.o.o. iz Z</w:t>
            </w:r>
            <w:r w:rsidR="000C1782" w:rsidRPr="0060568F">
              <w:rPr>
                <w:szCs w:val="24"/>
              </w:rPr>
              <w:t>apreši</w:t>
            </w:r>
            <w:r w:rsidR="007E5223" w:rsidRPr="0060568F">
              <w:rPr>
                <w:szCs w:val="24"/>
              </w:rPr>
              <w:t xml:space="preserve">ća koji je dostavio </w:t>
            </w:r>
            <w:r w:rsidR="00F551B0" w:rsidRPr="0060568F">
              <w:rPr>
                <w:szCs w:val="24"/>
              </w:rPr>
              <w:t xml:space="preserve">predugovor koji su sklopili dana 23.06.1992. god. </w:t>
            </w:r>
            <w:proofErr w:type="spellStart"/>
            <w:r w:rsidR="00F551B0" w:rsidRPr="0060568F">
              <w:rPr>
                <w:szCs w:val="24"/>
              </w:rPr>
              <w:t>GIP</w:t>
            </w:r>
            <w:proofErr w:type="spellEnd"/>
            <w:r w:rsidR="00F551B0" w:rsidRPr="0060568F">
              <w:rPr>
                <w:szCs w:val="24"/>
              </w:rPr>
              <w:t xml:space="preserve"> </w:t>
            </w:r>
            <w:proofErr w:type="spellStart"/>
            <w:r w:rsidR="00F551B0" w:rsidRPr="0060568F">
              <w:rPr>
                <w:szCs w:val="24"/>
              </w:rPr>
              <w:t>Vegrad</w:t>
            </w:r>
            <w:proofErr w:type="spellEnd"/>
            <w:r w:rsidR="00F551B0" w:rsidRPr="0060568F">
              <w:rPr>
                <w:szCs w:val="24"/>
              </w:rPr>
              <w:t xml:space="preserve"> </w:t>
            </w:r>
            <w:proofErr w:type="spellStart"/>
            <w:r w:rsidR="00F551B0" w:rsidRPr="0060568F">
              <w:rPr>
                <w:szCs w:val="24"/>
              </w:rPr>
              <w:t>Velenje</w:t>
            </w:r>
            <w:proofErr w:type="spellEnd"/>
            <w:r w:rsidR="00F551B0" w:rsidRPr="0060568F">
              <w:rPr>
                <w:szCs w:val="24"/>
              </w:rPr>
              <w:t xml:space="preserve"> i </w:t>
            </w:r>
            <w:proofErr w:type="spellStart"/>
            <w:r w:rsidR="00F551B0" w:rsidRPr="0060568F">
              <w:rPr>
                <w:szCs w:val="24"/>
              </w:rPr>
              <w:t>Maksim</w:t>
            </w:r>
            <w:proofErr w:type="spellEnd"/>
            <w:r w:rsidR="00F551B0" w:rsidRPr="0060568F">
              <w:rPr>
                <w:szCs w:val="24"/>
              </w:rPr>
              <w:t xml:space="preserve"> </w:t>
            </w:r>
            <w:proofErr w:type="spellStart"/>
            <w:r w:rsidR="00F551B0" w:rsidRPr="0060568F">
              <w:rPr>
                <w:szCs w:val="24"/>
              </w:rPr>
              <w:t>trade</w:t>
            </w:r>
            <w:proofErr w:type="spellEnd"/>
            <w:r w:rsidR="00F551B0" w:rsidRPr="0060568F">
              <w:rPr>
                <w:szCs w:val="24"/>
              </w:rPr>
              <w:t xml:space="preserve"> d.o.o. kao kupac, uplatnice o isplaćenoj kupoprodajnoj cijeni, </w:t>
            </w:r>
            <w:proofErr w:type="spellStart"/>
            <w:r w:rsidR="007E5223" w:rsidRPr="0060568F">
              <w:rPr>
                <w:szCs w:val="24"/>
              </w:rPr>
              <w:t>tabularnu</w:t>
            </w:r>
            <w:proofErr w:type="spellEnd"/>
            <w:r w:rsidR="007E5223" w:rsidRPr="0060568F">
              <w:rPr>
                <w:szCs w:val="24"/>
              </w:rPr>
              <w:t xml:space="preserve"> ispravu  koju je sastavilo  dana</w:t>
            </w:r>
            <w:r w:rsidR="000C1782" w:rsidRPr="0060568F">
              <w:rPr>
                <w:szCs w:val="24"/>
              </w:rPr>
              <w:t xml:space="preserve"> 6.0</w:t>
            </w:r>
            <w:r w:rsidR="00F551B0" w:rsidRPr="0060568F">
              <w:rPr>
                <w:szCs w:val="24"/>
              </w:rPr>
              <w:t xml:space="preserve">5.2009. god. </w:t>
            </w:r>
            <w:r w:rsidR="000C1782" w:rsidRPr="0060568F">
              <w:rPr>
                <w:szCs w:val="24"/>
              </w:rPr>
              <w:t xml:space="preserve">društvo </w:t>
            </w:r>
            <w:proofErr w:type="spellStart"/>
            <w:r w:rsidR="000C1782" w:rsidRPr="0060568F">
              <w:rPr>
                <w:szCs w:val="24"/>
              </w:rPr>
              <w:t>Vegrad</w:t>
            </w:r>
            <w:proofErr w:type="spellEnd"/>
            <w:r w:rsidR="000C1782" w:rsidRPr="0060568F">
              <w:rPr>
                <w:szCs w:val="24"/>
              </w:rPr>
              <w:t xml:space="preserve"> d.d. iz </w:t>
            </w:r>
            <w:proofErr w:type="spellStart"/>
            <w:r w:rsidR="000C1782" w:rsidRPr="0060568F">
              <w:rPr>
                <w:szCs w:val="24"/>
              </w:rPr>
              <w:t>Velenja</w:t>
            </w:r>
            <w:proofErr w:type="spellEnd"/>
            <w:r w:rsidR="000C1782" w:rsidRPr="0060568F">
              <w:rPr>
                <w:szCs w:val="24"/>
              </w:rPr>
              <w:t xml:space="preserve">, </w:t>
            </w:r>
            <w:r w:rsidR="00F551B0" w:rsidRPr="0060568F">
              <w:rPr>
                <w:szCs w:val="24"/>
              </w:rPr>
              <w:t xml:space="preserve">ugovor o priznavanju prava vlasništva sklopljen 25.05.2009. god. sklopljen između </w:t>
            </w:r>
            <w:proofErr w:type="spellStart"/>
            <w:r w:rsidR="00F551B0" w:rsidRPr="0060568F">
              <w:rPr>
                <w:szCs w:val="24"/>
              </w:rPr>
              <w:t>Vegrad</w:t>
            </w:r>
            <w:proofErr w:type="spellEnd"/>
            <w:r w:rsidR="00F551B0" w:rsidRPr="0060568F">
              <w:rPr>
                <w:szCs w:val="24"/>
              </w:rPr>
              <w:t xml:space="preserve"> d.d. iz </w:t>
            </w:r>
            <w:proofErr w:type="spellStart"/>
            <w:r w:rsidR="00F551B0" w:rsidRPr="0060568F">
              <w:rPr>
                <w:szCs w:val="24"/>
              </w:rPr>
              <w:t>Velenja</w:t>
            </w:r>
            <w:proofErr w:type="spellEnd"/>
            <w:r w:rsidR="00F551B0" w:rsidRPr="0060568F">
              <w:rPr>
                <w:szCs w:val="24"/>
              </w:rPr>
              <w:t xml:space="preserve">  i </w:t>
            </w:r>
            <w:proofErr w:type="spellStart"/>
            <w:r w:rsidR="00F551B0" w:rsidRPr="0060568F">
              <w:rPr>
                <w:szCs w:val="24"/>
              </w:rPr>
              <w:t>Maksim</w:t>
            </w:r>
            <w:proofErr w:type="spellEnd"/>
            <w:r w:rsidR="00F551B0" w:rsidRPr="0060568F">
              <w:rPr>
                <w:szCs w:val="24"/>
              </w:rPr>
              <w:t xml:space="preserve"> </w:t>
            </w:r>
            <w:proofErr w:type="spellStart"/>
            <w:r w:rsidR="00F551B0" w:rsidRPr="0060568F">
              <w:rPr>
                <w:szCs w:val="24"/>
              </w:rPr>
              <w:t>trade</w:t>
            </w:r>
            <w:proofErr w:type="spellEnd"/>
            <w:r w:rsidR="00F551B0" w:rsidRPr="0060568F">
              <w:rPr>
                <w:szCs w:val="24"/>
              </w:rPr>
              <w:t xml:space="preserve"> d.o.o. </w:t>
            </w:r>
          </w:p>
          <w:p w:rsidRDefault="00EE32CA" w:rsidP="0059134E" w:rsidR="00EE32CA" w:rsidRPr="0060568F">
            <w:pPr>
              <w:jc w:val="both"/>
              <w:rPr>
                <w:szCs w:val="24"/>
              </w:rPr>
            </w:pPr>
          </w:p>
          <w:p w:rsidRDefault="00855ED5" w:rsidP="0059134E" w:rsidR="00E92A3D" w:rsidRPr="0060568F">
            <w:pPr>
              <w:jc w:val="both"/>
              <w:rPr>
                <w:szCs w:val="24"/>
              </w:rPr>
            </w:pPr>
            <w:r w:rsidRPr="0060568F">
              <w:rPr>
                <w:szCs w:val="24"/>
              </w:rPr>
              <w:t xml:space="preserve">- </w:t>
            </w:r>
            <w:r w:rsidR="00E92A3D" w:rsidRPr="0060568F">
              <w:rPr>
                <w:szCs w:val="24"/>
              </w:rPr>
              <w:t>suvlasnički dio: 18/8670 etažno vlasništvo (E-67):1. lokal br. 157b u etaži II (drugog) kata korisne površine 18,60 m2</w:t>
            </w:r>
          </w:p>
          <w:p w:rsidRDefault="00E92A3D" w:rsidP="0059134E" w:rsidR="00E92A3D" w:rsidRPr="0060568F">
            <w:pPr>
              <w:jc w:val="both"/>
              <w:rPr>
                <w:szCs w:val="24"/>
              </w:rPr>
            </w:pPr>
            <w:r w:rsidRPr="0060568F">
              <w:rPr>
                <w:szCs w:val="24"/>
              </w:rPr>
              <w:t xml:space="preserve">Izlučno pravo je prijavio  od  Neven </w:t>
            </w:r>
            <w:proofErr w:type="spellStart"/>
            <w:r w:rsidRPr="0060568F">
              <w:rPr>
                <w:szCs w:val="24"/>
              </w:rPr>
              <w:t>Karković</w:t>
            </w:r>
            <w:proofErr w:type="spellEnd"/>
            <w:r w:rsidRPr="0060568F">
              <w:rPr>
                <w:szCs w:val="24"/>
              </w:rPr>
              <w:t xml:space="preserve"> iz Zagreba, Nova cesta  48 koji je upisan u zemljišnoj knjizi kao  vlasnik nekretnine.</w:t>
            </w:r>
          </w:p>
          <w:p w:rsidRDefault="00E92A3D" w:rsidP="0059134E" w:rsidR="00E92A3D" w:rsidRPr="0060568F">
            <w:pPr>
              <w:jc w:val="both"/>
              <w:rPr>
                <w:szCs w:val="24"/>
              </w:rPr>
            </w:pPr>
          </w:p>
          <w:p w:rsidRDefault="00855ED5" w:rsidP="0059134E" w:rsidR="00EE32CA" w:rsidRPr="0060568F">
            <w:pPr>
              <w:jc w:val="both"/>
              <w:rPr>
                <w:szCs w:val="24"/>
              </w:rPr>
            </w:pPr>
            <w:r w:rsidRPr="0060568F">
              <w:rPr>
                <w:szCs w:val="24"/>
              </w:rPr>
              <w:lastRenderedPageBreak/>
              <w:t xml:space="preserve">- </w:t>
            </w:r>
            <w:r w:rsidR="00EE32CA" w:rsidRPr="0060568F">
              <w:rPr>
                <w:szCs w:val="24"/>
              </w:rPr>
              <w:t xml:space="preserve"> suvlasnički dio: 18/8670 etažno vlasništvo (E-195):1. lokal br. 73 u etaži prizemlja  k</w:t>
            </w:r>
            <w:r w:rsidR="000C1782" w:rsidRPr="0060568F">
              <w:rPr>
                <w:szCs w:val="24"/>
              </w:rPr>
              <w:t xml:space="preserve">orisne površine </w:t>
            </w:r>
            <w:proofErr w:type="spellStart"/>
            <w:r w:rsidR="000C1782" w:rsidRPr="0060568F">
              <w:rPr>
                <w:szCs w:val="24"/>
              </w:rPr>
              <w:t>18</w:t>
            </w:r>
            <w:proofErr w:type="spellEnd"/>
            <w:r w:rsidR="000C1782" w:rsidRPr="0060568F">
              <w:rPr>
                <w:szCs w:val="24"/>
              </w:rPr>
              <w:t>,</w:t>
            </w:r>
            <w:proofErr w:type="spellStart"/>
            <w:r w:rsidR="000C1782" w:rsidRPr="0060568F">
              <w:rPr>
                <w:szCs w:val="24"/>
              </w:rPr>
              <w:t>35</w:t>
            </w:r>
            <w:proofErr w:type="spellEnd"/>
            <w:r w:rsidR="000C1782" w:rsidRPr="0060568F">
              <w:rPr>
                <w:szCs w:val="24"/>
              </w:rPr>
              <w:t xml:space="preserve"> </w:t>
            </w:r>
            <w:proofErr w:type="spellStart"/>
            <w:r w:rsidR="000C1782" w:rsidRPr="0060568F">
              <w:rPr>
                <w:szCs w:val="24"/>
              </w:rPr>
              <w:t>čm</w:t>
            </w:r>
            <w:proofErr w:type="spellEnd"/>
            <w:r w:rsidR="000C1782" w:rsidRPr="0060568F">
              <w:rPr>
                <w:szCs w:val="24"/>
              </w:rPr>
              <w:t xml:space="preserve"> </w:t>
            </w:r>
          </w:p>
          <w:p w:rsidRDefault="00E80977" w:rsidP="0059134E" w:rsidR="00C0267B" w:rsidRPr="0060568F">
            <w:pPr>
              <w:jc w:val="both"/>
              <w:rPr>
                <w:szCs w:val="24"/>
              </w:rPr>
            </w:pPr>
            <w:r w:rsidRPr="0060568F">
              <w:rPr>
                <w:szCs w:val="24"/>
              </w:rPr>
              <w:t xml:space="preserve"> I</w:t>
            </w:r>
            <w:r w:rsidR="000C1782" w:rsidRPr="0060568F">
              <w:rPr>
                <w:szCs w:val="24"/>
              </w:rPr>
              <w:t xml:space="preserve">zlučno pravo </w:t>
            </w:r>
            <w:r w:rsidRPr="0060568F">
              <w:rPr>
                <w:szCs w:val="24"/>
              </w:rPr>
              <w:t xml:space="preserve">je prijavila </w:t>
            </w:r>
            <w:proofErr w:type="spellStart"/>
            <w:r w:rsidR="000C1782" w:rsidRPr="0060568F">
              <w:rPr>
                <w:szCs w:val="24"/>
              </w:rPr>
              <w:t>Velke</w:t>
            </w:r>
            <w:proofErr w:type="spellEnd"/>
            <w:r w:rsidR="000C1782" w:rsidRPr="0060568F">
              <w:rPr>
                <w:szCs w:val="24"/>
              </w:rPr>
              <w:t xml:space="preserve"> </w:t>
            </w:r>
            <w:proofErr w:type="spellStart"/>
            <w:r w:rsidR="000C1782" w:rsidRPr="0060568F">
              <w:rPr>
                <w:szCs w:val="24"/>
              </w:rPr>
              <w:t>Markić</w:t>
            </w:r>
            <w:proofErr w:type="spellEnd"/>
            <w:r w:rsidR="000C1782" w:rsidRPr="0060568F">
              <w:rPr>
                <w:szCs w:val="24"/>
              </w:rPr>
              <w:t xml:space="preserve"> iz Požege </w:t>
            </w:r>
            <w:proofErr w:type="spellStart"/>
            <w:r w:rsidR="000C1782" w:rsidRPr="0060568F">
              <w:rPr>
                <w:szCs w:val="24"/>
              </w:rPr>
              <w:t>Orljavska</w:t>
            </w:r>
            <w:proofErr w:type="spellEnd"/>
            <w:r w:rsidR="000C1782" w:rsidRPr="0060568F">
              <w:rPr>
                <w:szCs w:val="24"/>
              </w:rPr>
              <w:t xml:space="preserve"> </w:t>
            </w:r>
            <w:proofErr w:type="spellStart"/>
            <w:r w:rsidR="000C1782" w:rsidRPr="0060568F">
              <w:rPr>
                <w:szCs w:val="24"/>
              </w:rPr>
              <w:t>19</w:t>
            </w:r>
            <w:proofErr w:type="spellEnd"/>
            <w:r w:rsidR="00C0267B" w:rsidRPr="0060568F">
              <w:rPr>
                <w:szCs w:val="24"/>
              </w:rPr>
              <w:t xml:space="preserve"> koju je kupila od Ines </w:t>
            </w:r>
            <w:proofErr w:type="spellStart"/>
            <w:r w:rsidR="00C0267B" w:rsidRPr="0060568F">
              <w:rPr>
                <w:szCs w:val="24"/>
              </w:rPr>
              <w:t>Zrnc</w:t>
            </w:r>
            <w:proofErr w:type="spellEnd"/>
            <w:r w:rsidR="00C0267B" w:rsidRPr="0060568F">
              <w:rPr>
                <w:szCs w:val="24"/>
              </w:rPr>
              <w:t xml:space="preserve"> </w:t>
            </w:r>
            <w:proofErr w:type="spellStart"/>
            <w:r w:rsidR="00C0267B" w:rsidRPr="0060568F">
              <w:rPr>
                <w:szCs w:val="24"/>
              </w:rPr>
              <w:t>Gregorine</w:t>
            </w:r>
            <w:proofErr w:type="spellEnd"/>
            <w:r w:rsidR="00C0267B" w:rsidRPr="0060568F">
              <w:rPr>
                <w:szCs w:val="24"/>
              </w:rPr>
              <w:t>, a koja je nekretninu nasli</w:t>
            </w:r>
            <w:r w:rsidRPr="0060568F">
              <w:rPr>
                <w:szCs w:val="24"/>
              </w:rPr>
              <w:t>jedila od Aleksandra Z</w:t>
            </w:r>
            <w:r w:rsidR="00C0267B" w:rsidRPr="0060568F">
              <w:rPr>
                <w:szCs w:val="24"/>
              </w:rPr>
              <w:t xml:space="preserve">rnca iz Zagreba </w:t>
            </w:r>
            <w:proofErr w:type="spellStart"/>
            <w:r w:rsidR="00C0267B" w:rsidRPr="0060568F">
              <w:rPr>
                <w:szCs w:val="24"/>
              </w:rPr>
              <w:t>Švarčanska</w:t>
            </w:r>
            <w:proofErr w:type="spellEnd"/>
            <w:r w:rsidR="00C0267B" w:rsidRPr="0060568F">
              <w:rPr>
                <w:szCs w:val="24"/>
              </w:rPr>
              <w:t xml:space="preserve"> 8 koji ju je dana 27.10.2994. g</w:t>
            </w:r>
            <w:r w:rsidR="00177D82" w:rsidRPr="0060568F">
              <w:rPr>
                <w:szCs w:val="24"/>
              </w:rPr>
              <w:t xml:space="preserve">od. kupio od </w:t>
            </w:r>
            <w:proofErr w:type="spellStart"/>
            <w:r w:rsidR="00177D82" w:rsidRPr="0060568F">
              <w:rPr>
                <w:szCs w:val="24"/>
              </w:rPr>
              <w:t>GIP</w:t>
            </w:r>
            <w:proofErr w:type="spellEnd"/>
            <w:r w:rsidR="00177D82" w:rsidRPr="0060568F">
              <w:rPr>
                <w:szCs w:val="24"/>
              </w:rPr>
              <w:t xml:space="preserve"> </w:t>
            </w:r>
            <w:proofErr w:type="spellStart"/>
            <w:r w:rsidR="00177D82" w:rsidRPr="0060568F">
              <w:rPr>
                <w:szCs w:val="24"/>
              </w:rPr>
              <w:t>Vegrad</w:t>
            </w:r>
            <w:proofErr w:type="spellEnd"/>
            <w:r w:rsidR="00177D82" w:rsidRPr="0060568F">
              <w:rPr>
                <w:szCs w:val="24"/>
              </w:rPr>
              <w:t xml:space="preserve"> </w:t>
            </w:r>
            <w:proofErr w:type="spellStart"/>
            <w:r w:rsidR="00177D82" w:rsidRPr="0060568F">
              <w:rPr>
                <w:szCs w:val="24"/>
              </w:rPr>
              <w:t>Velenje</w:t>
            </w:r>
            <w:proofErr w:type="spellEnd"/>
            <w:r w:rsidR="00177D82" w:rsidRPr="0060568F">
              <w:rPr>
                <w:szCs w:val="24"/>
              </w:rPr>
              <w:t>, a</w:t>
            </w:r>
            <w:r w:rsidR="00C0267B" w:rsidRPr="0060568F">
              <w:rPr>
                <w:szCs w:val="24"/>
              </w:rPr>
              <w:t xml:space="preserve"> </w:t>
            </w:r>
            <w:proofErr w:type="spellStart"/>
            <w:r w:rsidR="00C0267B" w:rsidRPr="0060568F">
              <w:rPr>
                <w:szCs w:val="24"/>
              </w:rPr>
              <w:t>Vegrad</w:t>
            </w:r>
            <w:proofErr w:type="spellEnd"/>
            <w:r w:rsidR="00C0267B" w:rsidRPr="0060568F">
              <w:rPr>
                <w:szCs w:val="24"/>
              </w:rPr>
              <w:t xml:space="preserve"> </w:t>
            </w:r>
            <w:r w:rsidRPr="0060568F">
              <w:rPr>
                <w:szCs w:val="24"/>
              </w:rPr>
              <w:t>–</w:t>
            </w:r>
            <w:r w:rsidR="00C0267B" w:rsidRPr="0060568F">
              <w:rPr>
                <w:szCs w:val="24"/>
              </w:rPr>
              <w:t xml:space="preserve"> Zagreb</w:t>
            </w:r>
            <w:r w:rsidRPr="0060568F">
              <w:rPr>
                <w:szCs w:val="24"/>
              </w:rPr>
              <w:t xml:space="preserve"> d.o.o.</w:t>
            </w:r>
            <w:r w:rsidR="007B4A37" w:rsidRPr="0060568F">
              <w:rPr>
                <w:szCs w:val="24"/>
              </w:rPr>
              <w:t xml:space="preserve"> je</w:t>
            </w:r>
            <w:r w:rsidR="00C0267B" w:rsidRPr="0060568F">
              <w:rPr>
                <w:szCs w:val="24"/>
              </w:rPr>
              <w:t xml:space="preserve"> dana  12.10.2001. god. dalo </w:t>
            </w:r>
            <w:proofErr w:type="spellStart"/>
            <w:r w:rsidR="00C0267B" w:rsidRPr="0060568F">
              <w:rPr>
                <w:szCs w:val="24"/>
              </w:rPr>
              <w:t>tabularnu</w:t>
            </w:r>
            <w:proofErr w:type="spellEnd"/>
            <w:r w:rsidR="00C0267B" w:rsidRPr="0060568F">
              <w:rPr>
                <w:szCs w:val="24"/>
              </w:rPr>
              <w:t xml:space="preserve"> ispravu kojom je dozvolio uknjižbu prava vlasništva</w:t>
            </w:r>
            <w:r w:rsidRPr="0060568F">
              <w:rPr>
                <w:szCs w:val="24"/>
              </w:rPr>
              <w:t>.</w:t>
            </w:r>
          </w:p>
          <w:p w:rsidRDefault="00C0267B" w:rsidP="0059134E" w:rsidR="00C0267B" w:rsidRPr="0060568F">
            <w:pPr>
              <w:jc w:val="both"/>
              <w:rPr>
                <w:szCs w:val="24"/>
              </w:rPr>
            </w:pPr>
          </w:p>
          <w:p w:rsidRDefault="00EE32CA" w:rsidP="0059134E" w:rsidR="00EE32CA" w:rsidRPr="0060568F">
            <w:pPr>
              <w:jc w:val="both"/>
              <w:rPr>
                <w:szCs w:val="24"/>
              </w:rPr>
            </w:pPr>
            <w:r w:rsidRPr="0060568F">
              <w:rPr>
                <w:szCs w:val="24"/>
              </w:rPr>
              <w:t>-</w:t>
            </w:r>
            <w:r w:rsidR="00A53C7A" w:rsidRPr="0060568F">
              <w:rPr>
                <w:szCs w:val="24"/>
              </w:rPr>
              <w:t xml:space="preserve"> </w:t>
            </w:r>
            <w:r w:rsidRPr="0060568F">
              <w:rPr>
                <w:szCs w:val="24"/>
              </w:rPr>
              <w:t>suvlasnički dio: 8/8670 etažno vlasništvo (E-199):1. lokal br. 84 u etaži prizemlja  korisne povr</w:t>
            </w:r>
            <w:r w:rsidR="00D47F57" w:rsidRPr="0060568F">
              <w:rPr>
                <w:szCs w:val="24"/>
              </w:rPr>
              <w:t>šine 7,80 m2</w:t>
            </w:r>
          </w:p>
          <w:p w:rsidRDefault="00A53C7A" w:rsidP="0059134E" w:rsidR="00A53C7A" w:rsidRPr="0060568F">
            <w:pPr>
              <w:jc w:val="both"/>
              <w:rPr>
                <w:szCs w:val="24"/>
              </w:rPr>
            </w:pPr>
            <w:proofErr w:type="spellStart"/>
            <w:r w:rsidRPr="0060568F">
              <w:rPr>
                <w:szCs w:val="24"/>
              </w:rPr>
              <w:t>Vegrad</w:t>
            </w:r>
            <w:proofErr w:type="spellEnd"/>
            <w:r w:rsidRPr="0060568F">
              <w:rPr>
                <w:szCs w:val="24"/>
              </w:rPr>
              <w:t xml:space="preserve"> - Zagreb  d.o.o  i Josip Brajdić iz Zaprešića, Ivanečka 18 sklopili su dana 29.03.1996. god.  ugovor o kupoprodaji nekretnine, a Josip Brajdić je  nekretninu prodao dana 27.09.1996. god. prodao Branimiru Ra</w:t>
            </w:r>
            <w:r w:rsidR="007B4A37" w:rsidRPr="0060568F">
              <w:rPr>
                <w:szCs w:val="24"/>
              </w:rPr>
              <w:t xml:space="preserve">jiću iz Zagreba, Josipa </w:t>
            </w:r>
            <w:proofErr w:type="spellStart"/>
            <w:r w:rsidR="007B4A37" w:rsidRPr="0060568F">
              <w:rPr>
                <w:szCs w:val="24"/>
              </w:rPr>
              <w:t>Gigla</w:t>
            </w:r>
            <w:proofErr w:type="spellEnd"/>
            <w:r w:rsidR="007B4A37" w:rsidRPr="0060568F">
              <w:rPr>
                <w:szCs w:val="24"/>
              </w:rPr>
              <w:t xml:space="preserve"> 9.</w:t>
            </w:r>
          </w:p>
          <w:p w:rsidRDefault="00A53C7A" w:rsidP="0059134E" w:rsidR="00A53C7A" w:rsidRPr="0060568F">
            <w:pPr>
              <w:jc w:val="both"/>
              <w:rPr>
                <w:szCs w:val="24"/>
              </w:rPr>
            </w:pPr>
          </w:p>
          <w:p w:rsidRDefault="00EE32CA" w:rsidP="0059134E" w:rsidR="00EE32CA" w:rsidRPr="0060568F">
            <w:pPr>
              <w:jc w:val="both"/>
              <w:rPr>
                <w:szCs w:val="24"/>
              </w:rPr>
            </w:pPr>
            <w:r w:rsidRPr="0060568F">
              <w:rPr>
                <w:szCs w:val="24"/>
              </w:rPr>
              <w:t>b) upisanih u zemljišnim knjigama Općinskog  u Novom Zagrebu</w:t>
            </w:r>
            <w:r w:rsidR="00D47F57" w:rsidRPr="0060568F">
              <w:rPr>
                <w:szCs w:val="24"/>
              </w:rPr>
              <w:t xml:space="preserve">, </w:t>
            </w:r>
            <w:proofErr w:type="spellStart"/>
            <w:r w:rsidR="00D47F57" w:rsidRPr="0060568F">
              <w:rPr>
                <w:szCs w:val="24"/>
              </w:rPr>
              <w:t>zk</w:t>
            </w:r>
            <w:proofErr w:type="spellEnd"/>
            <w:r w:rsidR="00D47F57" w:rsidRPr="0060568F">
              <w:rPr>
                <w:szCs w:val="24"/>
              </w:rPr>
              <w:t xml:space="preserve"> odjel Zaprešić</w:t>
            </w:r>
            <w:r w:rsidRPr="0060568F">
              <w:rPr>
                <w:szCs w:val="24"/>
              </w:rPr>
              <w:t xml:space="preserve"> :</w:t>
            </w:r>
          </w:p>
          <w:p w:rsidRDefault="00EE32CA" w:rsidP="0059134E" w:rsidR="00EE32CA" w:rsidRPr="0060568F">
            <w:pPr>
              <w:jc w:val="both"/>
              <w:rPr>
                <w:szCs w:val="24"/>
              </w:rPr>
            </w:pPr>
          </w:p>
          <w:p w:rsidRDefault="00EE32CA" w:rsidP="0059134E" w:rsidR="00D47F57" w:rsidRPr="0060568F">
            <w:pPr>
              <w:jc w:val="both"/>
              <w:rPr>
                <w:szCs w:val="24"/>
              </w:rPr>
            </w:pPr>
            <w:r w:rsidRPr="0060568F">
              <w:rPr>
                <w:szCs w:val="24"/>
              </w:rPr>
              <w:t xml:space="preserve">-  k.o. Zaprešić , </w:t>
            </w:r>
            <w:proofErr w:type="spellStart"/>
            <w:r w:rsidRPr="0060568F">
              <w:rPr>
                <w:szCs w:val="24"/>
              </w:rPr>
              <w:t>zk</w:t>
            </w:r>
            <w:proofErr w:type="spellEnd"/>
            <w:r w:rsidRPr="0060568F">
              <w:rPr>
                <w:szCs w:val="24"/>
              </w:rPr>
              <w:t xml:space="preserve">. ul. 4023, k.č.br. 3143/22 – kuća br. 22, garaža i dvorište u ul. J. </w:t>
            </w:r>
            <w:proofErr w:type="spellStart"/>
            <w:r w:rsidRPr="0060568F">
              <w:rPr>
                <w:szCs w:val="24"/>
              </w:rPr>
              <w:t>Oršića</w:t>
            </w:r>
            <w:proofErr w:type="spellEnd"/>
            <w:r w:rsidRPr="0060568F">
              <w:rPr>
                <w:szCs w:val="24"/>
              </w:rPr>
              <w:t xml:space="preserve"> površine </w:t>
            </w:r>
            <w:proofErr w:type="spellStart"/>
            <w:r w:rsidRPr="0060568F">
              <w:rPr>
                <w:szCs w:val="24"/>
              </w:rPr>
              <w:t>343</w:t>
            </w:r>
            <w:proofErr w:type="spellEnd"/>
            <w:r w:rsidRPr="0060568F">
              <w:rPr>
                <w:szCs w:val="24"/>
              </w:rPr>
              <w:t xml:space="preserve"> </w:t>
            </w:r>
            <w:proofErr w:type="spellStart"/>
            <w:r w:rsidRPr="0060568F">
              <w:rPr>
                <w:szCs w:val="24"/>
              </w:rPr>
              <w:t>m2</w:t>
            </w:r>
            <w:proofErr w:type="spellEnd"/>
          </w:p>
          <w:p w:rsidRDefault="00D47F57" w:rsidP="0059134E" w:rsidR="00A53C7A" w:rsidRPr="0060568F">
            <w:pPr>
              <w:jc w:val="both"/>
              <w:rPr>
                <w:szCs w:val="24"/>
              </w:rPr>
            </w:pPr>
            <w:r w:rsidRPr="0060568F">
              <w:rPr>
                <w:szCs w:val="24"/>
              </w:rPr>
              <w:t xml:space="preserve">Izlučno pravo je prijavili su Ida i Zdenko </w:t>
            </w:r>
            <w:proofErr w:type="spellStart"/>
            <w:r w:rsidRPr="0060568F">
              <w:rPr>
                <w:szCs w:val="24"/>
              </w:rPr>
              <w:t>Skledar</w:t>
            </w:r>
            <w:proofErr w:type="spellEnd"/>
            <w:r w:rsidRPr="0060568F">
              <w:rPr>
                <w:szCs w:val="24"/>
              </w:rPr>
              <w:t xml:space="preserve"> iz Zaprešića, J. </w:t>
            </w:r>
            <w:proofErr w:type="spellStart"/>
            <w:r w:rsidRPr="0060568F">
              <w:rPr>
                <w:szCs w:val="24"/>
              </w:rPr>
              <w:t>Oršića</w:t>
            </w:r>
            <w:proofErr w:type="spellEnd"/>
            <w:r w:rsidRPr="0060568F">
              <w:rPr>
                <w:szCs w:val="24"/>
              </w:rPr>
              <w:t xml:space="preserve"> </w:t>
            </w:r>
            <w:proofErr w:type="spellStart"/>
            <w:r w:rsidRPr="0060568F">
              <w:rPr>
                <w:szCs w:val="24"/>
              </w:rPr>
              <w:t>22</w:t>
            </w:r>
            <w:proofErr w:type="spellEnd"/>
            <w:r w:rsidR="007B2E41" w:rsidRPr="0060568F">
              <w:rPr>
                <w:szCs w:val="24"/>
              </w:rPr>
              <w:t xml:space="preserve">. </w:t>
            </w:r>
          </w:p>
          <w:p w:rsidRDefault="00A53C7A" w:rsidP="0059134E" w:rsidR="00D47F57" w:rsidRPr="0060568F">
            <w:pPr>
              <w:jc w:val="both"/>
              <w:rPr>
                <w:szCs w:val="24"/>
              </w:rPr>
            </w:pPr>
            <w:r w:rsidRPr="0060568F">
              <w:rPr>
                <w:szCs w:val="24"/>
              </w:rPr>
              <w:t>Oni su nekretninu kupili</w:t>
            </w:r>
            <w:r w:rsidR="007B2E41" w:rsidRPr="0060568F">
              <w:rPr>
                <w:szCs w:val="24"/>
              </w:rPr>
              <w:t xml:space="preserve"> dana 11.10.1992</w:t>
            </w:r>
            <w:r w:rsidR="00D47F57" w:rsidRPr="0060568F">
              <w:rPr>
                <w:szCs w:val="24"/>
              </w:rPr>
              <w:t>. g</w:t>
            </w:r>
            <w:r w:rsidR="007B2E41" w:rsidRPr="0060568F">
              <w:rPr>
                <w:szCs w:val="24"/>
              </w:rPr>
              <w:t xml:space="preserve">od.  od </w:t>
            </w:r>
            <w:proofErr w:type="spellStart"/>
            <w:r w:rsidR="007B2E41" w:rsidRPr="0060568F">
              <w:rPr>
                <w:szCs w:val="24"/>
              </w:rPr>
              <w:t>GIP</w:t>
            </w:r>
            <w:proofErr w:type="spellEnd"/>
            <w:r w:rsidR="007B2E41" w:rsidRPr="0060568F">
              <w:rPr>
                <w:szCs w:val="24"/>
              </w:rPr>
              <w:t xml:space="preserve"> </w:t>
            </w:r>
            <w:proofErr w:type="spellStart"/>
            <w:r w:rsidR="007B2E41" w:rsidRPr="0060568F">
              <w:rPr>
                <w:szCs w:val="24"/>
              </w:rPr>
              <w:t>Vegrad</w:t>
            </w:r>
            <w:proofErr w:type="spellEnd"/>
            <w:r w:rsidR="007B2E41" w:rsidRPr="0060568F">
              <w:rPr>
                <w:szCs w:val="24"/>
              </w:rPr>
              <w:t xml:space="preserve"> </w:t>
            </w:r>
            <w:proofErr w:type="spellStart"/>
            <w:r w:rsidR="007B2E41" w:rsidRPr="0060568F">
              <w:rPr>
                <w:szCs w:val="24"/>
              </w:rPr>
              <w:t>Velenje</w:t>
            </w:r>
            <w:proofErr w:type="spellEnd"/>
            <w:r w:rsidR="007B2E41" w:rsidRPr="0060568F">
              <w:rPr>
                <w:szCs w:val="24"/>
              </w:rPr>
              <w:t xml:space="preserve"> i osnovano smatraju da su dosjelošću (24 god.) stekli pravo vlasništva.</w:t>
            </w:r>
          </w:p>
          <w:p w:rsidRDefault="00D47F57" w:rsidP="0059134E" w:rsidR="00D47F57" w:rsidRPr="0060568F">
            <w:pPr>
              <w:jc w:val="both"/>
              <w:rPr>
                <w:szCs w:val="24"/>
              </w:rPr>
            </w:pPr>
          </w:p>
          <w:p w:rsidRDefault="00EE32CA" w:rsidP="0059134E" w:rsidR="00855ED5" w:rsidRPr="0060568F">
            <w:pPr>
              <w:jc w:val="both"/>
              <w:rPr>
                <w:szCs w:val="24"/>
              </w:rPr>
            </w:pPr>
            <w:r w:rsidRPr="0060568F">
              <w:rPr>
                <w:szCs w:val="24"/>
              </w:rPr>
              <w:t xml:space="preserve">  -  k.o. Zaprešić , </w:t>
            </w:r>
            <w:proofErr w:type="spellStart"/>
            <w:r w:rsidRPr="0060568F">
              <w:rPr>
                <w:szCs w:val="24"/>
              </w:rPr>
              <w:t>zk</w:t>
            </w:r>
            <w:proofErr w:type="spellEnd"/>
            <w:r w:rsidRPr="0060568F">
              <w:rPr>
                <w:szCs w:val="24"/>
              </w:rPr>
              <w:t xml:space="preserve">. ul. 4054, k.č.br. 3143/13 – kuća i dvorište ul. </w:t>
            </w:r>
            <w:proofErr w:type="spellStart"/>
            <w:r w:rsidRPr="0060568F">
              <w:rPr>
                <w:szCs w:val="24"/>
              </w:rPr>
              <w:t>Jurja</w:t>
            </w:r>
            <w:proofErr w:type="spellEnd"/>
            <w:r w:rsidRPr="0060568F">
              <w:rPr>
                <w:szCs w:val="24"/>
              </w:rPr>
              <w:t xml:space="preserve"> </w:t>
            </w:r>
            <w:proofErr w:type="spellStart"/>
            <w:r w:rsidRPr="0060568F">
              <w:rPr>
                <w:szCs w:val="24"/>
              </w:rPr>
              <w:t>Oršića</w:t>
            </w:r>
            <w:proofErr w:type="spellEnd"/>
            <w:r w:rsidRPr="0060568F">
              <w:rPr>
                <w:szCs w:val="24"/>
              </w:rPr>
              <w:t xml:space="preserve"> </w:t>
            </w:r>
            <w:proofErr w:type="spellStart"/>
            <w:r w:rsidRPr="0060568F">
              <w:rPr>
                <w:szCs w:val="24"/>
              </w:rPr>
              <w:t>14</w:t>
            </w:r>
            <w:proofErr w:type="spellEnd"/>
            <w:r w:rsidRPr="0060568F">
              <w:rPr>
                <w:szCs w:val="24"/>
              </w:rPr>
              <w:t xml:space="preserve"> i 14 a površine 1838 m2 , </w:t>
            </w:r>
          </w:p>
          <w:p w:rsidRDefault="00EE32CA" w:rsidP="0059134E" w:rsidR="00EE32CA" w:rsidRPr="0060568F">
            <w:pPr>
              <w:jc w:val="both"/>
              <w:rPr>
                <w:szCs w:val="24"/>
              </w:rPr>
            </w:pPr>
            <w:r w:rsidRPr="0060568F">
              <w:rPr>
                <w:szCs w:val="24"/>
              </w:rPr>
              <w:t xml:space="preserve"> suvlasnički dio: 2/1528 etažno vlasništvo (E-44): 2/1528 dijela nekretnina u AI ( jedan) povezano s vlasništvom spremišta  br. </w:t>
            </w:r>
            <w:proofErr w:type="spellStart"/>
            <w:r w:rsidRPr="0060568F">
              <w:rPr>
                <w:szCs w:val="24"/>
              </w:rPr>
              <w:t>12</w:t>
            </w:r>
            <w:proofErr w:type="spellEnd"/>
            <w:r w:rsidRPr="0060568F">
              <w:rPr>
                <w:szCs w:val="24"/>
              </w:rPr>
              <w:t xml:space="preserve">, u podrumu </w:t>
            </w:r>
            <w:proofErr w:type="spellStart"/>
            <w:r w:rsidRPr="0060568F">
              <w:rPr>
                <w:szCs w:val="24"/>
              </w:rPr>
              <w:t>diletacija</w:t>
            </w:r>
            <w:proofErr w:type="spellEnd"/>
            <w:r w:rsidRPr="0060568F">
              <w:rPr>
                <w:szCs w:val="24"/>
              </w:rPr>
              <w:t xml:space="preserve"> 2, ulaz </w:t>
            </w:r>
            <w:proofErr w:type="spellStart"/>
            <w:r w:rsidRPr="0060568F">
              <w:rPr>
                <w:szCs w:val="24"/>
              </w:rPr>
              <w:t>J.O</w:t>
            </w:r>
            <w:r w:rsidR="00A51B74" w:rsidRPr="0060568F">
              <w:rPr>
                <w:szCs w:val="24"/>
              </w:rPr>
              <w:t>ršića</w:t>
            </w:r>
            <w:proofErr w:type="spellEnd"/>
            <w:r w:rsidR="00A51B74" w:rsidRPr="0060568F">
              <w:rPr>
                <w:szCs w:val="24"/>
              </w:rPr>
              <w:t xml:space="preserve"> </w:t>
            </w:r>
            <w:proofErr w:type="spellStart"/>
            <w:r w:rsidR="00A51B74" w:rsidRPr="0060568F">
              <w:rPr>
                <w:szCs w:val="24"/>
              </w:rPr>
              <w:t>14</w:t>
            </w:r>
            <w:proofErr w:type="spellEnd"/>
            <w:r w:rsidR="00A51B74" w:rsidRPr="0060568F">
              <w:rPr>
                <w:szCs w:val="24"/>
              </w:rPr>
              <w:t xml:space="preserve"> korisne površine 1,80 </w:t>
            </w:r>
            <w:r w:rsidRPr="0060568F">
              <w:rPr>
                <w:szCs w:val="24"/>
              </w:rPr>
              <w:t>m</w:t>
            </w:r>
            <w:r w:rsidR="00A51B74" w:rsidRPr="0060568F">
              <w:rPr>
                <w:szCs w:val="24"/>
              </w:rPr>
              <w:t>2</w:t>
            </w:r>
            <w:r w:rsidR="00855ED5" w:rsidRPr="0060568F">
              <w:rPr>
                <w:szCs w:val="24"/>
              </w:rPr>
              <w:t>, i</w:t>
            </w:r>
          </w:p>
          <w:p w:rsidRDefault="00EE32CA" w:rsidP="0059134E" w:rsidR="00EE32CA" w:rsidRPr="0060568F">
            <w:pPr>
              <w:jc w:val="both"/>
              <w:rPr>
                <w:szCs w:val="24"/>
              </w:rPr>
            </w:pPr>
            <w:r w:rsidRPr="0060568F">
              <w:rPr>
                <w:szCs w:val="24"/>
              </w:rPr>
              <w:t xml:space="preserve">- suvlasnički dio: 53/1528 etažno vlasništvo (E-60): 52/1528 dijela nekretnina u AI ( jedan) povezano s vlasništvom stana br. </w:t>
            </w:r>
            <w:proofErr w:type="spellStart"/>
            <w:r w:rsidRPr="0060568F">
              <w:rPr>
                <w:szCs w:val="24"/>
              </w:rPr>
              <w:t>12</w:t>
            </w:r>
            <w:proofErr w:type="spellEnd"/>
            <w:r w:rsidRPr="0060568F">
              <w:rPr>
                <w:szCs w:val="24"/>
              </w:rPr>
              <w:t xml:space="preserve">, </w:t>
            </w:r>
            <w:proofErr w:type="spellStart"/>
            <w:r w:rsidRPr="0060568F">
              <w:rPr>
                <w:szCs w:val="24"/>
              </w:rPr>
              <w:t>dvoipolsobnog</w:t>
            </w:r>
            <w:proofErr w:type="spellEnd"/>
            <w:r w:rsidRPr="0060568F">
              <w:rPr>
                <w:szCs w:val="24"/>
              </w:rPr>
              <w:t xml:space="preserve"> sa nusprostorijama, na mansardi, </w:t>
            </w:r>
            <w:proofErr w:type="spellStart"/>
            <w:r w:rsidRPr="0060568F">
              <w:rPr>
                <w:szCs w:val="24"/>
              </w:rPr>
              <w:t>diletacija</w:t>
            </w:r>
            <w:proofErr w:type="spellEnd"/>
            <w:r w:rsidRPr="0060568F">
              <w:rPr>
                <w:szCs w:val="24"/>
              </w:rPr>
              <w:t xml:space="preserve"> 2, ulaz </w:t>
            </w:r>
            <w:proofErr w:type="spellStart"/>
            <w:r w:rsidRPr="0060568F">
              <w:rPr>
                <w:szCs w:val="24"/>
              </w:rPr>
              <w:t>J.Or</w:t>
            </w:r>
            <w:r w:rsidR="00A51B74" w:rsidRPr="0060568F">
              <w:rPr>
                <w:szCs w:val="24"/>
              </w:rPr>
              <w:t>šića</w:t>
            </w:r>
            <w:proofErr w:type="spellEnd"/>
            <w:r w:rsidR="00A51B74" w:rsidRPr="0060568F">
              <w:rPr>
                <w:szCs w:val="24"/>
              </w:rPr>
              <w:t xml:space="preserve"> 14 korisne površine 52,54 </w:t>
            </w:r>
            <w:r w:rsidRPr="0060568F">
              <w:rPr>
                <w:szCs w:val="24"/>
              </w:rPr>
              <w:t>m</w:t>
            </w:r>
            <w:r w:rsidR="00A51B74" w:rsidRPr="0060568F">
              <w:rPr>
                <w:szCs w:val="24"/>
              </w:rPr>
              <w:t>2</w:t>
            </w:r>
            <w:r w:rsidRPr="0060568F">
              <w:rPr>
                <w:szCs w:val="24"/>
              </w:rPr>
              <w:t>.</w:t>
            </w:r>
          </w:p>
          <w:p w:rsidRDefault="009D23CB" w:rsidP="0059134E" w:rsidR="00A51B74" w:rsidRPr="0060568F">
            <w:pPr>
              <w:jc w:val="both"/>
              <w:rPr>
                <w:szCs w:val="24"/>
              </w:rPr>
            </w:pPr>
            <w:proofErr w:type="spellStart"/>
            <w:r w:rsidRPr="0060568F">
              <w:rPr>
                <w:szCs w:val="24"/>
              </w:rPr>
              <w:t>Vegrad</w:t>
            </w:r>
            <w:proofErr w:type="spellEnd"/>
            <w:r w:rsidRPr="0060568F">
              <w:rPr>
                <w:szCs w:val="24"/>
              </w:rPr>
              <w:t xml:space="preserve">- Zagreb  d.o.o  i </w:t>
            </w:r>
            <w:r w:rsidR="00A51B74" w:rsidRPr="0060568F">
              <w:rPr>
                <w:szCs w:val="24"/>
              </w:rPr>
              <w:t xml:space="preserve">Siniša </w:t>
            </w:r>
            <w:proofErr w:type="spellStart"/>
            <w:r w:rsidR="00A51B74" w:rsidRPr="0060568F">
              <w:rPr>
                <w:szCs w:val="24"/>
              </w:rPr>
              <w:t>Kuzman</w:t>
            </w:r>
            <w:proofErr w:type="spellEnd"/>
            <w:r w:rsidR="00A51B74" w:rsidRPr="0060568F">
              <w:rPr>
                <w:szCs w:val="24"/>
              </w:rPr>
              <w:t xml:space="preserve"> iz Zaboka, S. Radića 1 </w:t>
            </w:r>
            <w:r w:rsidRPr="0060568F">
              <w:rPr>
                <w:szCs w:val="24"/>
              </w:rPr>
              <w:t>sklopili</w:t>
            </w:r>
            <w:r w:rsidR="00A51B74" w:rsidRPr="0060568F">
              <w:rPr>
                <w:szCs w:val="24"/>
              </w:rPr>
              <w:t xml:space="preserve"> </w:t>
            </w:r>
            <w:r w:rsidRPr="0060568F">
              <w:rPr>
                <w:szCs w:val="24"/>
              </w:rPr>
              <w:t>su</w:t>
            </w:r>
            <w:r w:rsidR="00A51B74" w:rsidRPr="0060568F">
              <w:rPr>
                <w:szCs w:val="24"/>
              </w:rPr>
              <w:t xml:space="preserve"> dana 25.07.1998. god.</w:t>
            </w:r>
            <w:r w:rsidRPr="0060568F">
              <w:rPr>
                <w:szCs w:val="24"/>
              </w:rPr>
              <w:t xml:space="preserve"> </w:t>
            </w:r>
            <w:r w:rsidR="00A51B74" w:rsidRPr="0060568F">
              <w:rPr>
                <w:szCs w:val="24"/>
              </w:rPr>
              <w:t xml:space="preserve"> ugovor o kupoprodaji nekretnine,</w:t>
            </w:r>
            <w:r w:rsidRPr="0060568F">
              <w:rPr>
                <w:szCs w:val="24"/>
              </w:rPr>
              <w:t xml:space="preserve"> a Siniša </w:t>
            </w:r>
            <w:proofErr w:type="spellStart"/>
            <w:r w:rsidRPr="0060568F">
              <w:rPr>
                <w:szCs w:val="24"/>
              </w:rPr>
              <w:t>Kuzman</w:t>
            </w:r>
            <w:proofErr w:type="spellEnd"/>
            <w:r w:rsidRPr="0060568F">
              <w:rPr>
                <w:szCs w:val="24"/>
              </w:rPr>
              <w:t xml:space="preserve"> je  nekretninu</w:t>
            </w:r>
            <w:r w:rsidR="00A51B74" w:rsidRPr="0060568F">
              <w:rPr>
                <w:szCs w:val="24"/>
              </w:rPr>
              <w:t xml:space="preserve"> </w:t>
            </w:r>
            <w:r w:rsidRPr="0060568F">
              <w:rPr>
                <w:szCs w:val="24"/>
              </w:rPr>
              <w:t>prodao</w:t>
            </w:r>
            <w:r w:rsidR="00A51B74" w:rsidRPr="0060568F">
              <w:rPr>
                <w:szCs w:val="24"/>
              </w:rPr>
              <w:t xml:space="preserve"> dana</w:t>
            </w:r>
            <w:r w:rsidRPr="0060568F">
              <w:rPr>
                <w:szCs w:val="24"/>
              </w:rPr>
              <w:t xml:space="preserve"> 27.05</w:t>
            </w:r>
            <w:r w:rsidR="00A51B74" w:rsidRPr="0060568F">
              <w:rPr>
                <w:szCs w:val="24"/>
              </w:rPr>
              <w:t>.</w:t>
            </w:r>
            <w:r w:rsidRPr="0060568F">
              <w:rPr>
                <w:szCs w:val="24"/>
              </w:rPr>
              <w:t>1999</w:t>
            </w:r>
            <w:r w:rsidR="00A51B74" w:rsidRPr="0060568F">
              <w:rPr>
                <w:szCs w:val="24"/>
              </w:rPr>
              <w:t>. god.</w:t>
            </w:r>
            <w:r w:rsidRPr="0060568F">
              <w:rPr>
                <w:szCs w:val="24"/>
              </w:rPr>
              <w:t xml:space="preserve"> pro</w:t>
            </w:r>
            <w:r w:rsidR="007B4A37" w:rsidRPr="0060568F">
              <w:rPr>
                <w:szCs w:val="24"/>
              </w:rPr>
              <w:t xml:space="preserve">dao Dragi  i Mirjani </w:t>
            </w:r>
            <w:proofErr w:type="spellStart"/>
            <w:r w:rsidR="007B4A37" w:rsidRPr="0060568F">
              <w:rPr>
                <w:szCs w:val="24"/>
              </w:rPr>
              <w:t>Milinković</w:t>
            </w:r>
            <w:proofErr w:type="spellEnd"/>
            <w:r w:rsidR="007B4A37" w:rsidRPr="0060568F">
              <w:rPr>
                <w:szCs w:val="24"/>
              </w:rPr>
              <w:t>.</w:t>
            </w:r>
          </w:p>
          <w:p w:rsidRDefault="00A51B74" w:rsidP="0059134E" w:rsidR="00A51B74" w:rsidRPr="0060568F">
            <w:pPr>
              <w:jc w:val="both"/>
              <w:rPr>
                <w:szCs w:val="24"/>
              </w:rPr>
            </w:pPr>
          </w:p>
          <w:p w:rsidRDefault="007A1626" w:rsidP="0059134E" w:rsidR="007A1626" w:rsidRPr="0060568F">
            <w:pPr>
              <w:jc w:val="both"/>
              <w:rPr>
                <w:szCs w:val="24"/>
              </w:rPr>
            </w:pPr>
            <w:r w:rsidRPr="0060568F">
              <w:rPr>
                <w:szCs w:val="24"/>
              </w:rPr>
              <w:t xml:space="preserve">                                                           III</w:t>
            </w:r>
          </w:p>
          <w:p w:rsidRDefault="007A1626" w:rsidP="0059134E" w:rsidR="007A1626" w:rsidRPr="0060568F">
            <w:pPr>
              <w:jc w:val="both"/>
              <w:rPr>
                <w:szCs w:val="24"/>
              </w:rPr>
            </w:pPr>
          </w:p>
          <w:p w:rsidRDefault="005C1FDF" w:rsidP="0059134E" w:rsidR="00A51B74" w:rsidRPr="0060568F">
            <w:pPr>
              <w:jc w:val="both"/>
              <w:rPr>
                <w:szCs w:val="24"/>
              </w:rPr>
            </w:pPr>
            <w:r w:rsidRPr="0060568F">
              <w:rPr>
                <w:szCs w:val="24"/>
              </w:rPr>
              <w:t>Nakon izvršenih provjera predmetom stečajne mase u ovom trenutku</w:t>
            </w:r>
            <w:r w:rsidR="007B4A37" w:rsidRPr="0060568F">
              <w:rPr>
                <w:szCs w:val="24"/>
              </w:rPr>
              <w:t xml:space="preserve"> su</w:t>
            </w:r>
            <w:r w:rsidRPr="0060568F">
              <w:rPr>
                <w:szCs w:val="24"/>
              </w:rPr>
              <w:t xml:space="preserve"> slijedeće nekretnine:</w:t>
            </w:r>
          </w:p>
          <w:p w:rsidRDefault="005C1FDF" w:rsidP="0059134E" w:rsidR="005C1FDF" w:rsidRPr="0060568F">
            <w:pPr>
              <w:jc w:val="both"/>
              <w:rPr>
                <w:szCs w:val="24"/>
              </w:rPr>
            </w:pPr>
          </w:p>
          <w:p w:rsidRDefault="005C1FDF" w:rsidP="0059134E" w:rsidR="005C1FDF" w:rsidRPr="0060568F">
            <w:pPr>
              <w:jc w:val="both"/>
              <w:rPr>
                <w:szCs w:val="24"/>
              </w:rPr>
            </w:pPr>
            <w:r w:rsidRPr="0060568F">
              <w:rPr>
                <w:szCs w:val="24"/>
              </w:rPr>
              <w:t xml:space="preserve">a) upisane u zemljišnim knjigama Općinskog građanskog u Zagrebu  u   k.o. Vrapče novo , </w:t>
            </w:r>
            <w:proofErr w:type="spellStart"/>
            <w:r w:rsidRPr="0060568F">
              <w:rPr>
                <w:szCs w:val="24"/>
              </w:rPr>
              <w:t>zk</w:t>
            </w:r>
            <w:proofErr w:type="spellEnd"/>
            <w:r w:rsidRPr="0060568F">
              <w:rPr>
                <w:szCs w:val="24"/>
              </w:rPr>
              <w:t xml:space="preserve">. ul. 6756, k.č.br. 5658/1 – poslovna zgrada i zgrada u Prečkom i dvorište površine </w:t>
            </w:r>
            <w:proofErr w:type="spellStart"/>
            <w:r w:rsidRPr="0060568F">
              <w:rPr>
                <w:szCs w:val="24"/>
              </w:rPr>
              <w:t>1314</w:t>
            </w:r>
            <w:proofErr w:type="spellEnd"/>
            <w:r w:rsidRPr="0060568F">
              <w:rPr>
                <w:szCs w:val="24"/>
              </w:rPr>
              <w:t xml:space="preserve"> </w:t>
            </w:r>
            <w:proofErr w:type="spellStart"/>
            <w:r w:rsidRPr="0060568F">
              <w:rPr>
                <w:szCs w:val="24"/>
              </w:rPr>
              <w:t>čhv</w:t>
            </w:r>
            <w:proofErr w:type="spellEnd"/>
            <w:r w:rsidRPr="0060568F">
              <w:rPr>
                <w:szCs w:val="24"/>
              </w:rPr>
              <w:t xml:space="preserve">, poslovna zgrada i zgrada u Prečkom površine </w:t>
            </w:r>
            <w:proofErr w:type="spellStart"/>
            <w:r w:rsidRPr="0060568F">
              <w:rPr>
                <w:szCs w:val="24"/>
              </w:rPr>
              <w:t>869</w:t>
            </w:r>
            <w:proofErr w:type="spellEnd"/>
            <w:r w:rsidRPr="0060568F">
              <w:rPr>
                <w:szCs w:val="24"/>
              </w:rPr>
              <w:t xml:space="preserve"> </w:t>
            </w:r>
            <w:proofErr w:type="spellStart"/>
            <w:r w:rsidRPr="0060568F">
              <w:rPr>
                <w:szCs w:val="24"/>
              </w:rPr>
              <w:t>čhv</w:t>
            </w:r>
            <w:proofErr w:type="spellEnd"/>
            <w:r w:rsidRPr="0060568F">
              <w:rPr>
                <w:szCs w:val="24"/>
              </w:rPr>
              <w:t xml:space="preserve">, </w:t>
            </w:r>
            <w:proofErr w:type="spellStart"/>
            <w:r w:rsidRPr="0060568F">
              <w:rPr>
                <w:szCs w:val="24"/>
              </w:rPr>
              <w:t>3124</w:t>
            </w:r>
            <w:proofErr w:type="spellEnd"/>
            <w:r w:rsidRPr="0060568F">
              <w:rPr>
                <w:szCs w:val="24"/>
              </w:rPr>
              <w:t xml:space="preserve"> </w:t>
            </w:r>
            <w:proofErr w:type="spellStart"/>
            <w:r w:rsidRPr="0060568F">
              <w:rPr>
                <w:szCs w:val="24"/>
              </w:rPr>
              <w:t>m2</w:t>
            </w:r>
            <w:proofErr w:type="spellEnd"/>
            <w:r w:rsidRPr="0060568F">
              <w:rPr>
                <w:szCs w:val="24"/>
              </w:rPr>
              <w:t xml:space="preserve">, dvorište površine </w:t>
            </w:r>
            <w:proofErr w:type="spellStart"/>
            <w:r w:rsidRPr="0060568F">
              <w:rPr>
                <w:szCs w:val="24"/>
              </w:rPr>
              <w:t>445</w:t>
            </w:r>
            <w:proofErr w:type="spellEnd"/>
            <w:r w:rsidRPr="0060568F">
              <w:rPr>
                <w:szCs w:val="24"/>
              </w:rPr>
              <w:t xml:space="preserve"> </w:t>
            </w:r>
            <w:proofErr w:type="spellStart"/>
            <w:r w:rsidRPr="0060568F">
              <w:rPr>
                <w:szCs w:val="24"/>
              </w:rPr>
              <w:t>čhv</w:t>
            </w:r>
            <w:proofErr w:type="spellEnd"/>
            <w:r w:rsidRPr="0060568F">
              <w:rPr>
                <w:szCs w:val="24"/>
              </w:rPr>
              <w:t xml:space="preserve">, </w:t>
            </w:r>
            <w:proofErr w:type="spellStart"/>
            <w:r w:rsidRPr="0060568F">
              <w:rPr>
                <w:szCs w:val="24"/>
              </w:rPr>
              <w:t>1602</w:t>
            </w:r>
            <w:proofErr w:type="spellEnd"/>
            <w:r w:rsidRPr="0060568F">
              <w:rPr>
                <w:szCs w:val="24"/>
              </w:rPr>
              <w:t xml:space="preserve"> </w:t>
            </w:r>
            <w:proofErr w:type="spellStart"/>
            <w:r w:rsidRPr="0060568F">
              <w:rPr>
                <w:szCs w:val="24"/>
              </w:rPr>
              <w:t>m2</w:t>
            </w:r>
            <w:proofErr w:type="spellEnd"/>
          </w:p>
          <w:p w:rsidRDefault="005831A8" w:rsidP="0059134E" w:rsidR="005C1FDF" w:rsidRPr="0060568F">
            <w:pPr>
              <w:jc w:val="both"/>
              <w:rPr>
                <w:szCs w:val="24"/>
              </w:rPr>
            </w:pPr>
            <w:r w:rsidRPr="0060568F">
              <w:rPr>
                <w:szCs w:val="24"/>
              </w:rPr>
              <w:t xml:space="preserve"> </w:t>
            </w:r>
          </w:p>
          <w:p w:rsidRDefault="005C1FDF" w:rsidP="0059134E" w:rsidR="005C1FDF" w:rsidRPr="0060568F">
            <w:pPr>
              <w:jc w:val="both"/>
              <w:rPr>
                <w:szCs w:val="24"/>
              </w:rPr>
            </w:pPr>
            <w:r w:rsidRPr="0060568F">
              <w:rPr>
                <w:szCs w:val="24"/>
              </w:rPr>
              <w:t>- suvlasnički dio: 47/8670 etažno vlasništvo (E-57):1. lokal br. 139 u etaži II (drugog)</w:t>
            </w:r>
            <w:r w:rsidR="00DD0F52" w:rsidRPr="0060568F">
              <w:rPr>
                <w:szCs w:val="24"/>
              </w:rPr>
              <w:t xml:space="preserve"> kata korisne površine 46,43 m2.</w:t>
            </w:r>
          </w:p>
          <w:p w:rsidRDefault="00DD0F52" w:rsidP="0059134E" w:rsidR="00DD0F52" w:rsidRPr="0060568F">
            <w:pPr>
              <w:jc w:val="both"/>
              <w:rPr>
                <w:szCs w:val="24"/>
              </w:rPr>
            </w:pPr>
            <w:r w:rsidRPr="0060568F">
              <w:rPr>
                <w:szCs w:val="24"/>
              </w:rPr>
              <w:t>Prostor je u posjedu</w:t>
            </w:r>
            <w:r w:rsidR="009E1B83" w:rsidRPr="0060568F">
              <w:rPr>
                <w:szCs w:val="24"/>
              </w:rPr>
              <w:t xml:space="preserve"> društva Dariva zastupanje d.o.o. iz Zagreba, J. </w:t>
            </w:r>
            <w:proofErr w:type="spellStart"/>
            <w:r w:rsidR="009E1B83" w:rsidRPr="0060568F">
              <w:rPr>
                <w:szCs w:val="24"/>
              </w:rPr>
              <w:t>Strganca</w:t>
            </w:r>
            <w:proofErr w:type="spellEnd"/>
            <w:r w:rsidR="009E1B83" w:rsidRPr="0060568F">
              <w:rPr>
                <w:szCs w:val="24"/>
              </w:rPr>
              <w:t xml:space="preserve"> 6 koje ima sklopljen ugovor o zakupu sa društvom </w:t>
            </w:r>
            <w:proofErr w:type="spellStart"/>
            <w:r w:rsidR="009E1B83" w:rsidRPr="0060568F">
              <w:rPr>
                <w:szCs w:val="24"/>
              </w:rPr>
              <w:t>Filing</w:t>
            </w:r>
            <w:proofErr w:type="spellEnd"/>
            <w:r w:rsidR="009E1B83" w:rsidRPr="0060568F">
              <w:rPr>
                <w:szCs w:val="24"/>
              </w:rPr>
              <w:t xml:space="preserve"> d.o.o. iz Zagreba J. slavenskog ½ koje brisano iz sudskog registra.</w:t>
            </w:r>
          </w:p>
          <w:p w:rsidRDefault="00A51B74" w:rsidP="0059134E" w:rsidR="00A51B74" w:rsidRPr="0060568F">
            <w:pPr>
              <w:jc w:val="both"/>
              <w:rPr>
                <w:szCs w:val="24"/>
              </w:rPr>
            </w:pPr>
          </w:p>
          <w:p w:rsidRDefault="005831A8" w:rsidP="0059134E" w:rsidR="005C1FDF" w:rsidRPr="0060568F">
            <w:pPr>
              <w:jc w:val="both"/>
              <w:rPr>
                <w:szCs w:val="24"/>
              </w:rPr>
            </w:pPr>
            <w:r w:rsidRPr="0060568F">
              <w:rPr>
                <w:szCs w:val="24"/>
              </w:rPr>
              <w:t xml:space="preserve">- </w:t>
            </w:r>
            <w:r w:rsidR="005C1FDF" w:rsidRPr="0060568F">
              <w:rPr>
                <w:szCs w:val="24"/>
              </w:rPr>
              <w:t>suvlasnički di</w:t>
            </w:r>
            <w:r w:rsidRPr="0060568F">
              <w:rPr>
                <w:szCs w:val="24"/>
              </w:rPr>
              <w:t>o: 5/8670 etažno vlasništvo (E-</w:t>
            </w:r>
            <w:r w:rsidR="005C1FDF" w:rsidRPr="0060568F">
              <w:rPr>
                <w:szCs w:val="24"/>
              </w:rPr>
              <w:t>78):1. sanitarni čvor br.1  etaži III (t</w:t>
            </w:r>
            <w:r w:rsidR="00C950F7" w:rsidRPr="0060568F">
              <w:rPr>
                <w:szCs w:val="24"/>
              </w:rPr>
              <w:t xml:space="preserve">rećeg) kata korisne površine 5 </w:t>
            </w:r>
            <w:r w:rsidR="005C1FDF" w:rsidRPr="0060568F">
              <w:rPr>
                <w:szCs w:val="24"/>
              </w:rPr>
              <w:t>m</w:t>
            </w:r>
            <w:r w:rsidR="00C950F7" w:rsidRPr="0060568F">
              <w:rPr>
                <w:szCs w:val="24"/>
              </w:rPr>
              <w:t>2</w:t>
            </w:r>
            <w:r w:rsidR="005C1FDF" w:rsidRPr="0060568F">
              <w:rPr>
                <w:szCs w:val="24"/>
              </w:rPr>
              <w:t>,</w:t>
            </w:r>
          </w:p>
          <w:p w:rsidRDefault="00C950F7" w:rsidP="0059134E" w:rsidR="00A51B74" w:rsidRPr="0060568F">
            <w:pPr>
              <w:jc w:val="both"/>
              <w:rPr>
                <w:szCs w:val="24"/>
              </w:rPr>
            </w:pPr>
            <w:r w:rsidRPr="0060568F">
              <w:rPr>
                <w:szCs w:val="24"/>
              </w:rPr>
              <w:lastRenderedPageBreak/>
              <w:t xml:space="preserve">Prostor je u posjedu društva Auto </w:t>
            </w:r>
            <w:proofErr w:type="spellStart"/>
            <w:r w:rsidRPr="0060568F">
              <w:rPr>
                <w:szCs w:val="24"/>
              </w:rPr>
              <w:t>Zova</w:t>
            </w:r>
            <w:r w:rsidR="007B4A37" w:rsidRPr="0060568F">
              <w:rPr>
                <w:szCs w:val="24"/>
              </w:rPr>
              <w:t>k</w:t>
            </w:r>
            <w:proofErr w:type="spellEnd"/>
            <w:r w:rsidRPr="0060568F">
              <w:rPr>
                <w:szCs w:val="24"/>
              </w:rPr>
              <w:t xml:space="preserve"> d.o.o. Zagre</w:t>
            </w:r>
            <w:r w:rsidR="00CF0CBF" w:rsidRPr="0060568F">
              <w:rPr>
                <w:szCs w:val="24"/>
              </w:rPr>
              <w:t>b</w:t>
            </w:r>
            <w:r w:rsidR="00CB602C" w:rsidRPr="0060568F">
              <w:rPr>
                <w:szCs w:val="24"/>
              </w:rPr>
              <w:t xml:space="preserve">. </w:t>
            </w:r>
          </w:p>
          <w:p w:rsidRDefault="00C950F7" w:rsidP="0059134E" w:rsidR="00C950F7" w:rsidRPr="0060568F">
            <w:pPr>
              <w:jc w:val="both"/>
              <w:rPr>
                <w:szCs w:val="24"/>
              </w:rPr>
            </w:pPr>
          </w:p>
          <w:p w:rsidRDefault="00CF0CBF" w:rsidP="00CF0CBF" w:rsidR="00CF0CBF" w:rsidRPr="0060568F">
            <w:pPr>
              <w:jc w:val="both"/>
              <w:rPr>
                <w:szCs w:val="24"/>
              </w:rPr>
            </w:pPr>
            <w:r w:rsidRPr="0060568F">
              <w:rPr>
                <w:szCs w:val="24"/>
              </w:rPr>
              <w:t>Na oba</w:t>
            </w:r>
            <w:r w:rsidR="00CB602C" w:rsidRPr="0060568F">
              <w:rPr>
                <w:szCs w:val="24"/>
              </w:rPr>
              <w:t xml:space="preserve"> </w:t>
            </w:r>
            <w:r w:rsidRPr="0060568F">
              <w:rPr>
                <w:szCs w:val="24"/>
              </w:rPr>
              <w:t xml:space="preserve">dvije nekretnine upisana je  hipoteka Grada Zagreba u iznosu 439,600,00 kn sa kamatama te 4 predbilježbe založnog prava korist Grada Zagreba u iznosu od </w:t>
            </w:r>
            <w:proofErr w:type="spellStart"/>
            <w:r w:rsidR="00CB602C" w:rsidRPr="0060568F">
              <w:rPr>
                <w:szCs w:val="24"/>
              </w:rPr>
              <w:t>110</w:t>
            </w:r>
            <w:proofErr w:type="spellEnd"/>
            <w:r w:rsidR="00CB602C" w:rsidRPr="0060568F">
              <w:rPr>
                <w:szCs w:val="24"/>
              </w:rPr>
              <w:t>,</w:t>
            </w:r>
            <w:proofErr w:type="spellStart"/>
            <w:r w:rsidR="00CB602C" w:rsidRPr="0060568F">
              <w:rPr>
                <w:szCs w:val="24"/>
              </w:rPr>
              <w:t>526</w:t>
            </w:r>
            <w:proofErr w:type="spellEnd"/>
            <w:r w:rsidR="00CB602C" w:rsidRPr="0060568F">
              <w:rPr>
                <w:szCs w:val="24"/>
              </w:rPr>
              <w:t>,</w:t>
            </w:r>
            <w:proofErr w:type="spellStart"/>
            <w:r w:rsidR="00CB602C" w:rsidRPr="0060568F">
              <w:rPr>
                <w:szCs w:val="24"/>
              </w:rPr>
              <w:t>82</w:t>
            </w:r>
            <w:proofErr w:type="spellEnd"/>
            <w:r w:rsidR="00CB602C" w:rsidRPr="0060568F">
              <w:rPr>
                <w:szCs w:val="24"/>
              </w:rPr>
              <w:t xml:space="preserve"> </w:t>
            </w:r>
            <w:proofErr w:type="spellStart"/>
            <w:r w:rsidR="00CB602C" w:rsidRPr="0060568F">
              <w:rPr>
                <w:szCs w:val="24"/>
              </w:rPr>
              <w:t>E</w:t>
            </w:r>
            <w:r w:rsidRPr="0060568F">
              <w:rPr>
                <w:szCs w:val="24"/>
              </w:rPr>
              <w:t>ur</w:t>
            </w:r>
            <w:proofErr w:type="spellEnd"/>
            <w:r w:rsidR="00CB602C" w:rsidRPr="0060568F">
              <w:rPr>
                <w:szCs w:val="24"/>
              </w:rPr>
              <w:t>-</w:t>
            </w:r>
            <w:r w:rsidRPr="0060568F">
              <w:rPr>
                <w:szCs w:val="24"/>
              </w:rPr>
              <w:t xml:space="preserve">a sa kamatama, </w:t>
            </w:r>
            <w:proofErr w:type="spellStart"/>
            <w:r w:rsidRPr="0060568F">
              <w:rPr>
                <w:szCs w:val="24"/>
              </w:rPr>
              <w:t>132.595</w:t>
            </w:r>
            <w:proofErr w:type="spellEnd"/>
            <w:r w:rsidRPr="0060568F">
              <w:rPr>
                <w:szCs w:val="24"/>
              </w:rPr>
              <w:t>,</w:t>
            </w:r>
            <w:proofErr w:type="spellStart"/>
            <w:r w:rsidRPr="0060568F">
              <w:rPr>
                <w:szCs w:val="24"/>
              </w:rPr>
              <w:t>90</w:t>
            </w:r>
            <w:proofErr w:type="spellEnd"/>
            <w:r w:rsidRPr="0060568F">
              <w:rPr>
                <w:szCs w:val="24"/>
              </w:rPr>
              <w:t xml:space="preserve">  </w:t>
            </w:r>
            <w:proofErr w:type="spellStart"/>
            <w:r w:rsidR="00CB602C" w:rsidRPr="0060568F">
              <w:rPr>
                <w:szCs w:val="24"/>
              </w:rPr>
              <w:t>E</w:t>
            </w:r>
            <w:r w:rsidRPr="0060568F">
              <w:rPr>
                <w:szCs w:val="24"/>
              </w:rPr>
              <w:t>ur</w:t>
            </w:r>
            <w:proofErr w:type="spellEnd"/>
            <w:r w:rsidR="00CB602C" w:rsidRPr="0060568F">
              <w:rPr>
                <w:szCs w:val="24"/>
              </w:rPr>
              <w:t xml:space="preserve">-a sa kamatama, 132.608.68 </w:t>
            </w:r>
            <w:proofErr w:type="spellStart"/>
            <w:r w:rsidR="00CB602C" w:rsidRPr="0060568F">
              <w:rPr>
                <w:szCs w:val="24"/>
              </w:rPr>
              <w:t>Eur</w:t>
            </w:r>
            <w:proofErr w:type="spellEnd"/>
            <w:r w:rsidR="00CB602C" w:rsidRPr="0060568F">
              <w:rPr>
                <w:szCs w:val="24"/>
              </w:rPr>
              <w:t>-a</w:t>
            </w:r>
            <w:r w:rsidRPr="0060568F">
              <w:rPr>
                <w:szCs w:val="24"/>
              </w:rPr>
              <w:t xml:space="preserve"> sa kamatama i 240,968,40 kn sa kamatama.</w:t>
            </w:r>
          </w:p>
          <w:p w:rsidRDefault="00CF0CBF" w:rsidP="0059134E" w:rsidR="00CF0CBF" w:rsidRPr="0060568F">
            <w:pPr>
              <w:jc w:val="both"/>
              <w:rPr>
                <w:szCs w:val="24"/>
              </w:rPr>
            </w:pPr>
          </w:p>
          <w:p w:rsidRDefault="00855ED5" w:rsidP="0059134E" w:rsidR="00855ED5" w:rsidRPr="0060568F">
            <w:pPr>
              <w:jc w:val="both"/>
              <w:rPr>
                <w:szCs w:val="24"/>
              </w:rPr>
            </w:pPr>
            <w:r w:rsidRPr="0060568F">
              <w:rPr>
                <w:szCs w:val="24"/>
              </w:rPr>
              <w:t xml:space="preserve">  -  k.o. Zaprešić , </w:t>
            </w:r>
            <w:proofErr w:type="spellStart"/>
            <w:r w:rsidRPr="0060568F">
              <w:rPr>
                <w:szCs w:val="24"/>
              </w:rPr>
              <w:t>zk</w:t>
            </w:r>
            <w:proofErr w:type="spellEnd"/>
            <w:r w:rsidRPr="0060568F">
              <w:rPr>
                <w:szCs w:val="24"/>
              </w:rPr>
              <w:t>. ul. 4590, k.č.br. 39763/3 – stambena zgrada br. 8 i 10 u Zaprešiću, ul. A. b Krčelića i dvorište:</w:t>
            </w:r>
          </w:p>
          <w:p w:rsidRDefault="00855ED5" w:rsidP="0059134E" w:rsidR="00855ED5" w:rsidRPr="0060568F">
            <w:pPr>
              <w:jc w:val="both"/>
              <w:rPr>
                <w:szCs w:val="24"/>
              </w:rPr>
            </w:pPr>
            <w:r w:rsidRPr="0060568F">
              <w:rPr>
                <w:szCs w:val="24"/>
              </w:rPr>
              <w:t xml:space="preserve">- 27.  suvlasnički dio: 0,85/100 etažno vlasništvo (E-27): 0,85/100 dijela nekretnina u AI ( jedan) povezano s vlasništvom garaže oznake G4 A u podrumu zgrade- </w:t>
            </w:r>
            <w:proofErr w:type="spellStart"/>
            <w:r w:rsidRPr="0060568F">
              <w:rPr>
                <w:szCs w:val="24"/>
              </w:rPr>
              <w:t>diletacija</w:t>
            </w:r>
            <w:proofErr w:type="spellEnd"/>
            <w:r w:rsidRPr="0060568F">
              <w:rPr>
                <w:szCs w:val="24"/>
              </w:rPr>
              <w:t xml:space="preserve"> </w:t>
            </w:r>
            <w:proofErr w:type="spellStart"/>
            <w:r w:rsidRPr="0060568F">
              <w:rPr>
                <w:szCs w:val="24"/>
              </w:rPr>
              <w:t>D2</w:t>
            </w:r>
            <w:proofErr w:type="spellEnd"/>
            <w:r w:rsidRPr="0060568F">
              <w:rPr>
                <w:szCs w:val="24"/>
              </w:rPr>
              <w:t>, na adresi B. Krčelića 10</w:t>
            </w:r>
            <w:r w:rsidR="00C950F7" w:rsidRPr="0060568F">
              <w:rPr>
                <w:szCs w:val="24"/>
              </w:rPr>
              <w:t>, površine 23,19 m2 .</w:t>
            </w:r>
            <w:r w:rsidR="00F551B0" w:rsidRPr="0060568F">
              <w:rPr>
                <w:szCs w:val="24"/>
              </w:rPr>
              <w:t xml:space="preserve"> </w:t>
            </w:r>
          </w:p>
          <w:p w:rsidRDefault="00AF68F9" w:rsidP="0059134E" w:rsidR="007A1626" w:rsidRPr="0060568F">
            <w:pPr>
              <w:jc w:val="both"/>
              <w:rPr>
                <w:szCs w:val="24"/>
              </w:rPr>
            </w:pPr>
            <w:r w:rsidRPr="0060568F">
              <w:rPr>
                <w:szCs w:val="24"/>
              </w:rPr>
              <w:t xml:space="preserve">Garaža  je u posjedu Romana </w:t>
            </w:r>
            <w:proofErr w:type="spellStart"/>
            <w:r w:rsidRPr="0060568F">
              <w:rPr>
                <w:szCs w:val="24"/>
              </w:rPr>
              <w:t>Patafte</w:t>
            </w:r>
            <w:proofErr w:type="spellEnd"/>
            <w:r w:rsidRPr="0060568F">
              <w:rPr>
                <w:szCs w:val="24"/>
              </w:rPr>
              <w:t xml:space="preserve"> iz Zaprešića, </w:t>
            </w:r>
            <w:proofErr w:type="spellStart"/>
            <w:r w:rsidRPr="0060568F">
              <w:rPr>
                <w:szCs w:val="24"/>
              </w:rPr>
              <w:t>Krčelićeva</w:t>
            </w:r>
            <w:proofErr w:type="spellEnd"/>
            <w:r w:rsidRPr="0060568F">
              <w:rPr>
                <w:szCs w:val="24"/>
              </w:rPr>
              <w:t xml:space="preserve"> 8</w:t>
            </w:r>
            <w:r w:rsidR="00CB602C" w:rsidRPr="0060568F">
              <w:rPr>
                <w:szCs w:val="24"/>
              </w:rPr>
              <w:t>.</w:t>
            </w:r>
          </w:p>
          <w:p w:rsidRDefault="007A1626" w:rsidP="0059134E" w:rsidR="007A1626" w:rsidRPr="0060568F">
            <w:pPr>
              <w:jc w:val="both"/>
              <w:rPr>
                <w:szCs w:val="24"/>
              </w:rPr>
            </w:pPr>
            <w:r w:rsidRPr="0060568F">
              <w:rPr>
                <w:szCs w:val="24"/>
              </w:rPr>
              <w:t>Na nekretnini nema upisanih tereta.</w:t>
            </w:r>
          </w:p>
          <w:p w:rsidRDefault="00DD0F52" w:rsidP="0059134E" w:rsidR="00DD0F52" w:rsidRPr="0060568F">
            <w:pPr>
              <w:jc w:val="both"/>
              <w:rPr>
                <w:szCs w:val="24"/>
              </w:rPr>
            </w:pPr>
          </w:p>
          <w:p w:rsidRDefault="00CB602C" w:rsidP="0059134E" w:rsidR="00EE32CA" w:rsidRPr="0060568F">
            <w:pPr>
              <w:jc w:val="both"/>
              <w:rPr>
                <w:szCs w:val="24"/>
              </w:rPr>
            </w:pPr>
            <w:r w:rsidRPr="0060568F">
              <w:rPr>
                <w:szCs w:val="24"/>
              </w:rPr>
              <w:t>Posjednici navedenih</w:t>
            </w:r>
            <w:r w:rsidR="00756ABB" w:rsidRPr="0060568F">
              <w:rPr>
                <w:szCs w:val="24"/>
              </w:rPr>
              <w:t xml:space="preserve"> nekretnina</w:t>
            </w:r>
            <w:r w:rsidR="001A6369" w:rsidRPr="0060568F">
              <w:rPr>
                <w:szCs w:val="24"/>
              </w:rPr>
              <w:t xml:space="preserve"> nisu do dana pisanja ovog izvješća dostavili dokaze iz kojih bi  proizlazilo da njima imaju osnovano izlučno pravo.</w:t>
            </w:r>
            <w:r w:rsidR="00756ABB" w:rsidRPr="0060568F">
              <w:rPr>
                <w:szCs w:val="24"/>
              </w:rPr>
              <w:t xml:space="preserve"> Njihova vrijednost je za sada određene prema informacijama o kretanju cijena nekretnina na tržištu</w:t>
            </w:r>
            <w:r w:rsidR="007B4A37" w:rsidRPr="0060568F">
              <w:rPr>
                <w:szCs w:val="24"/>
              </w:rPr>
              <w:t xml:space="preserve"> od </w:t>
            </w:r>
            <w:proofErr w:type="spellStart"/>
            <w:r w:rsidR="00EA6FB8" w:rsidRPr="0060568F">
              <w:rPr>
                <w:szCs w:val="24"/>
              </w:rPr>
              <w:t>700</w:t>
            </w:r>
            <w:proofErr w:type="spellEnd"/>
            <w:r w:rsidR="007B4A37" w:rsidRPr="0060568F">
              <w:rPr>
                <w:szCs w:val="24"/>
              </w:rPr>
              <w:t xml:space="preserve"> </w:t>
            </w:r>
            <w:proofErr w:type="spellStart"/>
            <w:r w:rsidR="007B4A37" w:rsidRPr="0060568F">
              <w:rPr>
                <w:szCs w:val="24"/>
              </w:rPr>
              <w:t>Eur</w:t>
            </w:r>
            <w:proofErr w:type="spellEnd"/>
            <w:r w:rsidR="007B4A37" w:rsidRPr="0060568F">
              <w:rPr>
                <w:szCs w:val="24"/>
              </w:rPr>
              <w:t>-a za</w:t>
            </w:r>
            <w:r w:rsidR="00EA6FB8" w:rsidRPr="0060568F">
              <w:rPr>
                <w:szCs w:val="24"/>
              </w:rPr>
              <w:t xml:space="preserve"> </w:t>
            </w:r>
            <w:proofErr w:type="spellStart"/>
            <w:r w:rsidR="00EA6FB8" w:rsidRPr="0060568F">
              <w:rPr>
                <w:szCs w:val="24"/>
              </w:rPr>
              <w:t>m</w:t>
            </w:r>
            <w:r w:rsidR="007B4A37" w:rsidRPr="0060568F">
              <w:rPr>
                <w:szCs w:val="24"/>
              </w:rPr>
              <w:t>2</w:t>
            </w:r>
            <w:proofErr w:type="spellEnd"/>
            <w:r w:rsidR="007B4A37" w:rsidRPr="0060568F">
              <w:rPr>
                <w:szCs w:val="24"/>
              </w:rPr>
              <w:t xml:space="preserve"> za nekretnine u Zagrebu i 400 Eura-a za</w:t>
            </w:r>
            <w:r w:rsidR="00EA6FB8" w:rsidRPr="0060568F">
              <w:rPr>
                <w:szCs w:val="24"/>
              </w:rPr>
              <w:t xml:space="preserve"> m2 za nekretninu</w:t>
            </w:r>
            <w:r w:rsidR="007B4A37" w:rsidRPr="0060568F">
              <w:rPr>
                <w:szCs w:val="24"/>
              </w:rPr>
              <w:t xml:space="preserve"> u Zaprešiću,</w:t>
            </w:r>
            <w:r w:rsidR="000B7FF8" w:rsidRPr="0060568F">
              <w:rPr>
                <w:szCs w:val="24"/>
              </w:rPr>
              <w:t xml:space="preserve"> a</w:t>
            </w:r>
            <w:r w:rsidR="00756ABB" w:rsidRPr="0060568F">
              <w:rPr>
                <w:szCs w:val="24"/>
              </w:rPr>
              <w:t xml:space="preserve">  vjerovnici trebaju odlučiti je li potrebna njihova  proc</w:t>
            </w:r>
            <w:r w:rsidR="00C950F7" w:rsidRPr="0060568F">
              <w:rPr>
                <w:szCs w:val="24"/>
              </w:rPr>
              <w:t>jena od strane sudskog vještaka.</w:t>
            </w:r>
          </w:p>
          <w:p w:rsidRDefault="00DD0F52" w:rsidP="0059134E" w:rsidR="00DD0F52" w:rsidRPr="0060568F">
            <w:pPr>
              <w:pStyle w:val="Bezproreda"/>
              <w:jc w:val="both"/>
              <w:rPr>
                <w:rFonts w:cs="Times New Roman" w:eastAsia="Times New Roman" w:hAnsi="Times New Roman" w:ascii="Times New Roman"/>
                <w:sz w:val="24"/>
                <w:szCs w:val="24"/>
                <w:lang w:eastAsia="hr-HR"/>
              </w:rPr>
            </w:pPr>
          </w:p>
          <w:p w:rsidRDefault="007A1626" w:rsidP="0059134E" w:rsidR="007A1626" w:rsidRPr="0060568F">
            <w:pPr>
              <w:pStyle w:val="Bezproreda"/>
              <w:jc w:val="both"/>
              <w:rPr>
                <w:rFonts w:cs="Times New Roman" w:eastAsia="Times New Roman" w:hAnsi="Times New Roman" w:ascii="Times New Roman"/>
                <w:sz w:val="24"/>
                <w:szCs w:val="24"/>
                <w:lang w:eastAsia="hr-HR"/>
              </w:rPr>
            </w:pPr>
          </w:p>
          <w:p w:rsidRDefault="007A1626" w:rsidP="0059134E" w:rsidR="007A1626" w:rsidRPr="0060568F">
            <w:pPr>
              <w:pStyle w:val="Bezproreda"/>
              <w:jc w:val="both"/>
              <w:rPr>
                <w:rFonts w:cs="Times New Roman" w:eastAsia="Times New Roman" w:hAnsi="Times New Roman" w:ascii="Times New Roman"/>
                <w:sz w:val="24"/>
                <w:szCs w:val="24"/>
                <w:lang w:eastAsia="hr-HR"/>
              </w:rPr>
            </w:pPr>
            <w:r w:rsidRPr="0060568F">
              <w:rPr>
                <w:rFonts w:cs="Times New Roman" w:eastAsia="Times New Roman" w:hAnsi="Times New Roman" w:ascii="Times New Roman"/>
                <w:sz w:val="24"/>
                <w:szCs w:val="24"/>
                <w:lang w:eastAsia="hr-HR"/>
              </w:rPr>
              <w:t xml:space="preserve">                                                  </w:t>
            </w:r>
            <w:r w:rsidR="00A22037" w:rsidRPr="0060568F">
              <w:rPr>
                <w:rFonts w:cs="Times New Roman" w:eastAsia="Times New Roman" w:hAnsi="Times New Roman" w:ascii="Times New Roman"/>
                <w:sz w:val="24"/>
                <w:szCs w:val="24"/>
                <w:lang w:eastAsia="hr-HR"/>
              </w:rPr>
              <w:t xml:space="preserve"> </w:t>
            </w:r>
            <w:r w:rsidRPr="0060568F">
              <w:rPr>
                <w:rFonts w:cs="Times New Roman" w:eastAsia="Times New Roman" w:hAnsi="Times New Roman" w:ascii="Times New Roman"/>
                <w:sz w:val="24"/>
                <w:szCs w:val="24"/>
                <w:lang w:eastAsia="hr-HR"/>
              </w:rPr>
              <w:t xml:space="preserve">      IV</w:t>
            </w:r>
          </w:p>
          <w:p w:rsidRDefault="007A1626" w:rsidP="0059134E" w:rsidR="007A1626" w:rsidRPr="0060568F">
            <w:pPr>
              <w:pStyle w:val="Bezproreda"/>
              <w:jc w:val="both"/>
              <w:rPr>
                <w:rFonts w:cs="Times New Roman" w:eastAsia="Times New Roman" w:hAnsi="Times New Roman" w:ascii="Times New Roman"/>
                <w:sz w:val="24"/>
                <w:szCs w:val="24"/>
                <w:lang w:eastAsia="hr-HR"/>
              </w:rPr>
            </w:pPr>
          </w:p>
          <w:p w:rsidRDefault="001A6369" w:rsidP="0059134E" w:rsidR="001A6369"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U poslovnom prostoru u Zagrebu, Republike  Austrije 9 popisao sam slijedeće </w:t>
            </w:r>
            <w:r w:rsidR="00C950F7" w:rsidRPr="0060568F">
              <w:rPr>
                <w:rFonts w:cs="Times New Roman" w:hAnsi="Times New Roman" w:ascii="Times New Roman"/>
                <w:sz w:val="24"/>
                <w:szCs w:val="24"/>
              </w:rPr>
              <w:t xml:space="preserve"> p</w:t>
            </w:r>
            <w:r w:rsidRPr="0060568F">
              <w:rPr>
                <w:rFonts w:cs="Times New Roman" w:hAnsi="Times New Roman" w:ascii="Times New Roman"/>
                <w:sz w:val="24"/>
                <w:szCs w:val="24"/>
              </w:rPr>
              <w:t xml:space="preserve">okretnine:  tri ventilatora, jedan metalni </w:t>
            </w:r>
            <w:proofErr w:type="spellStart"/>
            <w:r w:rsidRPr="0060568F">
              <w:rPr>
                <w:rFonts w:cs="Times New Roman" w:hAnsi="Times New Roman" w:ascii="Times New Roman"/>
                <w:sz w:val="24"/>
                <w:szCs w:val="24"/>
              </w:rPr>
              <w:t>ladičar</w:t>
            </w:r>
            <w:proofErr w:type="spellEnd"/>
            <w:r w:rsidRPr="0060568F">
              <w:rPr>
                <w:rFonts w:cs="Times New Roman" w:hAnsi="Times New Roman" w:ascii="Times New Roman"/>
                <w:sz w:val="24"/>
                <w:szCs w:val="24"/>
              </w:rPr>
              <w:t xml:space="preserve">, jedan mali drveni </w:t>
            </w:r>
            <w:proofErr w:type="spellStart"/>
            <w:r w:rsidRPr="0060568F">
              <w:rPr>
                <w:rFonts w:cs="Times New Roman" w:hAnsi="Times New Roman" w:ascii="Times New Roman"/>
                <w:sz w:val="24"/>
                <w:szCs w:val="24"/>
              </w:rPr>
              <w:t>ladičar</w:t>
            </w:r>
            <w:proofErr w:type="spellEnd"/>
            <w:r w:rsidRPr="0060568F">
              <w:rPr>
                <w:rFonts w:cs="Times New Roman" w:hAnsi="Times New Roman" w:ascii="Times New Roman"/>
                <w:sz w:val="24"/>
                <w:szCs w:val="24"/>
              </w:rPr>
              <w:t>, dvije pisače mašine,  printer,  telefaks,  dva konferencijska stola,  četiri ormara, dva stola</w:t>
            </w:r>
          </w:p>
          <w:p w:rsidRDefault="001A6369" w:rsidP="0059134E" w:rsidR="00DD0F52"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tri telefonska aparata, dvije mašine za računanje koji po mojoj ocjeni nemaju</w:t>
            </w:r>
            <w:r w:rsidR="00CC2F57" w:rsidRPr="0060568F">
              <w:rPr>
                <w:rFonts w:cs="Times New Roman" w:hAnsi="Times New Roman" w:ascii="Times New Roman"/>
                <w:sz w:val="24"/>
                <w:szCs w:val="24"/>
              </w:rPr>
              <w:t xml:space="preserve"> znatnu</w:t>
            </w:r>
            <w:r w:rsidRPr="0060568F">
              <w:rPr>
                <w:rFonts w:cs="Times New Roman" w:hAnsi="Times New Roman" w:ascii="Times New Roman"/>
                <w:sz w:val="24"/>
                <w:szCs w:val="24"/>
              </w:rPr>
              <w:t xml:space="preserve"> komercijalnu vrijednost.</w:t>
            </w:r>
            <w:r w:rsidR="00DD0F52" w:rsidRPr="0060568F">
              <w:rPr>
                <w:rFonts w:cs="Times New Roman" w:hAnsi="Times New Roman" w:ascii="Times New Roman"/>
                <w:sz w:val="24"/>
                <w:szCs w:val="24"/>
              </w:rPr>
              <w:t xml:space="preserve"> </w:t>
            </w:r>
          </w:p>
          <w:p w:rsidRDefault="00DD0F52" w:rsidP="0059134E" w:rsidR="001A6369"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Prostor treba predati njegovim vlasnicima koji su ga kupili u ovršnom postupku, međutim to se ne može učiniti prije nego se ne izluči i uništi znatna arhivska dokumentacija koja se u njemu nalaze.</w:t>
            </w:r>
            <w:r w:rsidR="009E1B83" w:rsidRPr="0060568F">
              <w:rPr>
                <w:rFonts w:cs="Times New Roman" w:hAnsi="Times New Roman" w:ascii="Times New Roman"/>
                <w:sz w:val="24"/>
                <w:szCs w:val="24"/>
              </w:rPr>
              <w:t xml:space="preserve"> </w:t>
            </w:r>
          </w:p>
          <w:p w:rsidRDefault="007B4A37" w:rsidP="0059134E" w:rsidR="007B4A37" w:rsidRPr="0060568F">
            <w:pPr>
              <w:pStyle w:val="Bezproreda"/>
              <w:jc w:val="both"/>
              <w:rPr>
                <w:rFonts w:cs="Times New Roman" w:hAnsi="Times New Roman" w:ascii="Times New Roman"/>
                <w:sz w:val="24"/>
                <w:szCs w:val="24"/>
              </w:rPr>
            </w:pPr>
          </w:p>
          <w:p w:rsidRDefault="007A1626" w:rsidP="0059134E" w:rsidR="001A6369" w:rsidRPr="0060568F">
            <w:pPr>
              <w:jc w:val="both"/>
              <w:rPr>
                <w:szCs w:val="24"/>
              </w:rPr>
            </w:pPr>
            <w:r w:rsidRPr="0060568F">
              <w:rPr>
                <w:szCs w:val="24"/>
              </w:rPr>
              <w:t xml:space="preserve">                                                     </w:t>
            </w:r>
            <w:r w:rsidR="00A22037" w:rsidRPr="0060568F">
              <w:rPr>
                <w:szCs w:val="24"/>
              </w:rPr>
              <w:t xml:space="preserve"> </w:t>
            </w:r>
            <w:r w:rsidRPr="0060568F">
              <w:rPr>
                <w:szCs w:val="24"/>
              </w:rPr>
              <w:t xml:space="preserve">    V</w:t>
            </w:r>
          </w:p>
          <w:p w:rsidRDefault="007A1626" w:rsidP="0059134E" w:rsidR="007A1626" w:rsidRPr="0060568F">
            <w:pPr>
              <w:jc w:val="both"/>
              <w:rPr>
                <w:szCs w:val="24"/>
              </w:rPr>
            </w:pPr>
          </w:p>
          <w:p w:rsidRDefault="001A6369" w:rsidP="0059134E" w:rsidR="001A6369" w:rsidRPr="0060568F">
            <w:pPr>
              <w:jc w:val="both"/>
              <w:rPr>
                <w:szCs w:val="24"/>
              </w:rPr>
            </w:pPr>
            <w:r w:rsidRPr="0060568F">
              <w:rPr>
                <w:szCs w:val="24"/>
              </w:rPr>
              <w:t>Dužnik je stranka u slijede</w:t>
            </w:r>
            <w:r w:rsidR="00A14476" w:rsidRPr="0060568F">
              <w:rPr>
                <w:szCs w:val="24"/>
              </w:rPr>
              <w:t>ćim sudskim postupcima z</w:t>
            </w:r>
            <w:r w:rsidRPr="0060568F">
              <w:rPr>
                <w:szCs w:val="24"/>
              </w:rPr>
              <w:t>a</w:t>
            </w:r>
            <w:r w:rsidR="00A14476" w:rsidRPr="0060568F">
              <w:rPr>
                <w:szCs w:val="24"/>
              </w:rPr>
              <w:t xml:space="preserve"> </w:t>
            </w:r>
            <w:r w:rsidRPr="0060568F">
              <w:rPr>
                <w:szCs w:val="24"/>
              </w:rPr>
              <w:t xml:space="preserve">koje </w:t>
            </w:r>
            <w:r w:rsidR="00A14476" w:rsidRPr="0060568F">
              <w:rPr>
                <w:szCs w:val="24"/>
              </w:rPr>
              <w:t>sam do</w:t>
            </w:r>
            <w:r w:rsidRPr="0060568F">
              <w:rPr>
                <w:szCs w:val="24"/>
              </w:rPr>
              <w:t>znao ili putem sudskih obavijesti:</w:t>
            </w:r>
          </w:p>
          <w:p w:rsidRDefault="00EE32CA" w:rsidP="0059134E" w:rsidR="00EE32CA" w:rsidRPr="0060568F">
            <w:pPr>
              <w:pStyle w:val="Bezproreda"/>
              <w:jc w:val="both"/>
              <w:rPr>
                <w:rFonts w:cs="Times New Roman" w:hAnsi="Times New Roman" w:ascii="Times New Roman"/>
                <w:sz w:val="24"/>
                <w:szCs w:val="24"/>
              </w:rPr>
            </w:pPr>
          </w:p>
          <w:p w:rsidRDefault="00EE32CA"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Op</w:t>
            </w:r>
            <w:r w:rsidR="00572158" w:rsidRPr="0060568F">
              <w:rPr>
                <w:rFonts w:cs="Times New Roman" w:hAnsi="Times New Roman" w:ascii="Times New Roman"/>
                <w:sz w:val="24"/>
                <w:szCs w:val="24"/>
              </w:rPr>
              <w:t xml:space="preserve">ćinski građanski sud u Zagrebu  </w:t>
            </w:r>
            <w:r w:rsidRPr="0060568F">
              <w:rPr>
                <w:rFonts w:cs="Times New Roman" w:hAnsi="Times New Roman" w:ascii="Times New Roman"/>
                <w:sz w:val="24"/>
                <w:szCs w:val="24"/>
              </w:rPr>
              <w:t xml:space="preserve"> P – 1678/12 </w:t>
            </w:r>
          </w:p>
          <w:p w:rsidRDefault="00572158"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a</w:t>
            </w:r>
            <w:r w:rsidR="00EE32CA" w:rsidRPr="0060568F">
              <w:rPr>
                <w:rFonts w:cs="Times New Roman" w:hAnsi="Times New Roman" w:ascii="Times New Roman"/>
                <w:sz w:val="24"/>
                <w:szCs w:val="24"/>
              </w:rPr>
              <w:t xml:space="preserve">) </w:t>
            </w:r>
            <w:proofErr w:type="spellStart"/>
            <w:r w:rsidR="00EE32CA" w:rsidRPr="0060568F">
              <w:rPr>
                <w:rFonts w:cs="Times New Roman" w:hAnsi="Times New Roman" w:ascii="Times New Roman"/>
                <w:sz w:val="24"/>
                <w:szCs w:val="24"/>
              </w:rPr>
              <w:t>Armar</w:t>
            </w:r>
            <w:proofErr w:type="spellEnd"/>
            <w:r w:rsidR="00EE32CA" w:rsidRPr="0060568F">
              <w:rPr>
                <w:rFonts w:cs="Times New Roman" w:hAnsi="Times New Roman" w:ascii="Times New Roman"/>
                <w:sz w:val="24"/>
                <w:szCs w:val="24"/>
              </w:rPr>
              <w:t xml:space="preserve"> </w:t>
            </w:r>
            <w:proofErr w:type="spellStart"/>
            <w:r w:rsidR="00EE32CA" w:rsidRPr="0060568F">
              <w:rPr>
                <w:rFonts w:cs="Times New Roman" w:hAnsi="Times New Roman" w:ascii="Times New Roman"/>
                <w:sz w:val="24"/>
                <w:szCs w:val="24"/>
              </w:rPr>
              <w:t>Bellout</w:t>
            </w:r>
            <w:proofErr w:type="spellEnd"/>
            <w:r w:rsidR="00EE32CA" w:rsidRPr="0060568F">
              <w:rPr>
                <w:rFonts w:cs="Times New Roman" w:hAnsi="Times New Roman" w:ascii="Times New Roman"/>
                <w:sz w:val="24"/>
                <w:szCs w:val="24"/>
              </w:rPr>
              <w:t xml:space="preserve"> i Marijane </w:t>
            </w:r>
            <w:proofErr w:type="spellStart"/>
            <w:r w:rsidR="00EE32CA" w:rsidRPr="0060568F">
              <w:rPr>
                <w:rFonts w:cs="Times New Roman" w:hAnsi="Times New Roman" w:ascii="Times New Roman"/>
                <w:sz w:val="24"/>
                <w:szCs w:val="24"/>
              </w:rPr>
              <w:t>Bellout</w:t>
            </w:r>
            <w:proofErr w:type="spellEnd"/>
            <w:r w:rsidR="00EE32CA" w:rsidRPr="0060568F">
              <w:rPr>
                <w:rFonts w:cs="Times New Roman" w:hAnsi="Times New Roman" w:ascii="Times New Roman"/>
                <w:sz w:val="24"/>
                <w:szCs w:val="24"/>
              </w:rPr>
              <w:t xml:space="preserve"> iz Zagreba protiv </w:t>
            </w:r>
            <w:proofErr w:type="spellStart"/>
            <w:r w:rsidR="00EE32CA" w:rsidRPr="0060568F">
              <w:rPr>
                <w:rFonts w:cs="Times New Roman" w:hAnsi="Times New Roman" w:ascii="Times New Roman"/>
                <w:sz w:val="24"/>
                <w:szCs w:val="24"/>
              </w:rPr>
              <w:t>Vegrad</w:t>
            </w:r>
            <w:proofErr w:type="spellEnd"/>
            <w:r w:rsidR="00EE32CA" w:rsidRPr="0060568F">
              <w:rPr>
                <w:rFonts w:cs="Times New Roman" w:hAnsi="Times New Roman" w:ascii="Times New Roman"/>
                <w:sz w:val="24"/>
                <w:szCs w:val="24"/>
              </w:rPr>
              <w:t xml:space="preserve"> </w:t>
            </w:r>
            <w:r w:rsidR="00614D06" w:rsidRPr="0060568F">
              <w:rPr>
                <w:rFonts w:cs="Times New Roman" w:hAnsi="Times New Roman" w:ascii="Times New Roman"/>
                <w:sz w:val="24"/>
                <w:szCs w:val="24"/>
              </w:rPr>
              <w:t xml:space="preserve">– </w:t>
            </w:r>
            <w:r w:rsidR="00EE32CA" w:rsidRPr="0060568F">
              <w:rPr>
                <w:rFonts w:cs="Times New Roman" w:hAnsi="Times New Roman" w:ascii="Times New Roman"/>
                <w:sz w:val="24"/>
                <w:szCs w:val="24"/>
              </w:rPr>
              <w:t>Zagreb</w:t>
            </w:r>
            <w:r w:rsidR="00614D06" w:rsidRPr="0060568F">
              <w:rPr>
                <w:rFonts w:cs="Times New Roman" w:hAnsi="Times New Roman" w:ascii="Times New Roman"/>
                <w:sz w:val="24"/>
                <w:szCs w:val="24"/>
              </w:rPr>
              <w:t xml:space="preserve"> d.o.o.</w:t>
            </w:r>
            <w:r w:rsidR="00EE32CA" w:rsidRPr="0060568F">
              <w:rPr>
                <w:rFonts w:cs="Times New Roman" w:hAnsi="Times New Roman" w:ascii="Times New Roman"/>
                <w:sz w:val="24"/>
                <w:szCs w:val="24"/>
              </w:rPr>
              <w:t xml:space="preserve">radi izdavanja </w:t>
            </w:r>
            <w:proofErr w:type="spellStart"/>
            <w:r w:rsidR="00EE32CA" w:rsidRPr="0060568F">
              <w:rPr>
                <w:rFonts w:cs="Times New Roman" w:hAnsi="Times New Roman" w:ascii="Times New Roman"/>
                <w:sz w:val="24"/>
                <w:szCs w:val="24"/>
              </w:rPr>
              <w:t>tabularne</w:t>
            </w:r>
            <w:proofErr w:type="spellEnd"/>
            <w:r w:rsidR="00EE32CA" w:rsidRPr="0060568F">
              <w:rPr>
                <w:rFonts w:cs="Times New Roman" w:hAnsi="Times New Roman" w:ascii="Times New Roman"/>
                <w:sz w:val="24"/>
                <w:szCs w:val="24"/>
              </w:rPr>
              <w:t xml:space="preserve"> isprave</w:t>
            </w:r>
          </w:p>
          <w:p w:rsidRDefault="00EE32CA"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Donesena prvostupanjska presuda i odbijen je tužbeni zahtjev.</w:t>
            </w:r>
          </w:p>
          <w:p w:rsidRDefault="00EE32CA" w:rsidP="0059134E" w:rsidR="00EE32CA" w:rsidRPr="0060568F">
            <w:pPr>
              <w:pStyle w:val="Bezproreda"/>
              <w:jc w:val="both"/>
              <w:rPr>
                <w:rFonts w:cs="Times New Roman" w:hAnsi="Times New Roman" w:ascii="Times New Roman"/>
                <w:sz w:val="24"/>
                <w:szCs w:val="24"/>
              </w:rPr>
            </w:pPr>
          </w:p>
          <w:p w:rsidRDefault="00EE32CA"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b)</w:t>
            </w:r>
            <w:r w:rsidR="00572158" w:rsidRPr="0060568F">
              <w:rPr>
                <w:rFonts w:cs="Times New Roman" w:hAnsi="Times New Roman" w:ascii="Times New Roman"/>
                <w:sz w:val="24"/>
                <w:szCs w:val="24"/>
              </w:rPr>
              <w:t xml:space="preserve"> Općinski građanski sud u Zagrebu</w:t>
            </w:r>
            <w:r w:rsidRPr="0060568F">
              <w:rPr>
                <w:rFonts w:cs="Times New Roman" w:hAnsi="Times New Roman" w:ascii="Times New Roman"/>
                <w:sz w:val="24"/>
                <w:szCs w:val="24"/>
              </w:rPr>
              <w:t xml:space="preserve"> P – 5708/14 </w:t>
            </w:r>
          </w:p>
          <w:p w:rsidRDefault="00EE32CA"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Jozo Jurić iz Zagreba pr</w:t>
            </w:r>
            <w:r w:rsidR="00572158" w:rsidRPr="0060568F">
              <w:rPr>
                <w:rFonts w:cs="Times New Roman" w:hAnsi="Times New Roman" w:ascii="Times New Roman"/>
                <w:sz w:val="24"/>
                <w:szCs w:val="24"/>
              </w:rPr>
              <w:t xml:space="preserve">otiv </w:t>
            </w:r>
            <w:proofErr w:type="spellStart"/>
            <w:r w:rsidR="00572158" w:rsidRPr="0060568F">
              <w:rPr>
                <w:rFonts w:cs="Times New Roman" w:hAnsi="Times New Roman" w:ascii="Times New Roman"/>
                <w:sz w:val="24"/>
                <w:szCs w:val="24"/>
              </w:rPr>
              <w:t>Vegrad</w:t>
            </w:r>
            <w:proofErr w:type="spellEnd"/>
            <w:r w:rsidR="00614D06" w:rsidRPr="0060568F">
              <w:rPr>
                <w:rFonts w:cs="Times New Roman" w:hAnsi="Times New Roman" w:ascii="Times New Roman"/>
                <w:sz w:val="24"/>
                <w:szCs w:val="24"/>
              </w:rPr>
              <w:t xml:space="preserve"> –</w:t>
            </w:r>
            <w:r w:rsidR="00572158" w:rsidRPr="0060568F">
              <w:rPr>
                <w:rFonts w:cs="Times New Roman" w:hAnsi="Times New Roman" w:ascii="Times New Roman"/>
                <w:sz w:val="24"/>
                <w:szCs w:val="24"/>
              </w:rPr>
              <w:t xml:space="preserve"> Zagreb</w:t>
            </w:r>
            <w:r w:rsidR="00614D06" w:rsidRPr="0060568F">
              <w:rPr>
                <w:rFonts w:cs="Times New Roman" w:hAnsi="Times New Roman" w:ascii="Times New Roman"/>
                <w:sz w:val="24"/>
                <w:szCs w:val="24"/>
              </w:rPr>
              <w:t xml:space="preserve"> d.o.o.</w:t>
            </w:r>
            <w:r w:rsidR="00572158" w:rsidRPr="0060568F">
              <w:rPr>
                <w:rFonts w:cs="Times New Roman" w:hAnsi="Times New Roman" w:ascii="Times New Roman"/>
                <w:sz w:val="24"/>
                <w:szCs w:val="24"/>
              </w:rPr>
              <w:t xml:space="preserve"> radi utvrđenja prava vlasništva</w:t>
            </w:r>
          </w:p>
          <w:p w:rsidRDefault="00EE32CA"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Parnica je u prethodnom postupku</w:t>
            </w:r>
            <w:r w:rsidR="00572158" w:rsidRPr="0060568F">
              <w:rPr>
                <w:rFonts w:cs="Times New Roman" w:hAnsi="Times New Roman" w:ascii="Times New Roman"/>
                <w:sz w:val="24"/>
                <w:szCs w:val="24"/>
              </w:rPr>
              <w:t>, a sud je prekinuo postupak radi otvaranje stečaja</w:t>
            </w:r>
            <w:r w:rsidR="00614D06" w:rsidRPr="0060568F">
              <w:rPr>
                <w:rFonts w:cs="Times New Roman" w:hAnsi="Times New Roman" w:ascii="Times New Roman"/>
                <w:sz w:val="24"/>
                <w:szCs w:val="24"/>
              </w:rPr>
              <w:t>.</w:t>
            </w:r>
          </w:p>
          <w:p w:rsidRDefault="00EE32CA" w:rsidP="0059134E" w:rsidR="00EE32CA" w:rsidRPr="0060568F">
            <w:pPr>
              <w:pStyle w:val="Bezproreda"/>
              <w:jc w:val="both"/>
              <w:rPr>
                <w:rFonts w:cs="Times New Roman" w:hAnsi="Times New Roman" w:ascii="Times New Roman"/>
                <w:sz w:val="24"/>
                <w:szCs w:val="24"/>
              </w:rPr>
            </w:pPr>
          </w:p>
          <w:p w:rsidRDefault="00572158" w:rsidP="0059134E" w:rsidR="00572158"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c)  Općinski građanski sud u Zagrebu P – 5239/16 </w:t>
            </w:r>
          </w:p>
          <w:p w:rsidRDefault="00572158"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Tomislav Ivanda i dr. protiv </w:t>
            </w:r>
            <w:proofErr w:type="spellStart"/>
            <w:r w:rsidRPr="0060568F">
              <w:rPr>
                <w:rFonts w:cs="Times New Roman" w:hAnsi="Times New Roman" w:ascii="Times New Roman"/>
                <w:sz w:val="24"/>
                <w:szCs w:val="24"/>
              </w:rPr>
              <w:t>Vegrad</w:t>
            </w:r>
            <w:proofErr w:type="spellEnd"/>
            <w:r w:rsidR="00614D06" w:rsidRPr="0060568F">
              <w:rPr>
                <w:rFonts w:cs="Times New Roman" w:hAnsi="Times New Roman" w:ascii="Times New Roman"/>
                <w:sz w:val="24"/>
                <w:szCs w:val="24"/>
              </w:rPr>
              <w:t xml:space="preserve"> –</w:t>
            </w:r>
            <w:r w:rsidRPr="0060568F">
              <w:rPr>
                <w:rFonts w:cs="Times New Roman" w:hAnsi="Times New Roman" w:ascii="Times New Roman"/>
                <w:sz w:val="24"/>
                <w:szCs w:val="24"/>
              </w:rPr>
              <w:t xml:space="preserve"> Zagreb</w:t>
            </w:r>
            <w:r w:rsidR="00614D06" w:rsidRPr="0060568F">
              <w:rPr>
                <w:rFonts w:cs="Times New Roman" w:hAnsi="Times New Roman" w:ascii="Times New Roman"/>
                <w:sz w:val="24"/>
                <w:szCs w:val="24"/>
              </w:rPr>
              <w:t xml:space="preserve"> d.o.o. i Grad Zagreb</w:t>
            </w:r>
            <w:r w:rsidRPr="0060568F">
              <w:rPr>
                <w:rFonts w:cs="Times New Roman" w:hAnsi="Times New Roman" w:ascii="Times New Roman"/>
                <w:sz w:val="24"/>
                <w:szCs w:val="24"/>
              </w:rPr>
              <w:t xml:space="preserve"> radi utvrđenja </w:t>
            </w:r>
            <w:r w:rsidR="00614D06" w:rsidRPr="0060568F">
              <w:rPr>
                <w:rFonts w:cs="Times New Roman" w:hAnsi="Times New Roman" w:ascii="Times New Roman"/>
                <w:sz w:val="24"/>
                <w:szCs w:val="24"/>
              </w:rPr>
              <w:t xml:space="preserve">zasnivanja osiguranja nedopuštenim. </w:t>
            </w:r>
          </w:p>
          <w:p w:rsidRDefault="00614D06" w:rsidP="0059134E" w:rsidR="00572158"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lastRenderedPageBreak/>
              <w:t>S</w:t>
            </w:r>
            <w:r w:rsidR="00572158" w:rsidRPr="0060568F">
              <w:rPr>
                <w:rFonts w:cs="Times New Roman" w:hAnsi="Times New Roman" w:ascii="Times New Roman"/>
                <w:sz w:val="24"/>
                <w:szCs w:val="24"/>
              </w:rPr>
              <w:t>ud je prekinuo postupak radi otvaranje stečaja</w:t>
            </w:r>
            <w:r w:rsidRPr="0060568F">
              <w:rPr>
                <w:rFonts w:cs="Times New Roman" w:hAnsi="Times New Roman" w:ascii="Times New Roman"/>
                <w:sz w:val="24"/>
                <w:szCs w:val="24"/>
              </w:rPr>
              <w:t>.</w:t>
            </w:r>
          </w:p>
          <w:p w:rsidRDefault="00572158" w:rsidP="0059134E" w:rsidR="00572158" w:rsidRPr="0060568F">
            <w:pPr>
              <w:pStyle w:val="Bezproreda"/>
              <w:jc w:val="both"/>
              <w:rPr>
                <w:rFonts w:cs="Times New Roman" w:hAnsi="Times New Roman" w:ascii="Times New Roman"/>
                <w:sz w:val="24"/>
                <w:szCs w:val="24"/>
              </w:rPr>
            </w:pPr>
          </w:p>
          <w:p w:rsidRDefault="00614D06"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d)  Općinski građanski sud u Zagrebu P – 4799/16 </w:t>
            </w:r>
          </w:p>
          <w:p w:rsidRDefault="00614D06"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Neven </w:t>
            </w:r>
            <w:proofErr w:type="spellStart"/>
            <w:r w:rsidRPr="0060568F">
              <w:rPr>
                <w:rFonts w:cs="Times New Roman" w:hAnsi="Times New Roman" w:ascii="Times New Roman"/>
                <w:sz w:val="24"/>
                <w:szCs w:val="24"/>
              </w:rPr>
              <w:t>Karković</w:t>
            </w:r>
            <w:proofErr w:type="spellEnd"/>
            <w:r w:rsidRPr="0060568F">
              <w:rPr>
                <w:rFonts w:cs="Times New Roman" w:hAnsi="Times New Roman" w:ascii="Times New Roman"/>
                <w:sz w:val="24"/>
                <w:szCs w:val="24"/>
              </w:rPr>
              <w:t xml:space="preserve">. protiv </w:t>
            </w:r>
            <w:proofErr w:type="spellStart"/>
            <w:r w:rsidRPr="0060568F">
              <w:rPr>
                <w:rFonts w:cs="Times New Roman" w:hAnsi="Times New Roman" w:ascii="Times New Roman"/>
                <w:sz w:val="24"/>
                <w:szCs w:val="24"/>
              </w:rPr>
              <w:t>Vegrad</w:t>
            </w:r>
            <w:proofErr w:type="spellEnd"/>
            <w:r w:rsidRPr="0060568F">
              <w:rPr>
                <w:rFonts w:cs="Times New Roman" w:hAnsi="Times New Roman" w:ascii="Times New Roman"/>
                <w:sz w:val="24"/>
                <w:szCs w:val="24"/>
              </w:rPr>
              <w:t xml:space="preserve"> – Zagreb d.o.o. i Grad Zagreb radi utvrđenja proglašenja  zasnivanja osiguranja nedopuštenim. </w:t>
            </w:r>
          </w:p>
          <w:p w:rsidRDefault="00614D06"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Sud je prekinuo postupak radi otvaranja stečaja.</w:t>
            </w:r>
          </w:p>
          <w:p w:rsidRDefault="00614D06" w:rsidP="0059134E" w:rsidR="00614D06" w:rsidRPr="0060568F">
            <w:pPr>
              <w:pStyle w:val="Bezproreda"/>
              <w:jc w:val="both"/>
              <w:rPr>
                <w:rFonts w:cs="Times New Roman" w:hAnsi="Times New Roman" w:ascii="Times New Roman"/>
                <w:sz w:val="24"/>
                <w:szCs w:val="24"/>
              </w:rPr>
            </w:pPr>
          </w:p>
          <w:p w:rsidRDefault="00614D06"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e) Trgovački sud u Zagrebu   P – 2863/13 </w:t>
            </w:r>
          </w:p>
          <w:p w:rsidRDefault="00614D06" w:rsidP="0059134E" w:rsidR="00614D06" w:rsidRPr="0060568F">
            <w:pPr>
              <w:pStyle w:val="Bezproreda"/>
              <w:jc w:val="both"/>
              <w:rPr>
                <w:rFonts w:cs="Times New Roman" w:hAnsi="Times New Roman" w:ascii="Times New Roman"/>
                <w:sz w:val="24"/>
                <w:szCs w:val="24"/>
              </w:rPr>
            </w:pPr>
            <w:proofErr w:type="spellStart"/>
            <w:r w:rsidRPr="0060568F">
              <w:rPr>
                <w:rFonts w:cs="Times New Roman" w:hAnsi="Times New Roman" w:ascii="Times New Roman"/>
                <w:sz w:val="24"/>
                <w:szCs w:val="24"/>
              </w:rPr>
              <w:t>Maksim</w:t>
            </w:r>
            <w:proofErr w:type="spellEnd"/>
            <w:r w:rsidRPr="0060568F">
              <w:rPr>
                <w:rFonts w:cs="Times New Roman" w:hAnsi="Times New Roman" w:ascii="Times New Roman"/>
                <w:sz w:val="24"/>
                <w:szCs w:val="24"/>
              </w:rPr>
              <w:t xml:space="preserve"> </w:t>
            </w:r>
            <w:proofErr w:type="spellStart"/>
            <w:r w:rsidRPr="0060568F">
              <w:rPr>
                <w:rFonts w:cs="Times New Roman" w:hAnsi="Times New Roman" w:ascii="Times New Roman"/>
                <w:sz w:val="24"/>
                <w:szCs w:val="24"/>
              </w:rPr>
              <w:t>trade</w:t>
            </w:r>
            <w:proofErr w:type="spellEnd"/>
            <w:r w:rsidRPr="0060568F">
              <w:rPr>
                <w:rFonts w:cs="Times New Roman" w:hAnsi="Times New Roman" w:ascii="Times New Roman"/>
                <w:sz w:val="24"/>
                <w:szCs w:val="24"/>
              </w:rPr>
              <w:t xml:space="preserve"> d.o.o. Zagreb protiv </w:t>
            </w:r>
            <w:proofErr w:type="spellStart"/>
            <w:r w:rsidRPr="0060568F">
              <w:rPr>
                <w:rFonts w:cs="Times New Roman" w:hAnsi="Times New Roman" w:ascii="Times New Roman"/>
                <w:sz w:val="24"/>
                <w:szCs w:val="24"/>
              </w:rPr>
              <w:t>Vegrad</w:t>
            </w:r>
            <w:proofErr w:type="spellEnd"/>
            <w:r w:rsidRPr="0060568F">
              <w:rPr>
                <w:rFonts w:cs="Times New Roman" w:hAnsi="Times New Roman" w:ascii="Times New Roman"/>
                <w:sz w:val="24"/>
                <w:szCs w:val="24"/>
              </w:rPr>
              <w:t xml:space="preserve"> – Zagreb d.o.o.radi utvrđenj</w:t>
            </w:r>
            <w:r w:rsidR="00CB602C" w:rsidRPr="0060568F">
              <w:rPr>
                <w:rFonts w:cs="Times New Roman" w:hAnsi="Times New Roman" w:ascii="Times New Roman"/>
                <w:sz w:val="24"/>
                <w:szCs w:val="24"/>
              </w:rPr>
              <w:t>a</w:t>
            </w:r>
            <w:r w:rsidRPr="0060568F">
              <w:rPr>
                <w:rFonts w:cs="Times New Roman" w:hAnsi="Times New Roman" w:ascii="Times New Roman"/>
                <w:sz w:val="24"/>
                <w:szCs w:val="24"/>
              </w:rPr>
              <w:t xml:space="preserve"> prava vlasništva.</w:t>
            </w:r>
          </w:p>
          <w:p w:rsidRDefault="00614D06"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Sud je prekinuo postupak radi otvaranja stečaja.</w:t>
            </w:r>
          </w:p>
          <w:p w:rsidRDefault="00614D06" w:rsidP="0059134E" w:rsidR="00614D06" w:rsidRPr="0060568F">
            <w:pPr>
              <w:pStyle w:val="Bezproreda"/>
              <w:jc w:val="both"/>
              <w:rPr>
                <w:rFonts w:cs="Times New Roman" w:hAnsi="Times New Roman" w:ascii="Times New Roman"/>
                <w:sz w:val="24"/>
                <w:szCs w:val="24"/>
              </w:rPr>
            </w:pPr>
          </w:p>
          <w:p w:rsidRDefault="00614D06"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f</w:t>
            </w:r>
            <w:r w:rsidR="00EE32CA" w:rsidRPr="0060568F">
              <w:rPr>
                <w:rFonts w:cs="Times New Roman" w:hAnsi="Times New Roman" w:ascii="Times New Roman"/>
                <w:sz w:val="24"/>
                <w:szCs w:val="24"/>
              </w:rPr>
              <w:t>)</w:t>
            </w:r>
            <w:r w:rsidRPr="0060568F">
              <w:rPr>
                <w:rFonts w:cs="Times New Roman" w:hAnsi="Times New Roman" w:ascii="Times New Roman"/>
                <w:sz w:val="24"/>
                <w:szCs w:val="24"/>
              </w:rPr>
              <w:t xml:space="preserve"> )  Općinski građanski sud u Zagrebu</w:t>
            </w:r>
            <w:r w:rsidR="00EE32CA" w:rsidRPr="0060568F">
              <w:rPr>
                <w:rFonts w:cs="Times New Roman" w:hAnsi="Times New Roman" w:ascii="Times New Roman"/>
                <w:sz w:val="24"/>
                <w:szCs w:val="24"/>
              </w:rPr>
              <w:t xml:space="preserve"> </w:t>
            </w:r>
            <w:proofErr w:type="spellStart"/>
            <w:r w:rsidR="00EE32CA" w:rsidRPr="0060568F">
              <w:rPr>
                <w:rFonts w:cs="Times New Roman" w:hAnsi="Times New Roman" w:ascii="Times New Roman"/>
                <w:sz w:val="24"/>
                <w:szCs w:val="24"/>
              </w:rPr>
              <w:t>Ovr</w:t>
            </w:r>
            <w:proofErr w:type="spellEnd"/>
            <w:r w:rsidR="00EE32CA" w:rsidRPr="0060568F">
              <w:rPr>
                <w:rFonts w:cs="Times New Roman" w:hAnsi="Times New Roman" w:ascii="Times New Roman"/>
                <w:sz w:val="24"/>
                <w:szCs w:val="24"/>
              </w:rPr>
              <w:t xml:space="preserve"> – </w:t>
            </w:r>
            <w:proofErr w:type="spellStart"/>
            <w:r w:rsidR="00EE32CA" w:rsidRPr="0060568F">
              <w:rPr>
                <w:rFonts w:cs="Times New Roman" w:hAnsi="Times New Roman" w:ascii="Times New Roman"/>
                <w:sz w:val="24"/>
                <w:szCs w:val="24"/>
              </w:rPr>
              <w:t>2787</w:t>
            </w:r>
            <w:proofErr w:type="spellEnd"/>
            <w:r w:rsidR="00EE32CA" w:rsidRPr="0060568F">
              <w:rPr>
                <w:rFonts w:cs="Times New Roman" w:hAnsi="Times New Roman" w:ascii="Times New Roman"/>
                <w:sz w:val="24"/>
                <w:szCs w:val="24"/>
              </w:rPr>
              <w:t>/</w:t>
            </w:r>
            <w:proofErr w:type="spellStart"/>
            <w:r w:rsidR="00EE32CA" w:rsidRPr="0060568F">
              <w:rPr>
                <w:rFonts w:cs="Times New Roman" w:hAnsi="Times New Roman" w:ascii="Times New Roman"/>
                <w:sz w:val="24"/>
                <w:szCs w:val="24"/>
              </w:rPr>
              <w:t>13</w:t>
            </w:r>
            <w:proofErr w:type="spellEnd"/>
          </w:p>
          <w:p w:rsidRDefault="00EE32CA" w:rsidP="0059134E" w:rsidR="00EE32CA"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Jeronim </w:t>
            </w:r>
            <w:proofErr w:type="spellStart"/>
            <w:r w:rsidRPr="0060568F">
              <w:rPr>
                <w:rFonts w:cs="Times New Roman" w:hAnsi="Times New Roman" w:ascii="Times New Roman"/>
                <w:sz w:val="24"/>
                <w:szCs w:val="24"/>
              </w:rPr>
              <w:t>Šimčević</w:t>
            </w:r>
            <w:proofErr w:type="spellEnd"/>
            <w:r w:rsidRPr="0060568F">
              <w:rPr>
                <w:rFonts w:cs="Times New Roman" w:hAnsi="Times New Roman" w:ascii="Times New Roman"/>
                <w:sz w:val="24"/>
                <w:szCs w:val="24"/>
              </w:rPr>
              <w:t xml:space="preserve"> iz Zagreba</w:t>
            </w:r>
            <w:r w:rsidR="00614D06" w:rsidRPr="0060568F">
              <w:rPr>
                <w:rFonts w:cs="Times New Roman" w:hAnsi="Times New Roman" w:ascii="Times New Roman"/>
                <w:sz w:val="24"/>
                <w:szCs w:val="24"/>
              </w:rPr>
              <w:t xml:space="preserve">, Milica </w:t>
            </w:r>
            <w:proofErr w:type="spellStart"/>
            <w:r w:rsidR="00614D06" w:rsidRPr="0060568F">
              <w:rPr>
                <w:rFonts w:cs="Times New Roman" w:hAnsi="Times New Roman" w:ascii="Times New Roman"/>
                <w:sz w:val="24"/>
                <w:szCs w:val="24"/>
              </w:rPr>
              <w:t>Ocvirek</w:t>
            </w:r>
            <w:proofErr w:type="spellEnd"/>
            <w:r w:rsidR="00614D06" w:rsidRPr="0060568F">
              <w:rPr>
                <w:rFonts w:cs="Times New Roman" w:hAnsi="Times New Roman" w:ascii="Times New Roman"/>
                <w:sz w:val="24"/>
                <w:szCs w:val="24"/>
              </w:rPr>
              <w:t xml:space="preserve">, Zdenka </w:t>
            </w:r>
            <w:proofErr w:type="spellStart"/>
            <w:r w:rsidR="00614D06" w:rsidRPr="0060568F">
              <w:rPr>
                <w:rFonts w:cs="Times New Roman" w:hAnsi="Times New Roman" w:ascii="Times New Roman"/>
                <w:sz w:val="24"/>
                <w:szCs w:val="24"/>
              </w:rPr>
              <w:t>Crnići</w:t>
            </w:r>
            <w:proofErr w:type="spellEnd"/>
            <w:r w:rsidR="00614D06" w:rsidRPr="0060568F">
              <w:rPr>
                <w:rFonts w:cs="Times New Roman" w:hAnsi="Times New Roman" w:ascii="Times New Roman"/>
                <w:sz w:val="24"/>
                <w:szCs w:val="24"/>
              </w:rPr>
              <w:t xml:space="preserve"> </w:t>
            </w:r>
            <w:r w:rsidRPr="0060568F">
              <w:rPr>
                <w:rFonts w:cs="Times New Roman" w:hAnsi="Times New Roman" w:ascii="Times New Roman"/>
                <w:sz w:val="24"/>
                <w:szCs w:val="24"/>
              </w:rPr>
              <w:t xml:space="preserve">Roman Crnić – ovrha protiv </w:t>
            </w:r>
            <w:proofErr w:type="spellStart"/>
            <w:r w:rsidRPr="0060568F">
              <w:rPr>
                <w:rFonts w:cs="Times New Roman" w:hAnsi="Times New Roman" w:ascii="Times New Roman"/>
                <w:sz w:val="24"/>
                <w:szCs w:val="24"/>
              </w:rPr>
              <w:t>Vegrad</w:t>
            </w:r>
            <w:proofErr w:type="spellEnd"/>
            <w:r w:rsidRPr="0060568F">
              <w:rPr>
                <w:rFonts w:cs="Times New Roman" w:hAnsi="Times New Roman" w:ascii="Times New Roman"/>
                <w:sz w:val="24"/>
                <w:szCs w:val="24"/>
              </w:rPr>
              <w:t xml:space="preserve"> </w:t>
            </w:r>
            <w:r w:rsidR="00614D06" w:rsidRPr="0060568F">
              <w:rPr>
                <w:rFonts w:cs="Times New Roman" w:hAnsi="Times New Roman" w:ascii="Times New Roman"/>
                <w:sz w:val="24"/>
                <w:szCs w:val="24"/>
              </w:rPr>
              <w:t xml:space="preserve">– </w:t>
            </w:r>
            <w:r w:rsidRPr="0060568F">
              <w:rPr>
                <w:rFonts w:cs="Times New Roman" w:hAnsi="Times New Roman" w:ascii="Times New Roman"/>
                <w:sz w:val="24"/>
                <w:szCs w:val="24"/>
              </w:rPr>
              <w:t>Zagreb</w:t>
            </w:r>
            <w:r w:rsidR="00614D06" w:rsidRPr="0060568F">
              <w:rPr>
                <w:rFonts w:cs="Times New Roman" w:hAnsi="Times New Roman" w:ascii="Times New Roman"/>
                <w:sz w:val="24"/>
                <w:szCs w:val="24"/>
              </w:rPr>
              <w:t xml:space="preserve"> d.o.o.</w:t>
            </w:r>
            <w:r w:rsidRPr="0060568F">
              <w:rPr>
                <w:rFonts w:cs="Times New Roman" w:hAnsi="Times New Roman" w:ascii="Times New Roman"/>
                <w:sz w:val="24"/>
                <w:szCs w:val="24"/>
              </w:rPr>
              <w:t xml:space="preserve"> radi predaje u posjed poslovnog prostora u Zagrebu, u ulici Republike Austrije 9</w:t>
            </w:r>
            <w:r w:rsidR="00614D06" w:rsidRPr="0060568F">
              <w:rPr>
                <w:rFonts w:cs="Times New Roman" w:hAnsi="Times New Roman" w:ascii="Times New Roman"/>
                <w:sz w:val="24"/>
                <w:szCs w:val="24"/>
              </w:rPr>
              <w:t>.</w:t>
            </w:r>
          </w:p>
          <w:p w:rsidRDefault="00614D06"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Sud je prekinuo postupak radi otvaranja stečaja.</w:t>
            </w:r>
          </w:p>
          <w:p w:rsidRDefault="00DD0F52" w:rsidP="0059134E" w:rsidR="00DD0F52" w:rsidRPr="0060568F">
            <w:pPr>
              <w:pStyle w:val="Bezproreda"/>
              <w:jc w:val="both"/>
              <w:rPr>
                <w:rFonts w:cs="Times New Roman" w:hAnsi="Times New Roman" w:ascii="Times New Roman"/>
                <w:sz w:val="24"/>
                <w:szCs w:val="24"/>
              </w:rPr>
            </w:pPr>
          </w:p>
          <w:p w:rsidRDefault="007A1626" w:rsidP="0059134E" w:rsidR="007A162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VI</w:t>
            </w:r>
          </w:p>
          <w:p w:rsidRDefault="007A1626" w:rsidP="0059134E" w:rsidR="007A1626" w:rsidRPr="0060568F">
            <w:pPr>
              <w:pStyle w:val="Bezproreda"/>
              <w:jc w:val="both"/>
              <w:rPr>
                <w:rFonts w:cs="Times New Roman" w:hAnsi="Times New Roman" w:ascii="Times New Roman"/>
                <w:sz w:val="24"/>
                <w:szCs w:val="24"/>
              </w:rPr>
            </w:pPr>
          </w:p>
          <w:p w:rsidRDefault="009E1B83" w:rsidP="0059134E" w:rsidR="00614D06"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Nakon otvaranja stečajnog postupka  javljali su mi se stranke i njihovi punomoćnici koji traže da im se izdaju </w:t>
            </w:r>
            <w:proofErr w:type="spellStart"/>
            <w:r w:rsidRPr="0060568F">
              <w:rPr>
                <w:rFonts w:cs="Times New Roman" w:hAnsi="Times New Roman" w:ascii="Times New Roman"/>
                <w:sz w:val="24"/>
                <w:szCs w:val="24"/>
              </w:rPr>
              <w:t>tabularne</w:t>
            </w:r>
            <w:proofErr w:type="spellEnd"/>
            <w:r w:rsidRPr="0060568F">
              <w:rPr>
                <w:rFonts w:cs="Times New Roman" w:hAnsi="Times New Roman" w:ascii="Times New Roman"/>
                <w:sz w:val="24"/>
                <w:szCs w:val="24"/>
              </w:rPr>
              <w:t xml:space="preserve"> isprave za objekte koje</w:t>
            </w:r>
            <w:r w:rsidR="007B4A37" w:rsidRPr="0060568F">
              <w:rPr>
                <w:rFonts w:cs="Times New Roman" w:hAnsi="Times New Roman" w:ascii="Times New Roman"/>
                <w:sz w:val="24"/>
                <w:szCs w:val="24"/>
              </w:rPr>
              <w:t xml:space="preserve"> je</w:t>
            </w:r>
            <w:r w:rsidRPr="0060568F">
              <w:rPr>
                <w:rFonts w:cs="Times New Roman" w:hAnsi="Times New Roman" w:ascii="Times New Roman"/>
                <w:sz w:val="24"/>
                <w:szCs w:val="24"/>
              </w:rPr>
              <w:t xml:space="preserve"> dužnik gradio u Zagrebu</w:t>
            </w:r>
            <w:r w:rsidR="00756ABB" w:rsidRPr="0060568F">
              <w:rPr>
                <w:rFonts w:cs="Times New Roman" w:hAnsi="Times New Roman" w:ascii="Times New Roman"/>
                <w:sz w:val="24"/>
                <w:szCs w:val="24"/>
              </w:rPr>
              <w:t xml:space="preserve">  na području Savice Š</w:t>
            </w:r>
            <w:r w:rsidRPr="0060568F">
              <w:rPr>
                <w:rFonts w:cs="Times New Roman" w:hAnsi="Times New Roman" w:ascii="Times New Roman"/>
                <w:sz w:val="24"/>
                <w:szCs w:val="24"/>
              </w:rPr>
              <w:t>anci</w:t>
            </w:r>
            <w:r w:rsidR="00756ABB" w:rsidRPr="0060568F">
              <w:rPr>
                <w:rFonts w:cs="Times New Roman" w:hAnsi="Times New Roman" w:ascii="Times New Roman"/>
                <w:sz w:val="24"/>
                <w:szCs w:val="24"/>
              </w:rPr>
              <w:t>.  Pošto se radi o dodatnom opsežnom poslu, predlažem  da mi se odobri</w:t>
            </w:r>
            <w:r w:rsidR="0059134E" w:rsidRPr="0060568F">
              <w:rPr>
                <w:rFonts w:cs="Times New Roman" w:hAnsi="Times New Roman" w:ascii="Times New Roman"/>
                <w:sz w:val="24"/>
                <w:szCs w:val="24"/>
              </w:rPr>
              <w:t xml:space="preserve"> da naplaćivanje izrade</w:t>
            </w:r>
            <w:r w:rsidR="00756ABB" w:rsidRPr="0060568F">
              <w:rPr>
                <w:rFonts w:cs="Times New Roman" w:hAnsi="Times New Roman" w:ascii="Times New Roman"/>
                <w:sz w:val="24"/>
                <w:szCs w:val="24"/>
              </w:rPr>
              <w:t xml:space="preserve"> isprava po cijeni od 700,00 kn plus PDV i troškova ovjere potpisa.</w:t>
            </w:r>
          </w:p>
          <w:p w:rsidRDefault="00824BD0" w:rsidP="0059134E" w:rsidR="00824BD0" w:rsidRPr="0060568F">
            <w:pPr>
              <w:pStyle w:val="Bezproreda"/>
              <w:jc w:val="both"/>
              <w:rPr>
                <w:rFonts w:cs="Times New Roman" w:hAnsi="Times New Roman" w:ascii="Times New Roman"/>
                <w:sz w:val="24"/>
                <w:szCs w:val="24"/>
              </w:rPr>
            </w:pPr>
          </w:p>
          <w:p w:rsidRDefault="00CC12B7" w:rsidP="0059134E" w:rsidR="00CC12B7" w:rsidRPr="0060568F">
            <w:pPr>
              <w:pStyle w:val="Bezproreda"/>
              <w:jc w:val="both"/>
              <w:rPr>
                <w:rFonts w:cs="Times New Roman" w:hAnsi="Times New Roman" w:ascii="Times New Roman"/>
                <w:sz w:val="24"/>
                <w:szCs w:val="24"/>
              </w:rPr>
            </w:pPr>
            <w:r w:rsidRPr="0060568F">
              <w:rPr>
                <w:rFonts w:cs="Times New Roman" w:hAnsi="Times New Roman" w:ascii="Times New Roman"/>
                <w:sz w:val="24"/>
                <w:szCs w:val="24"/>
              </w:rPr>
              <w:t xml:space="preserve"> </w:t>
            </w:r>
            <w:r w:rsidR="007A1626" w:rsidRPr="0060568F">
              <w:rPr>
                <w:rFonts w:cs="Times New Roman" w:hAnsi="Times New Roman" w:ascii="Times New Roman"/>
                <w:sz w:val="24"/>
                <w:szCs w:val="24"/>
              </w:rPr>
              <w:t xml:space="preserve">                                                         VII</w:t>
            </w:r>
          </w:p>
          <w:p w:rsidRDefault="00FB5248" w:rsidP="0059134E" w:rsidR="00FB5248" w:rsidRPr="0060568F">
            <w:pPr>
              <w:pStyle w:val="Bezproreda"/>
              <w:jc w:val="both"/>
              <w:rPr>
                <w:rFonts w:cs="Times New Roman" w:hAnsi="Times New Roman" w:ascii="Times New Roman"/>
                <w:sz w:val="24"/>
                <w:szCs w:val="24"/>
              </w:rPr>
            </w:pPr>
          </w:p>
          <w:p w:rsidRDefault="00F51278" w:rsidP="0059134E" w:rsidR="00EE32CA" w:rsidRPr="0060568F">
            <w:pPr>
              <w:jc w:val="both"/>
              <w:rPr>
                <w:rFonts w:eastAsiaTheme="minorHAnsi"/>
                <w:szCs w:val="24"/>
                <w:lang w:eastAsia="en-US"/>
              </w:rPr>
            </w:pPr>
            <w:r w:rsidRPr="0060568F">
              <w:rPr>
                <w:rFonts w:eastAsiaTheme="minorHAnsi"/>
                <w:szCs w:val="24"/>
                <w:lang w:eastAsia="en-US"/>
              </w:rPr>
              <w:t xml:space="preserve"> </w:t>
            </w:r>
            <w:r w:rsidR="009E1B83" w:rsidRPr="0060568F">
              <w:rPr>
                <w:rFonts w:eastAsiaTheme="minorHAnsi"/>
                <w:szCs w:val="24"/>
                <w:lang w:eastAsia="en-US"/>
              </w:rPr>
              <w:t>I</w:t>
            </w:r>
            <w:r w:rsidR="00CC12B7" w:rsidRPr="0060568F">
              <w:rPr>
                <w:rFonts w:eastAsiaTheme="minorHAnsi"/>
                <w:szCs w:val="24"/>
                <w:lang w:eastAsia="en-US"/>
              </w:rPr>
              <w:t>z navedenog proizlazi da nema uvjeta za nastavak poslovanja stečajnog dužnika.</w:t>
            </w:r>
          </w:p>
          <w:p w:rsidRDefault="00FB5248" w:rsidP="0059134E" w:rsidR="00FB5248" w:rsidRPr="0060568F">
            <w:pPr>
              <w:jc w:val="both"/>
              <w:rPr>
                <w:rFonts w:eastAsiaTheme="minorHAnsi"/>
                <w:szCs w:val="24"/>
                <w:lang w:eastAsia="en-US"/>
              </w:rPr>
            </w:pPr>
            <w:r w:rsidRPr="0060568F">
              <w:rPr>
                <w:rFonts w:eastAsiaTheme="minorHAnsi"/>
                <w:szCs w:val="24"/>
                <w:lang w:eastAsia="en-US"/>
              </w:rPr>
              <w:t xml:space="preserve"> </w:t>
            </w:r>
          </w:p>
          <w:p w:rsidRDefault="00FB5248" w:rsidP="0059134E" w:rsidR="00CC12B7" w:rsidRPr="0060568F">
            <w:pPr>
              <w:jc w:val="both"/>
              <w:rPr>
                <w:rFonts w:eastAsiaTheme="minorHAnsi"/>
                <w:szCs w:val="24"/>
                <w:lang w:eastAsia="en-US"/>
              </w:rPr>
            </w:pPr>
            <w:proofErr w:type="spellStart"/>
            <w:r w:rsidRPr="0060568F">
              <w:rPr>
                <w:rFonts w:eastAsiaTheme="minorHAnsi"/>
                <w:szCs w:val="24"/>
                <w:lang w:eastAsia="en-US"/>
              </w:rPr>
              <w:t>Razlučni</w:t>
            </w:r>
            <w:proofErr w:type="spellEnd"/>
            <w:r w:rsidRPr="0060568F">
              <w:rPr>
                <w:rFonts w:eastAsiaTheme="minorHAnsi"/>
                <w:szCs w:val="24"/>
                <w:lang w:eastAsia="en-US"/>
              </w:rPr>
              <w:t xml:space="preserve"> vjerovnik se treba očitovati želi da se izvrši procjena nekretnine koje su opterećene njegovim založnim pravom od strane ovlaštenog sudskog vještaka ili pristaje da njihova vrijednost iznosi 700,00 eura po m2.</w:t>
            </w:r>
          </w:p>
          <w:p w:rsidRDefault="00FB5248" w:rsidP="0059134E" w:rsidR="00FB5248" w:rsidRPr="0060568F">
            <w:pPr>
              <w:jc w:val="both"/>
              <w:rPr>
                <w:rFonts w:eastAsiaTheme="minorHAnsi"/>
                <w:szCs w:val="24"/>
                <w:lang w:eastAsia="en-US"/>
              </w:rPr>
            </w:pPr>
          </w:p>
          <w:p w:rsidRDefault="00FB5248" w:rsidP="0059134E" w:rsidR="00FB5248" w:rsidRPr="0060568F">
            <w:pPr>
              <w:jc w:val="both"/>
              <w:rPr>
                <w:rFonts w:eastAsiaTheme="minorHAnsi"/>
                <w:szCs w:val="24"/>
                <w:lang w:eastAsia="en-US"/>
              </w:rPr>
            </w:pPr>
            <w:r w:rsidRPr="0060568F">
              <w:rPr>
                <w:rFonts w:eastAsiaTheme="minorHAnsi"/>
                <w:szCs w:val="24"/>
                <w:lang w:eastAsia="en-US"/>
              </w:rPr>
              <w:t>Predlažem da skupština vjerovnika</w:t>
            </w:r>
            <w:r w:rsidR="00D15FF3" w:rsidRPr="0060568F">
              <w:rPr>
                <w:rFonts w:eastAsiaTheme="minorHAnsi"/>
                <w:szCs w:val="24"/>
                <w:lang w:eastAsia="en-US"/>
              </w:rPr>
              <w:t xml:space="preserve"> </w:t>
            </w:r>
            <w:r w:rsidRPr="0060568F">
              <w:rPr>
                <w:rFonts w:eastAsiaTheme="minorHAnsi"/>
                <w:szCs w:val="24"/>
                <w:lang w:eastAsia="en-US"/>
              </w:rPr>
              <w:t>odluči:</w:t>
            </w:r>
          </w:p>
          <w:p w:rsidRDefault="00FB5248" w:rsidP="0059134E" w:rsidR="00FB5248" w:rsidRPr="0060568F">
            <w:pPr>
              <w:jc w:val="both"/>
              <w:rPr>
                <w:rFonts w:eastAsiaTheme="minorHAnsi"/>
                <w:szCs w:val="24"/>
                <w:lang w:eastAsia="en-US"/>
              </w:rPr>
            </w:pPr>
            <w:r w:rsidRPr="0060568F">
              <w:rPr>
                <w:rFonts w:eastAsiaTheme="minorHAnsi"/>
                <w:szCs w:val="24"/>
                <w:lang w:eastAsia="en-US"/>
              </w:rPr>
              <w:t xml:space="preserve"> - da se  nekretnina </w:t>
            </w:r>
            <w:r w:rsidR="003844A6" w:rsidRPr="0060568F">
              <w:rPr>
                <w:rFonts w:eastAsiaTheme="minorHAnsi"/>
                <w:szCs w:val="24"/>
                <w:lang w:eastAsia="en-US"/>
              </w:rPr>
              <w:t xml:space="preserve">u Zaprešiću </w:t>
            </w:r>
            <w:r w:rsidRPr="0060568F">
              <w:rPr>
                <w:rFonts w:eastAsiaTheme="minorHAnsi"/>
                <w:szCs w:val="24"/>
                <w:lang w:eastAsia="en-US"/>
              </w:rPr>
              <w:t>i popisane pokretnine ne procjenjuju nego da se njihova</w:t>
            </w:r>
            <w:r w:rsidR="00214352" w:rsidRPr="0060568F">
              <w:rPr>
                <w:rFonts w:eastAsiaTheme="minorHAnsi"/>
                <w:szCs w:val="24"/>
                <w:lang w:eastAsia="en-US"/>
              </w:rPr>
              <w:t xml:space="preserve"> počet</w:t>
            </w:r>
            <w:r w:rsidRPr="0060568F">
              <w:rPr>
                <w:rFonts w:eastAsiaTheme="minorHAnsi"/>
                <w:szCs w:val="24"/>
                <w:lang w:eastAsia="en-US"/>
              </w:rPr>
              <w:t>n</w:t>
            </w:r>
            <w:r w:rsidR="00214352" w:rsidRPr="0060568F">
              <w:rPr>
                <w:rFonts w:eastAsiaTheme="minorHAnsi"/>
                <w:szCs w:val="24"/>
                <w:lang w:eastAsia="en-US"/>
              </w:rPr>
              <w:t>a</w:t>
            </w:r>
            <w:r w:rsidRPr="0060568F">
              <w:rPr>
                <w:rFonts w:eastAsiaTheme="minorHAnsi"/>
                <w:szCs w:val="24"/>
                <w:lang w:eastAsia="en-US"/>
              </w:rPr>
              <w:t xml:space="preserve"> vrijednost za potrebe  prodaje utvrdi na iznos od</w:t>
            </w:r>
            <w:r w:rsidR="00214352" w:rsidRPr="0060568F">
              <w:rPr>
                <w:rFonts w:eastAsiaTheme="minorHAnsi"/>
                <w:szCs w:val="24"/>
                <w:lang w:eastAsia="en-US"/>
              </w:rPr>
              <w:t xml:space="preserve"> 70,000,00 kuna za garažu</w:t>
            </w:r>
            <w:r w:rsidR="009F3237" w:rsidRPr="0060568F">
              <w:rPr>
                <w:rFonts w:eastAsiaTheme="minorHAnsi"/>
                <w:szCs w:val="24"/>
                <w:lang w:eastAsia="en-US"/>
              </w:rPr>
              <w:t>, a za pokretnine 10</w:t>
            </w:r>
            <w:r w:rsidRPr="0060568F">
              <w:rPr>
                <w:rFonts w:eastAsiaTheme="minorHAnsi"/>
                <w:szCs w:val="24"/>
                <w:lang w:eastAsia="en-US"/>
              </w:rPr>
              <w:t>,000,00 kuna,</w:t>
            </w:r>
          </w:p>
          <w:p w:rsidRDefault="00214352" w:rsidP="0059134E" w:rsidR="00214352" w:rsidRPr="0060568F">
            <w:pPr>
              <w:jc w:val="both"/>
              <w:rPr>
                <w:rFonts w:eastAsiaTheme="minorHAnsi"/>
                <w:szCs w:val="24"/>
                <w:lang w:eastAsia="en-US"/>
              </w:rPr>
            </w:pPr>
          </w:p>
          <w:p w:rsidRDefault="00214352" w:rsidP="00A22037" w:rsidR="00693349" w:rsidRPr="0060568F">
            <w:pPr>
              <w:jc w:val="both"/>
              <w:rPr>
                <w:rFonts w:eastAsiaTheme="minorHAnsi"/>
                <w:szCs w:val="24"/>
                <w:lang w:eastAsia="en-US"/>
              </w:rPr>
            </w:pPr>
            <w:r w:rsidRPr="0060568F">
              <w:rPr>
                <w:rFonts w:eastAsiaTheme="minorHAnsi"/>
                <w:szCs w:val="24"/>
                <w:lang w:eastAsia="en-US"/>
              </w:rPr>
              <w:t xml:space="preserve">- </w:t>
            </w:r>
            <w:r w:rsidR="003844A6" w:rsidRPr="0060568F">
              <w:rPr>
                <w:rFonts w:eastAsiaTheme="minorHAnsi"/>
                <w:szCs w:val="24"/>
                <w:lang w:eastAsia="en-US"/>
              </w:rPr>
              <w:t xml:space="preserve"> odobrava stečajnom upravitelju da  izdaje </w:t>
            </w:r>
            <w:proofErr w:type="spellStart"/>
            <w:r w:rsidR="003844A6" w:rsidRPr="0060568F">
              <w:rPr>
                <w:rFonts w:eastAsiaTheme="minorHAnsi"/>
                <w:szCs w:val="24"/>
                <w:lang w:eastAsia="en-US"/>
              </w:rPr>
              <w:t>tabularne</w:t>
            </w:r>
            <w:proofErr w:type="spellEnd"/>
            <w:r w:rsidR="003844A6" w:rsidRPr="0060568F">
              <w:rPr>
                <w:rFonts w:eastAsiaTheme="minorHAnsi"/>
                <w:szCs w:val="24"/>
                <w:lang w:eastAsia="en-US"/>
              </w:rPr>
              <w:t xml:space="preserve"> isprave za cijenu od </w:t>
            </w:r>
            <w:proofErr w:type="spellStart"/>
            <w:r w:rsidR="003844A6" w:rsidRPr="0060568F">
              <w:rPr>
                <w:rFonts w:eastAsiaTheme="minorHAnsi"/>
                <w:szCs w:val="24"/>
                <w:lang w:eastAsia="en-US"/>
              </w:rPr>
              <w:t>700</w:t>
            </w:r>
            <w:proofErr w:type="spellEnd"/>
            <w:r w:rsidR="003844A6" w:rsidRPr="0060568F">
              <w:rPr>
                <w:rFonts w:eastAsiaTheme="minorHAnsi"/>
                <w:szCs w:val="24"/>
                <w:lang w:eastAsia="en-US"/>
              </w:rPr>
              <w:t>,</w:t>
            </w:r>
            <w:proofErr w:type="spellStart"/>
            <w:r w:rsidR="003844A6" w:rsidRPr="0060568F">
              <w:rPr>
                <w:rFonts w:eastAsiaTheme="minorHAnsi"/>
                <w:szCs w:val="24"/>
                <w:lang w:eastAsia="en-US"/>
              </w:rPr>
              <w:t>00</w:t>
            </w:r>
            <w:proofErr w:type="spellEnd"/>
            <w:r w:rsidR="00A22037" w:rsidRPr="0060568F">
              <w:rPr>
                <w:rFonts w:eastAsiaTheme="minorHAnsi"/>
                <w:szCs w:val="24"/>
                <w:lang w:eastAsia="en-US"/>
              </w:rPr>
              <w:t xml:space="preserve"> plus </w:t>
            </w:r>
            <w:proofErr w:type="spellStart"/>
            <w:r w:rsidR="00A22037" w:rsidRPr="0060568F">
              <w:rPr>
                <w:rFonts w:eastAsiaTheme="minorHAnsi"/>
                <w:szCs w:val="24"/>
                <w:lang w:eastAsia="en-US"/>
              </w:rPr>
              <w:t>pdv</w:t>
            </w:r>
            <w:proofErr w:type="spellEnd"/>
            <w:r w:rsidR="00A22037" w:rsidRPr="0060568F">
              <w:rPr>
                <w:rFonts w:eastAsiaTheme="minorHAnsi"/>
                <w:szCs w:val="24"/>
                <w:lang w:eastAsia="en-US"/>
              </w:rPr>
              <w:t>.</w:t>
            </w:r>
          </w:p>
          <w:p w:rsidRDefault="00A22037" w:rsidP="00AA5D98" w:rsidR="00A22037" w:rsidRPr="0060568F">
            <w:pPr>
              <w:tabs>
                <w:tab w:pos="5040" w:val="left"/>
              </w:tabs>
              <w:rPr>
                <w:szCs w:val="24"/>
              </w:rPr>
            </w:pPr>
          </w:p>
        </w:tc>
      </w:tr>
      <w:tr w:rsidTr="0098573F" w:rsidR="0060568F" w:rsidRPr="0060568F">
        <w:trPr>
          <w:trHeight w:val="3089"/>
        </w:trPr>
        <w:tc>
          <w:tcPr>
            <w:tcW w:type="dxa" w:w="8721"/>
          </w:tcPr>
          <w:p w:rsidRDefault="00110E53" w:rsidP="00110E53" w:rsidR="00110E53" w:rsidRPr="00071980">
            <w:pPr>
              <w:pStyle w:val="Tijeloteksta2"/>
              <w:tabs>
                <w:tab w:pos="6150" w:val="left"/>
              </w:tabs>
              <w:rPr>
                <w:rFonts w:hAnsi="Book Antiqua" w:ascii="Book Antiqua"/>
                <w:b/>
                <w:bCs/>
                <w:sz w:val="24"/>
              </w:rPr>
            </w:pPr>
          </w:p>
          <w:p w:rsidRDefault="00110E53" w:rsidP="00110E53" w:rsidR="00110E53">
            <w:pPr>
              <w:pStyle w:val="Bezproreda"/>
              <w:jc w:val="center"/>
              <w:rPr>
                <w:rFonts w:hAnsi="Times New Roman" w:ascii="Times New Roman"/>
                <w:b/>
                <w:sz w:val="24"/>
                <w:szCs w:val="24"/>
              </w:rPr>
            </w:pPr>
          </w:p>
          <w:p w:rsidRDefault="00110E53" w:rsidP="00110E53" w:rsidR="00110E53">
            <w:pPr>
              <w:pStyle w:val="Bezproreda"/>
              <w:jc w:val="center"/>
              <w:rPr>
                <w:rFonts w:hAnsi="Times New Roman" w:ascii="Times New Roman"/>
                <w:b/>
                <w:sz w:val="24"/>
                <w:szCs w:val="24"/>
              </w:rPr>
            </w:pPr>
          </w:p>
          <w:p w:rsidRDefault="00110E53" w:rsidP="00110E53" w:rsidR="00110E53" w:rsidRPr="00416A83">
            <w:pPr>
              <w:rPr>
                <w:rFonts w:hAnsi="Book Antiqua" w:ascii="Book Antiqua"/>
                <w:b/>
                <w:szCs w:val="24"/>
              </w:rPr>
            </w:pPr>
            <w:r w:rsidRPr="00416A83">
              <w:rPr>
                <w:b/>
                <w:szCs w:val="24"/>
              </w:rPr>
              <w:t xml:space="preserve">                                          </w:t>
            </w:r>
            <w:r w:rsidRPr="00416A83">
              <w:rPr>
                <w:rFonts w:hAnsi="Book Antiqua" w:ascii="Book Antiqua"/>
                <w:b/>
                <w:szCs w:val="24"/>
              </w:rPr>
              <w:t>POPIS VJEROVNIKA</w:t>
            </w:r>
          </w:p>
          <w:p w:rsidRDefault="00110E53" w:rsidP="00110E53" w:rsidR="00110E53" w:rsidRPr="00334346">
            <w:pPr>
              <w:jc w:val="center"/>
              <w:rPr>
                <w:rFonts w:hAnsi="Book Antiqua" w:ascii="Book Antiqua"/>
                <w:b/>
                <w:sz w:val="28"/>
              </w:rPr>
            </w:pPr>
          </w:p>
          <w:p w:rsidRDefault="00110E53" w:rsidP="00110E53" w:rsidR="00110E53" w:rsidRPr="00334346">
            <w:pPr>
              <w:pStyle w:val="Bezproreda"/>
              <w:rPr>
                <w:rFonts w:hAnsi="Book Antiqua" w:ascii="Book Antiqua"/>
                <w:b/>
                <w:sz w:val="24"/>
                <w:szCs w:val="24"/>
              </w:rPr>
            </w:pPr>
          </w:p>
          <w:p w:rsidRDefault="00110E53" w:rsidP="00110E53" w:rsidR="00110E53" w:rsidRPr="00416A83">
            <w:pPr>
              <w:pStyle w:val="Bezproreda"/>
              <w:rPr>
                <w:rFonts w:hAnsi="Book Antiqua" w:ascii="Book Antiqua"/>
                <w:b/>
                <w:sz w:val="24"/>
                <w:szCs w:val="24"/>
              </w:rPr>
            </w:pPr>
            <w:r w:rsidRPr="00416A83">
              <w:rPr>
                <w:rFonts w:hAnsi="Book Antiqua" w:ascii="Book Antiqua"/>
                <w:b/>
                <w:sz w:val="24"/>
                <w:szCs w:val="24"/>
              </w:rPr>
              <w:t>STEČAJNI VJEROVNICI KOJI SU PRIJAVILI TRAŽBINE</w:t>
            </w:r>
          </w:p>
          <w:p w:rsidRDefault="00110E53" w:rsidP="00110E53" w:rsidR="00110E53" w:rsidRPr="00665177">
            <w:pPr>
              <w:pStyle w:val="Bezproreda"/>
              <w:rPr>
                <w:rFonts w:hAnsi="Book Antiqua" w:ascii="Book Antiqua"/>
                <w:sz w:val="24"/>
                <w:szCs w:val="24"/>
              </w:rPr>
            </w:pPr>
          </w:p>
          <w:p w:rsidRDefault="00110E53" w:rsidP="00110E53" w:rsidR="00110E53">
            <w:pPr>
              <w:pStyle w:val="Bezproreda"/>
              <w:rPr>
                <w:rFonts w:hAnsi="Book Antiqua" w:ascii="Book Antiqua"/>
                <w:b/>
                <w:sz w:val="24"/>
                <w:szCs w:val="24"/>
              </w:rPr>
            </w:pPr>
          </w:p>
          <w:p w:rsidRDefault="00110E53" w:rsidP="00110E53" w:rsidR="00110E53" w:rsidRPr="00334346">
            <w:pPr>
              <w:pStyle w:val="Bezproreda"/>
              <w:rPr>
                <w:rFonts w:hAnsi="Book Antiqua" w:ascii="Book Antiqua"/>
                <w:b/>
                <w:sz w:val="24"/>
                <w:szCs w:val="24"/>
              </w:rPr>
            </w:pPr>
          </w:p>
          <w:p w:rsidRDefault="00110E53" w:rsidP="00110E53" w:rsidR="00110E53" w:rsidRPr="00334346">
            <w:pPr>
              <w:pStyle w:val="Bezproreda"/>
              <w:rPr>
                <w:rFonts w:hAnsi="Book Antiqua" w:ascii="Book Antiqua"/>
                <w:b/>
                <w:sz w:val="24"/>
                <w:szCs w:val="24"/>
              </w:rPr>
            </w:pPr>
            <w:r>
              <w:rPr>
                <w:rFonts w:hAnsi="Book Antiqua" w:ascii="Book Antiqua"/>
                <w:b/>
                <w:sz w:val="24"/>
                <w:szCs w:val="24"/>
              </w:rPr>
              <w:t xml:space="preserve">II . </w:t>
            </w:r>
            <w:r w:rsidRPr="00334346">
              <w:rPr>
                <w:rFonts w:hAnsi="Book Antiqua" w:ascii="Book Antiqua"/>
                <w:b/>
                <w:sz w:val="24"/>
                <w:szCs w:val="24"/>
              </w:rPr>
              <w:t>Viši isplatni red</w:t>
            </w:r>
          </w:p>
          <w:tbl>
            <w:tblPr>
              <w:tblpPr w:tblpY="558" w:tblpX="553" w:horzAnchor="page" w:vertAnchor="text" w:rightFromText="180" w:leftFromText="180"/>
              <w:tblOverlap w:val="never"/>
              <w:tblW w:type="pct" w:w="465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21"/>
              <w:gridCol w:w="2085"/>
              <w:gridCol w:w="1435"/>
              <w:gridCol w:w="1307"/>
              <w:gridCol w:w="1435"/>
              <w:gridCol w:w="1560"/>
            </w:tblGrid>
            <w:tr w:rsidTr="0069107E" w:rsidR="00110E53" w:rsidRPr="00B40BEB">
              <w:tc>
                <w:tcPr>
                  <w:tcW w:type="pct" w:w="367"/>
                  <w:vAlign w:val="center"/>
                </w:tcPr>
                <w:p w:rsidRDefault="00110E53" w:rsidP="00110E53" w:rsidR="00110E53" w:rsidRPr="00561F14">
                  <w:pPr>
                    <w:pStyle w:val="Bezproreda"/>
                    <w:jc w:val="both"/>
                    <w:rPr>
                      <w:rFonts w:hAnsi="Book Antiqua" w:ascii="Book Antiqua"/>
                      <w:sz w:val="20"/>
                      <w:szCs w:val="20"/>
                    </w:rPr>
                  </w:pPr>
                  <w:bookmarkStart w:name="OLE_LINK1" w:id="1"/>
                  <w:proofErr w:type="spellStart"/>
                  <w:r w:rsidRPr="00561F14">
                    <w:rPr>
                      <w:rFonts w:hAnsi="Book Antiqua" w:ascii="Book Antiqua"/>
                      <w:sz w:val="20"/>
                      <w:szCs w:val="20"/>
                    </w:rPr>
                    <w:lastRenderedPageBreak/>
                    <w:t>R</w:t>
                  </w:r>
                  <w:r>
                    <w:rPr>
                      <w:rFonts w:hAnsi="Book Antiqua" w:ascii="Book Antiqua"/>
                      <w:sz w:val="20"/>
                      <w:szCs w:val="20"/>
                    </w:rPr>
                    <w:t>e</w:t>
                  </w:r>
                  <w:proofErr w:type="spellEnd"/>
                  <w:r>
                    <w:rPr>
                      <w:rFonts w:hAnsi="Book Antiqua" w:ascii="Book Antiqua"/>
                      <w:sz w:val="20"/>
                      <w:szCs w:val="20"/>
                    </w:rPr>
                    <w:t>-dni</w:t>
                  </w:r>
                  <w:r w:rsidRPr="00561F14">
                    <w:rPr>
                      <w:rFonts w:hAnsi="Book Antiqua" w:ascii="Book Antiqua"/>
                      <w:sz w:val="20"/>
                      <w:szCs w:val="20"/>
                    </w:rPr>
                    <w:t xml:space="preserve"> br</w:t>
                  </w:r>
                  <w:r>
                    <w:rPr>
                      <w:rFonts w:hAnsi="Book Antiqua" w:ascii="Book Antiqua"/>
                      <w:sz w:val="20"/>
                      <w:szCs w:val="20"/>
                    </w:rPr>
                    <w:t>oj</w:t>
                  </w:r>
                </w:p>
              </w:tc>
              <w:tc>
                <w:tcPr>
                  <w:tcW w:type="pct" w:w="1235"/>
                  <w:vAlign w:val="center"/>
                </w:tcPr>
                <w:p w:rsidRDefault="00110E53" w:rsidP="00110E53" w:rsidR="00110E53" w:rsidRPr="00561F14">
                  <w:pPr>
                    <w:pStyle w:val="Bezproreda"/>
                    <w:jc w:val="both"/>
                    <w:rPr>
                      <w:rFonts w:hAnsi="Book Antiqua" w:ascii="Book Antiqua"/>
                      <w:sz w:val="20"/>
                      <w:szCs w:val="20"/>
                    </w:rPr>
                  </w:pPr>
                  <w:r w:rsidRPr="00561F14">
                    <w:rPr>
                      <w:rFonts w:hAnsi="Book Antiqua" w:ascii="Book Antiqua"/>
                      <w:sz w:val="20"/>
                      <w:szCs w:val="20"/>
                    </w:rPr>
                    <w:t>Ime i prezime / tvrtka  ili naziv vjerovnika</w:t>
                  </w:r>
                </w:p>
              </w:tc>
              <w:tc>
                <w:tcPr>
                  <w:tcW w:type="pct" w:w="850"/>
                  <w:vAlign w:val="center"/>
                </w:tcPr>
                <w:p w:rsidRDefault="00110E53" w:rsidP="00110E53" w:rsidR="00110E53" w:rsidRPr="00561F14">
                  <w:pPr>
                    <w:pStyle w:val="Bezproreda"/>
                    <w:jc w:val="both"/>
                    <w:rPr>
                      <w:rFonts w:hAnsi="Book Antiqua" w:ascii="Book Antiqua"/>
                      <w:sz w:val="20"/>
                      <w:szCs w:val="20"/>
                    </w:rPr>
                  </w:pPr>
                  <w:proofErr w:type="spellStart"/>
                  <w:r w:rsidRPr="00561F14">
                    <w:rPr>
                      <w:rFonts w:hAnsi="Book Antiqua" w:ascii="Book Antiqua"/>
                      <w:sz w:val="20"/>
                      <w:szCs w:val="20"/>
                    </w:rPr>
                    <w:t>OIB</w:t>
                  </w:r>
                  <w:proofErr w:type="spellEnd"/>
                  <w:r w:rsidRPr="00561F14">
                    <w:rPr>
                      <w:rFonts w:hAnsi="Book Antiqua" w:ascii="Book Antiqua"/>
                      <w:sz w:val="20"/>
                      <w:szCs w:val="20"/>
                    </w:rPr>
                    <w:t xml:space="preserve"> vjerovnika </w:t>
                  </w:r>
                </w:p>
              </w:tc>
              <w:tc>
                <w:tcPr>
                  <w:tcW w:type="pct" w:w="774"/>
                  <w:vAlign w:val="center"/>
                </w:tcPr>
                <w:p w:rsidRDefault="00110E53" w:rsidP="00110E53" w:rsidR="00110E53" w:rsidRPr="00561F14">
                  <w:pPr>
                    <w:pStyle w:val="Bezproreda"/>
                    <w:jc w:val="both"/>
                    <w:rPr>
                      <w:rFonts w:hAnsi="Book Antiqua" w:ascii="Book Antiqua"/>
                      <w:sz w:val="20"/>
                      <w:szCs w:val="20"/>
                    </w:rPr>
                  </w:pPr>
                  <w:r w:rsidRPr="00561F14">
                    <w:rPr>
                      <w:rFonts w:hAnsi="Book Antiqua" w:ascii="Book Antiqua"/>
                      <w:sz w:val="20"/>
                      <w:szCs w:val="20"/>
                    </w:rPr>
                    <w:t>Adresa / sjedište vjerovnika</w:t>
                  </w:r>
                </w:p>
              </w:tc>
              <w:tc>
                <w:tcPr>
                  <w:tcW w:type="pct" w:w="850"/>
                  <w:vAlign w:val="center"/>
                </w:tcPr>
                <w:p w:rsidRDefault="00110E53" w:rsidP="00110E53" w:rsidR="00110E53" w:rsidRPr="00561F14">
                  <w:pPr>
                    <w:pStyle w:val="Bezproreda"/>
                    <w:jc w:val="both"/>
                    <w:rPr>
                      <w:rFonts w:hAnsi="Book Antiqua" w:ascii="Book Antiqua"/>
                      <w:sz w:val="20"/>
                      <w:szCs w:val="20"/>
                    </w:rPr>
                  </w:pPr>
                  <w:r w:rsidRPr="00561F14">
                    <w:rPr>
                      <w:rFonts w:hAnsi="Book Antiqua" w:ascii="Book Antiqua"/>
                      <w:sz w:val="20"/>
                      <w:szCs w:val="20"/>
                    </w:rPr>
                    <w:t>Iznos prijavljene tražbine (kn)</w:t>
                  </w:r>
                </w:p>
              </w:tc>
              <w:tc>
                <w:tcPr>
                  <w:tcW w:type="pct" w:w="925"/>
                  <w:vAlign w:val="center"/>
                </w:tcPr>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Pravna osnova prijavljene </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tražbine</w:t>
                  </w:r>
                </w:p>
              </w:tc>
            </w:tr>
            <w:tr w:rsidTr="0069107E" w:rsidR="00110E53" w:rsidRPr="00B40BEB">
              <w:tc>
                <w:tcPr>
                  <w:tcW w:type="pct" w:w="367"/>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1.</w:t>
                  </w:r>
                </w:p>
                <w:p w:rsidRDefault="00110E53" w:rsidP="00110E53" w:rsidR="00110E53" w:rsidRPr="00561F14">
                  <w:pPr>
                    <w:pStyle w:val="Bezproreda"/>
                    <w:rPr>
                      <w:rFonts w:hAnsi="Times New Roman" w:ascii="Times New Roman"/>
                      <w:sz w:val="20"/>
                      <w:szCs w:val="20"/>
                    </w:rPr>
                  </w:pPr>
                </w:p>
              </w:tc>
              <w:tc>
                <w:tcPr>
                  <w:tcW w:type="pct" w:w="1235"/>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Servistransport</w:t>
                  </w:r>
                  <w:proofErr w:type="spellEnd"/>
                  <w:r w:rsidRPr="00561F14">
                    <w:rPr>
                      <w:rFonts w:hAnsi="Times New Roman" w:ascii="Times New Roman"/>
                      <w:sz w:val="20"/>
                      <w:szCs w:val="20"/>
                    </w:rPr>
                    <w:t xml:space="preserve"> d.o.o</w:t>
                  </w:r>
                </w:p>
              </w:tc>
              <w:tc>
                <w:tcPr>
                  <w:tcW w:type="pct" w:w="850"/>
                </w:tcPr>
                <w:p w:rsidRDefault="00110E53" w:rsidP="00110E53" w:rsidR="00110E53" w:rsidRPr="00561F14">
                  <w:pPr>
                    <w:pStyle w:val="Bezproreda"/>
                    <w:rPr>
                      <w:rFonts w:hAnsi="Times New Roman" w:ascii="Times New Roman"/>
                      <w:sz w:val="20"/>
                      <w:szCs w:val="20"/>
                    </w:rPr>
                  </w:pPr>
                  <w:proofErr w:type="spellStart"/>
                  <w:r>
                    <w:rPr>
                      <w:rFonts w:hAnsi="Times New Roman" w:ascii="Times New Roman"/>
                      <w:sz w:val="20"/>
                      <w:szCs w:val="20"/>
                    </w:rPr>
                    <w:t>62403790017</w:t>
                  </w:r>
                  <w:proofErr w:type="spellEnd"/>
                </w:p>
              </w:tc>
              <w:tc>
                <w:tcPr>
                  <w:tcW w:type="pct" w:w="774"/>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p w:rsidRDefault="00110E53" w:rsidP="00110E53" w:rsidR="00110E53">
                  <w:pPr>
                    <w:pStyle w:val="Bezproreda"/>
                    <w:rPr>
                      <w:rFonts w:hAnsi="Times New Roman" w:ascii="Times New Roman"/>
                      <w:sz w:val="20"/>
                      <w:szCs w:val="20"/>
                    </w:rPr>
                  </w:pPr>
                  <w:r w:rsidRPr="00561F14">
                    <w:rPr>
                      <w:rFonts w:hAnsi="Times New Roman" w:ascii="Times New Roman"/>
                      <w:sz w:val="20"/>
                      <w:szCs w:val="20"/>
                    </w:rPr>
                    <w:t xml:space="preserve">Vodovodna </w:t>
                  </w:r>
                </w:p>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20</w:t>
                  </w:r>
                  <w:proofErr w:type="spellEnd"/>
                  <w:r w:rsidRPr="00561F14">
                    <w:rPr>
                      <w:rFonts w:hAnsi="Times New Roman" w:ascii="Times New Roman"/>
                      <w:sz w:val="20"/>
                      <w:szCs w:val="20"/>
                    </w:rPr>
                    <w:t xml:space="preserve"> a</w:t>
                  </w:r>
                </w:p>
              </w:tc>
              <w:tc>
                <w:tcPr>
                  <w:tcW w:type="pct" w:w="850"/>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2.341</w:t>
                  </w:r>
                  <w:proofErr w:type="spellEnd"/>
                  <w:r w:rsidRPr="00561F14">
                    <w:rPr>
                      <w:rFonts w:hAnsi="Times New Roman" w:ascii="Times New Roman"/>
                      <w:sz w:val="20"/>
                      <w:szCs w:val="20"/>
                    </w:rPr>
                    <w:t>,</w:t>
                  </w:r>
                  <w:proofErr w:type="spellStart"/>
                  <w:r w:rsidRPr="00561F14">
                    <w:rPr>
                      <w:rFonts w:hAnsi="Times New Roman" w:ascii="Times New Roman"/>
                      <w:sz w:val="20"/>
                      <w:szCs w:val="20"/>
                    </w:rPr>
                    <w:t>753</w:t>
                  </w:r>
                  <w:proofErr w:type="spellEnd"/>
                  <w:r w:rsidRPr="00561F14">
                    <w:rPr>
                      <w:rFonts w:hAnsi="Times New Roman" w:ascii="Times New Roman"/>
                      <w:sz w:val="20"/>
                      <w:szCs w:val="20"/>
                    </w:rPr>
                    <w:t>,</w:t>
                  </w:r>
                  <w:proofErr w:type="spellStart"/>
                  <w:r w:rsidRPr="00561F14">
                    <w:rPr>
                      <w:rFonts w:hAnsi="Times New Roman" w:ascii="Times New Roman"/>
                      <w:sz w:val="20"/>
                      <w:szCs w:val="20"/>
                    </w:rPr>
                    <w:t>29</w:t>
                  </w:r>
                  <w:proofErr w:type="spellEnd"/>
                </w:p>
              </w:tc>
              <w:tc>
                <w:tcPr>
                  <w:tcW w:type="pct" w:w="92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Presuda</w:t>
                  </w:r>
                </w:p>
              </w:tc>
            </w:tr>
            <w:tr w:rsidTr="0069107E" w:rsidR="00110E53" w:rsidRPr="00B40BEB">
              <w:trPr>
                <w:trHeight w:val="1344"/>
              </w:trPr>
              <w:tc>
                <w:tcPr>
                  <w:tcW w:type="pct" w:w="367"/>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2.</w:t>
                  </w:r>
                </w:p>
                <w:p w:rsidRDefault="00110E53" w:rsidP="00110E53" w:rsidR="00110E53" w:rsidRPr="00561F14">
                  <w:pPr>
                    <w:pStyle w:val="Bezproreda"/>
                    <w:rPr>
                      <w:rFonts w:hAnsi="Times New Roman" w:ascii="Times New Roman"/>
                      <w:sz w:val="20"/>
                      <w:szCs w:val="20"/>
                    </w:rPr>
                  </w:pPr>
                </w:p>
              </w:tc>
              <w:tc>
                <w:tcPr>
                  <w:tcW w:type="pct" w:w="123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Hrvatske vode pravna osoba za upravljanje vodama</w:t>
                  </w:r>
                </w:p>
              </w:tc>
              <w:tc>
                <w:tcPr>
                  <w:tcW w:type="pct" w:w="850"/>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28921383001</w:t>
                  </w:r>
                  <w:proofErr w:type="spellEnd"/>
                </w:p>
              </w:tc>
              <w:tc>
                <w:tcPr>
                  <w:tcW w:type="pct" w:w="774"/>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ul.  grada Vukovara </w:t>
                  </w:r>
                  <w:proofErr w:type="spellStart"/>
                  <w:r w:rsidRPr="00561F14">
                    <w:rPr>
                      <w:rFonts w:hAnsi="Times New Roman" w:ascii="Times New Roman"/>
                      <w:sz w:val="20"/>
                      <w:szCs w:val="20"/>
                    </w:rPr>
                    <w:t>220</w:t>
                  </w:r>
                  <w:proofErr w:type="spellEnd"/>
                </w:p>
              </w:tc>
              <w:tc>
                <w:tcPr>
                  <w:tcW w:type="pct" w:w="850"/>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       </w:t>
                  </w:r>
                  <w:proofErr w:type="spellStart"/>
                  <w:r w:rsidRPr="00561F14">
                    <w:rPr>
                      <w:rFonts w:hAnsi="Times New Roman" w:ascii="Times New Roman"/>
                      <w:sz w:val="20"/>
                      <w:szCs w:val="20"/>
                    </w:rPr>
                    <w:t>6.659</w:t>
                  </w:r>
                  <w:proofErr w:type="spellEnd"/>
                  <w:r w:rsidRPr="00561F14">
                    <w:rPr>
                      <w:rFonts w:hAnsi="Times New Roman" w:ascii="Times New Roman"/>
                      <w:sz w:val="20"/>
                      <w:szCs w:val="20"/>
                    </w:rPr>
                    <w:t>,</w:t>
                  </w:r>
                  <w:proofErr w:type="spellStart"/>
                  <w:r w:rsidRPr="00561F14">
                    <w:rPr>
                      <w:rFonts w:hAnsi="Times New Roman" w:ascii="Times New Roman"/>
                      <w:sz w:val="20"/>
                      <w:szCs w:val="20"/>
                    </w:rPr>
                    <w:t>89</w:t>
                  </w:r>
                  <w:proofErr w:type="spellEnd"/>
                </w:p>
              </w:tc>
              <w:tc>
                <w:tcPr>
                  <w:tcW w:type="pct" w:w="92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Naknada </w:t>
                  </w:r>
                </w:p>
                <w:p w:rsidRDefault="00110E53" w:rsidP="00110E53" w:rsidR="00110E53" w:rsidRPr="00561F14">
                  <w:pPr>
                    <w:pStyle w:val="Bezproreda"/>
                    <w:rPr>
                      <w:rFonts w:hAnsi="Times New Roman" w:ascii="Times New Roman"/>
                      <w:sz w:val="20"/>
                      <w:szCs w:val="20"/>
                    </w:rPr>
                  </w:pPr>
                </w:p>
              </w:tc>
            </w:tr>
            <w:tr w:rsidTr="0069107E" w:rsidR="00110E53" w:rsidRPr="00B40BEB">
              <w:trPr>
                <w:trHeight w:val="1344"/>
              </w:trPr>
              <w:tc>
                <w:tcPr>
                  <w:tcW w:type="pct" w:w="367"/>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3.</w:t>
                  </w:r>
                </w:p>
              </w:tc>
              <w:tc>
                <w:tcPr>
                  <w:tcW w:type="pct" w:w="123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Republika Hrvatska</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Ministarstvo financija</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Područni ured Zagreb</w:t>
                  </w:r>
                </w:p>
              </w:tc>
              <w:tc>
                <w:tcPr>
                  <w:tcW w:type="pct" w:w="850"/>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18683136487</w:t>
                  </w:r>
                  <w:proofErr w:type="spellEnd"/>
                </w:p>
              </w:tc>
              <w:tc>
                <w:tcPr>
                  <w:tcW w:type="pct" w:w="774"/>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Savska cesta </w:t>
                  </w:r>
                  <w:proofErr w:type="spellStart"/>
                  <w:r w:rsidRPr="00561F14">
                    <w:rPr>
                      <w:rFonts w:hAnsi="Times New Roman" w:ascii="Times New Roman"/>
                      <w:sz w:val="20"/>
                      <w:szCs w:val="20"/>
                    </w:rPr>
                    <w:t>41</w:t>
                  </w:r>
                  <w:proofErr w:type="spellEnd"/>
                </w:p>
              </w:tc>
              <w:tc>
                <w:tcPr>
                  <w:tcW w:type="pct" w:w="850"/>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    </w:t>
                  </w:r>
                  <w:proofErr w:type="spellStart"/>
                  <w:r w:rsidRPr="00561F14">
                    <w:rPr>
                      <w:rFonts w:hAnsi="Times New Roman" w:ascii="Times New Roman"/>
                      <w:sz w:val="20"/>
                      <w:szCs w:val="20"/>
                    </w:rPr>
                    <w:t>52</w:t>
                  </w:r>
                  <w:proofErr w:type="spellEnd"/>
                  <w:r w:rsidRPr="00561F14">
                    <w:rPr>
                      <w:rFonts w:hAnsi="Times New Roman" w:ascii="Times New Roman"/>
                      <w:sz w:val="20"/>
                      <w:szCs w:val="20"/>
                    </w:rPr>
                    <w:t>,</w:t>
                  </w:r>
                  <w:proofErr w:type="spellStart"/>
                  <w:r w:rsidRPr="00561F14">
                    <w:rPr>
                      <w:rFonts w:hAnsi="Times New Roman" w:ascii="Times New Roman"/>
                      <w:sz w:val="20"/>
                      <w:szCs w:val="20"/>
                    </w:rPr>
                    <w:t>616</w:t>
                  </w:r>
                  <w:proofErr w:type="spellEnd"/>
                  <w:r w:rsidRPr="00561F14">
                    <w:rPr>
                      <w:rFonts w:hAnsi="Times New Roman" w:ascii="Times New Roman"/>
                      <w:sz w:val="20"/>
                      <w:szCs w:val="20"/>
                    </w:rPr>
                    <w:t>,</w:t>
                  </w:r>
                  <w:proofErr w:type="spellStart"/>
                  <w:r w:rsidRPr="00561F14">
                    <w:rPr>
                      <w:rFonts w:hAnsi="Times New Roman" w:ascii="Times New Roman"/>
                      <w:sz w:val="20"/>
                      <w:szCs w:val="20"/>
                    </w:rPr>
                    <w:t>49</w:t>
                  </w:r>
                  <w:proofErr w:type="spellEnd"/>
                </w:p>
              </w:tc>
              <w:tc>
                <w:tcPr>
                  <w:tcW w:type="pct" w:w="92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Porezi</w:t>
                  </w:r>
                </w:p>
              </w:tc>
            </w:tr>
            <w:tr w:rsidTr="0069107E" w:rsidR="00110E53" w:rsidRPr="00B40BEB">
              <w:trPr>
                <w:trHeight w:val="1344"/>
              </w:trPr>
              <w:tc>
                <w:tcPr>
                  <w:tcW w:type="pct" w:w="367"/>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4.</w:t>
                  </w:r>
                </w:p>
              </w:tc>
              <w:tc>
                <w:tcPr>
                  <w:tcW w:type="pct" w:w="123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Grad Zagreb</w:t>
                  </w:r>
                </w:p>
              </w:tc>
              <w:tc>
                <w:tcPr>
                  <w:tcW w:type="pct" w:w="850"/>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61817894937</w:t>
                  </w:r>
                  <w:proofErr w:type="spellEnd"/>
                </w:p>
              </w:tc>
              <w:tc>
                <w:tcPr>
                  <w:tcW w:type="pct" w:w="774"/>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Trg S. Radića 1</w:t>
                  </w:r>
                </w:p>
              </w:tc>
              <w:tc>
                <w:tcPr>
                  <w:tcW w:type="pct" w:w="850"/>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18.537.985,</w:t>
                  </w:r>
                  <w:proofErr w:type="spellStart"/>
                  <w:r w:rsidRPr="00561F14">
                    <w:rPr>
                      <w:rFonts w:hAnsi="Times New Roman" w:ascii="Times New Roman"/>
                      <w:sz w:val="20"/>
                      <w:szCs w:val="20"/>
                    </w:rPr>
                    <w:t>25</w:t>
                  </w:r>
                  <w:proofErr w:type="spellEnd"/>
                </w:p>
              </w:tc>
              <w:tc>
                <w:tcPr>
                  <w:tcW w:type="pct" w:w="92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Presude</w:t>
                  </w:r>
                </w:p>
              </w:tc>
            </w:tr>
            <w:tr w:rsidTr="0069107E" w:rsidR="00110E53" w:rsidRPr="00B40BEB">
              <w:trPr>
                <w:trHeight w:val="1344"/>
              </w:trPr>
              <w:tc>
                <w:tcPr>
                  <w:tcW w:type="pct" w:w="367"/>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5.</w:t>
                  </w:r>
                </w:p>
              </w:tc>
              <w:tc>
                <w:tcPr>
                  <w:tcW w:type="pct" w:w="123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Zdenka Crnić</w:t>
                  </w:r>
                </w:p>
              </w:tc>
              <w:tc>
                <w:tcPr>
                  <w:tcW w:type="pct" w:w="850"/>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91430509456</w:t>
                  </w:r>
                  <w:proofErr w:type="spellEnd"/>
                </w:p>
              </w:tc>
              <w:tc>
                <w:tcPr>
                  <w:tcW w:type="pct" w:w="774"/>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Lastovska 2</w:t>
                  </w:r>
                </w:p>
              </w:tc>
              <w:tc>
                <w:tcPr>
                  <w:tcW w:type="pct" w:w="850"/>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 </w:t>
                  </w:r>
                  <w:proofErr w:type="spellStart"/>
                  <w:r w:rsidRPr="00561F14">
                    <w:rPr>
                      <w:rFonts w:hAnsi="Times New Roman" w:ascii="Times New Roman"/>
                      <w:sz w:val="20"/>
                      <w:szCs w:val="20"/>
                    </w:rPr>
                    <w:t>125.043</w:t>
                  </w:r>
                  <w:proofErr w:type="spellEnd"/>
                  <w:r w:rsidRPr="00561F14">
                    <w:rPr>
                      <w:rFonts w:hAnsi="Times New Roman" w:ascii="Times New Roman"/>
                      <w:sz w:val="20"/>
                      <w:szCs w:val="20"/>
                    </w:rPr>
                    <w:t>,</w:t>
                  </w:r>
                  <w:proofErr w:type="spellStart"/>
                  <w:r w:rsidRPr="00561F14">
                    <w:rPr>
                      <w:rFonts w:hAnsi="Times New Roman" w:ascii="Times New Roman"/>
                      <w:sz w:val="20"/>
                      <w:szCs w:val="20"/>
                    </w:rPr>
                    <w:t>385</w:t>
                  </w:r>
                  <w:proofErr w:type="spellEnd"/>
                </w:p>
              </w:tc>
              <w:tc>
                <w:tcPr>
                  <w:tcW w:type="pct" w:w="92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Presuda</w:t>
                  </w:r>
                </w:p>
              </w:tc>
            </w:tr>
            <w:tr w:rsidTr="0069107E" w:rsidR="00110E53" w:rsidRPr="00B40BEB">
              <w:trPr>
                <w:trHeight w:val="1344"/>
              </w:trPr>
              <w:tc>
                <w:tcPr>
                  <w:tcW w:type="pct" w:w="367"/>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6.</w:t>
                  </w:r>
                </w:p>
              </w:tc>
              <w:tc>
                <w:tcPr>
                  <w:tcW w:type="pct" w:w="123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Roman Crnić</w:t>
                  </w:r>
                </w:p>
              </w:tc>
              <w:tc>
                <w:tcPr>
                  <w:tcW w:type="pct" w:w="850"/>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56375699192</w:t>
                  </w:r>
                  <w:proofErr w:type="spellEnd"/>
                </w:p>
              </w:tc>
              <w:tc>
                <w:tcPr>
                  <w:tcW w:type="pct" w:w="774"/>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Lastovska 2</w:t>
                  </w:r>
                </w:p>
              </w:tc>
              <w:tc>
                <w:tcPr>
                  <w:tcW w:type="pct" w:w="850"/>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   </w:t>
                  </w:r>
                  <w:proofErr w:type="spellStart"/>
                  <w:r w:rsidRPr="00561F14">
                    <w:rPr>
                      <w:rFonts w:hAnsi="Times New Roman" w:ascii="Times New Roman"/>
                      <w:sz w:val="20"/>
                      <w:szCs w:val="20"/>
                    </w:rPr>
                    <w:t>125.043</w:t>
                  </w:r>
                  <w:proofErr w:type="spellEnd"/>
                  <w:r w:rsidRPr="00561F14">
                    <w:rPr>
                      <w:rFonts w:hAnsi="Times New Roman" w:ascii="Times New Roman"/>
                      <w:sz w:val="20"/>
                      <w:szCs w:val="20"/>
                    </w:rPr>
                    <w:t>,</w:t>
                  </w:r>
                  <w:proofErr w:type="spellStart"/>
                  <w:r w:rsidRPr="00561F14">
                    <w:rPr>
                      <w:rFonts w:hAnsi="Times New Roman" w:ascii="Times New Roman"/>
                      <w:sz w:val="20"/>
                      <w:szCs w:val="20"/>
                    </w:rPr>
                    <w:t>385</w:t>
                  </w:r>
                  <w:proofErr w:type="spellEnd"/>
                </w:p>
              </w:tc>
              <w:tc>
                <w:tcPr>
                  <w:tcW w:type="pct" w:w="92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Presuda</w:t>
                  </w:r>
                </w:p>
              </w:tc>
            </w:tr>
            <w:bookmarkEnd w:id="1"/>
          </w:tbl>
          <w:p w:rsidRDefault="00110E53" w:rsidP="00110E53" w:rsidR="00110E53">
            <w:pPr>
              <w:spacing w:lineRule="auto" w:line="276"/>
              <w:jc w:val="right"/>
              <w:rPr>
                <w:szCs w:val="24"/>
              </w:rPr>
            </w:pPr>
          </w:p>
          <w:p w:rsidRDefault="00110E53" w:rsidP="00110E53" w:rsidR="00110E53">
            <w:pPr>
              <w:spacing w:lineRule="auto" w:line="276"/>
              <w:rPr>
                <w:szCs w:val="24"/>
              </w:rPr>
            </w:pPr>
          </w:p>
          <w:p w:rsidRDefault="00110E53" w:rsidP="00110E53" w:rsidR="00110E53">
            <w:pPr>
              <w:spacing w:lineRule="auto" w:line="276"/>
              <w:rPr>
                <w:szCs w:val="24"/>
              </w:rPr>
            </w:pPr>
          </w:p>
          <w:p w:rsidRDefault="00110E53" w:rsidP="00110E53" w:rsidR="00110E53">
            <w:pPr>
              <w:spacing w:lineRule="auto" w:line="276"/>
              <w:rPr>
                <w:szCs w:val="24"/>
              </w:rPr>
            </w:pPr>
          </w:p>
          <w:p w:rsidRDefault="00110E53" w:rsidP="00110E53" w:rsidR="00110E53">
            <w:pPr>
              <w:spacing w:lineRule="auto" w:line="276"/>
              <w:rPr>
                <w:szCs w:val="24"/>
              </w:rPr>
            </w:pPr>
            <w:r>
              <w:rPr>
                <w:szCs w:val="24"/>
              </w:rPr>
              <w:t>Mogućnosti za prijeboj: Nema</w:t>
            </w:r>
          </w:p>
          <w:p w:rsidRDefault="00110E53" w:rsidP="00110E53" w:rsidR="00110E53">
            <w:pPr>
              <w:spacing w:lineRule="auto" w:line="276"/>
              <w:rPr>
                <w:rFonts w:hAnsi="Book Antiqua" w:ascii="Book Antiqua"/>
                <w:szCs w:val="24"/>
              </w:rPr>
            </w:pPr>
          </w:p>
          <w:p w:rsidRDefault="00110E53" w:rsidP="00110E53" w:rsidR="00110E53" w:rsidRPr="007618C6">
            <w:pPr>
              <w:spacing w:lineRule="auto" w:line="276"/>
              <w:rPr>
                <w:rFonts w:hAnsi="Book Antiqua" w:ascii="Book Antiqua"/>
                <w:b/>
                <w:szCs w:val="24"/>
              </w:rPr>
            </w:pPr>
            <w:r w:rsidRPr="007618C6">
              <w:rPr>
                <w:rFonts w:hAnsi="Book Antiqua" w:ascii="Book Antiqua"/>
                <w:b/>
                <w:szCs w:val="24"/>
              </w:rPr>
              <w:t xml:space="preserve">VJEROVNICI KOJI NISU PRIJAVILI TRAŽBINE </w:t>
            </w:r>
          </w:p>
          <w:tbl>
            <w:tblPr>
              <w:tblpPr w:tblpY="558" w:tblpX="553" w:horzAnchor="page" w:vertAnchor="text" w:rightFromText="180" w:leftFromText="180"/>
              <w:tblOverlap w:val="never"/>
              <w:tblW w:type="pct" w:w="379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20"/>
              <w:gridCol w:w="2086"/>
              <w:gridCol w:w="1437"/>
              <w:gridCol w:w="1305"/>
              <w:gridCol w:w="1434"/>
            </w:tblGrid>
            <w:tr w:rsidTr="0069107E" w:rsidR="00110E53" w:rsidRPr="000A3E5B">
              <w:tc>
                <w:tcPr>
                  <w:tcW w:type="pct" w:w="450"/>
                  <w:vAlign w:val="center"/>
                </w:tcPr>
                <w:p w:rsidRDefault="00110E53" w:rsidP="00110E53" w:rsidR="00110E53">
                  <w:pPr>
                    <w:pStyle w:val="Bezproreda"/>
                    <w:jc w:val="both"/>
                    <w:rPr>
                      <w:rFonts w:hAnsi="Book Antiqua" w:ascii="Book Antiqua"/>
                      <w:sz w:val="20"/>
                      <w:szCs w:val="20"/>
                    </w:rPr>
                  </w:pPr>
                  <w:proofErr w:type="spellStart"/>
                  <w:r>
                    <w:rPr>
                      <w:rFonts w:hAnsi="Book Antiqua" w:ascii="Book Antiqua"/>
                      <w:sz w:val="20"/>
                      <w:szCs w:val="20"/>
                    </w:rPr>
                    <w:t>Re</w:t>
                  </w:r>
                  <w:proofErr w:type="spellEnd"/>
                  <w:r>
                    <w:rPr>
                      <w:rFonts w:hAnsi="Book Antiqua" w:ascii="Book Antiqua"/>
                      <w:sz w:val="20"/>
                      <w:szCs w:val="20"/>
                    </w:rPr>
                    <w:t>-</w:t>
                  </w:r>
                </w:p>
                <w:p w:rsidRDefault="00110E53" w:rsidP="00110E53" w:rsidR="00110E53">
                  <w:pPr>
                    <w:pStyle w:val="Bezproreda"/>
                    <w:jc w:val="both"/>
                    <w:rPr>
                      <w:rFonts w:hAnsi="Book Antiqua" w:ascii="Book Antiqua"/>
                      <w:sz w:val="20"/>
                      <w:szCs w:val="20"/>
                    </w:rPr>
                  </w:pPr>
                  <w:r>
                    <w:rPr>
                      <w:rFonts w:hAnsi="Book Antiqua" w:ascii="Book Antiqua"/>
                      <w:sz w:val="20"/>
                      <w:szCs w:val="20"/>
                    </w:rPr>
                    <w:t>dni</w:t>
                  </w:r>
                </w:p>
                <w:p w:rsidRDefault="00110E53" w:rsidP="00110E53" w:rsidR="00110E53" w:rsidRPr="007618C6">
                  <w:pPr>
                    <w:pStyle w:val="Bezproreda"/>
                    <w:jc w:val="both"/>
                    <w:rPr>
                      <w:rFonts w:hAnsi="Book Antiqua" w:ascii="Book Antiqua"/>
                      <w:sz w:val="20"/>
                      <w:szCs w:val="20"/>
                    </w:rPr>
                  </w:pPr>
                  <w:r w:rsidRPr="007618C6">
                    <w:rPr>
                      <w:rFonts w:hAnsi="Book Antiqua" w:ascii="Book Antiqua"/>
                      <w:sz w:val="20"/>
                      <w:szCs w:val="20"/>
                    </w:rPr>
                    <w:t>br</w:t>
                  </w:r>
                  <w:r>
                    <w:rPr>
                      <w:rFonts w:hAnsi="Book Antiqua" w:ascii="Book Antiqua"/>
                      <w:sz w:val="20"/>
                      <w:szCs w:val="20"/>
                    </w:rPr>
                    <w:t>oj</w:t>
                  </w:r>
                </w:p>
              </w:tc>
              <w:tc>
                <w:tcPr>
                  <w:tcW w:type="pct" w:w="1515"/>
                  <w:vAlign w:val="center"/>
                </w:tcPr>
                <w:p w:rsidRDefault="00110E53" w:rsidP="00110E53" w:rsidR="00110E53" w:rsidRPr="007618C6">
                  <w:pPr>
                    <w:pStyle w:val="Bezproreda"/>
                    <w:jc w:val="both"/>
                    <w:rPr>
                      <w:rFonts w:hAnsi="Book Antiqua" w:ascii="Book Antiqua"/>
                      <w:sz w:val="20"/>
                      <w:szCs w:val="20"/>
                    </w:rPr>
                  </w:pPr>
                  <w:r w:rsidRPr="007618C6">
                    <w:rPr>
                      <w:rFonts w:hAnsi="Book Antiqua" w:ascii="Book Antiqua"/>
                      <w:sz w:val="20"/>
                      <w:szCs w:val="20"/>
                    </w:rPr>
                    <w:t>Ime i prezime / tvrtka  ili naziv vjerovnika</w:t>
                  </w:r>
                </w:p>
              </w:tc>
              <w:tc>
                <w:tcPr>
                  <w:tcW w:type="pct" w:w="1044"/>
                  <w:vAlign w:val="center"/>
                </w:tcPr>
                <w:p w:rsidRDefault="00110E53" w:rsidP="00110E53" w:rsidR="00110E53" w:rsidRPr="007618C6">
                  <w:pPr>
                    <w:pStyle w:val="Bezproreda"/>
                    <w:jc w:val="both"/>
                    <w:rPr>
                      <w:rFonts w:hAnsi="Book Antiqua" w:ascii="Book Antiqua"/>
                      <w:sz w:val="20"/>
                      <w:szCs w:val="20"/>
                    </w:rPr>
                  </w:pPr>
                  <w:proofErr w:type="spellStart"/>
                  <w:r w:rsidRPr="007618C6">
                    <w:rPr>
                      <w:rFonts w:hAnsi="Book Antiqua" w:ascii="Book Antiqua"/>
                      <w:sz w:val="20"/>
                      <w:szCs w:val="20"/>
                    </w:rPr>
                    <w:t>OIB</w:t>
                  </w:r>
                  <w:proofErr w:type="spellEnd"/>
                  <w:r w:rsidRPr="007618C6">
                    <w:rPr>
                      <w:rFonts w:hAnsi="Book Antiqua" w:ascii="Book Antiqua"/>
                      <w:sz w:val="20"/>
                      <w:szCs w:val="20"/>
                    </w:rPr>
                    <w:t xml:space="preserve"> vjerovnika </w:t>
                  </w:r>
                </w:p>
              </w:tc>
              <w:tc>
                <w:tcPr>
                  <w:tcW w:type="pct" w:w="948"/>
                  <w:vAlign w:val="center"/>
                </w:tcPr>
                <w:p w:rsidRDefault="00110E53" w:rsidP="00110E53" w:rsidR="00110E53" w:rsidRPr="007618C6">
                  <w:pPr>
                    <w:pStyle w:val="Bezproreda"/>
                    <w:jc w:val="both"/>
                    <w:rPr>
                      <w:rFonts w:hAnsi="Book Antiqua" w:ascii="Book Antiqua"/>
                      <w:sz w:val="20"/>
                      <w:szCs w:val="20"/>
                    </w:rPr>
                  </w:pPr>
                  <w:r w:rsidRPr="007618C6">
                    <w:rPr>
                      <w:rFonts w:hAnsi="Book Antiqua" w:ascii="Book Antiqua"/>
                      <w:sz w:val="20"/>
                      <w:szCs w:val="20"/>
                    </w:rPr>
                    <w:t>Adresa / sjedište vjerovnika</w:t>
                  </w:r>
                </w:p>
              </w:tc>
              <w:tc>
                <w:tcPr>
                  <w:tcW w:type="pct" w:w="1042"/>
                  <w:vAlign w:val="center"/>
                </w:tcPr>
                <w:p w:rsidRDefault="00110E53" w:rsidP="00110E53" w:rsidR="00110E53" w:rsidRPr="007618C6">
                  <w:pPr>
                    <w:pStyle w:val="Bezproreda"/>
                    <w:jc w:val="both"/>
                    <w:rPr>
                      <w:rFonts w:hAnsi="Book Antiqua" w:ascii="Book Antiqua"/>
                      <w:sz w:val="20"/>
                      <w:szCs w:val="20"/>
                    </w:rPr>
                  </w:pPr>
                  <w:r w:rsidRPr="007618C6">
                    <w:rPr>
                      <w:rFonts w:hAnsi="Book Antiqua" w:ascii="Book Antiqua"/>
                      <w:sz w:val="20"/>
                      <w:szCs w:val="20"/>
                    </w:rPr>
                    <w:t>Iznos tražbine (kn)</w:t>
                  </w:r>
                </w:p>
              </w:tc>
            </w:tr>
            <w:tr w:rsidTr="0069107E" w:rsidR="00110E53" w:rsidRPr="000A3E5B">
              <w:tc>
                <w:tcPr>
                  <w:tcW w:type="pct" w:w="450"/>
                </w:tcPr>
                <w:p w:rsidRDefault="00110E53" w:rsidP="00110E53" w:rsidR="00110E53" w:rsidRPr="001976C2">
                  <w:pPr>
                    <w:pStyle w:val="Bezproreda"/>
                    <w:jc w:val="both"/>
                    <w:rPr>
                      <w:rFonts w:hAnsi="Book Antiqua" w:ascii="Book Antiqua"/>
                      <w:sz w:val="20"/>
                      <w:szCs w:val="20"/>
                    </w:rPr>
                  </w:pPr>
                </w:p>
              </w:tc>
              <w:tc>
                <w:tcPr>
                  <w:tcW w:type="pct" w:w="1515"/>
                </w:tcPr>
                <w:p w:rsidRDefault="00110E53" w:rsidP="00110E53" w:rsidR="00110E53" w:rsidRPr="001976C2">
                  <w:pPr>
                    <w:pStyle w:val="Bezproreda"/>
                    <w:jc w:val="both"/>
                    <w:rPr>
                      <w:rFonts w:hAnsi="Book Antiqua" w:ascii="Book Antiqua"/>
                      <w:sz w:val="20"/>
                      <w:szCs w:val="20"/>
                    </w:rPr>
                  </w:pPr>
                  <w:r w:rsidRPr="001976C2">
                    <w:rPr>
                      <w:rFonts w:hAnsi="Book Antiqua" w:ascii="Book Antiqua"/>
                      <w:sz w:val="20"/>
                      <w:szCs w:val="20"/>
                    </w:rPr>
                    <w:t xml:space="preserve">  </w:t>
                  </w:r>
                </w:p>
              </w:tc>
              <w:tc>
                <w:tcPr>
                  <w:tcW w:type="pct" w:w="1044"/>
                </w:tcPr>
                <w:p w:rsidRDefault="00110E53" w:rsidP="00110E53" w:rsidR="00110E53" w:rsidRPr="001976C2">
                  <w:pPr>
                    <w:pStyle w:val="Bezproreda"/>
                    <w:jc w:val="both"/>
                    <w:rPr>
                      <w:rFonts w:hAnsi="Book Antiqua" w:ascii="Book Antiqua"/>
                      <w:sz w:val="20"/>
                      <w:szCs w:val="20"/>
                    </w:rPr>
                  </w:pPr>
                </w:p>
              </w:tc>
              <w:tc>
                <w:tcPr>
                  <w:tcW w:type="pct" w:w="948"/>
                </w:tcPr>
                <w:p w:rsidRDefault="00110E53" w:rsidP="00110E53" w:rsidR="00110E53" w:rsidRPr="001976C2">
                  <w:pPr>
                    <w:pStyle w:val="Bezproreda"/>
                    <w:jc w:val="both"/>
                    <w:rPr>
                      <w:rFonts w:hAnsi="Book Antiqua" w:ascii="Book Antiqua"/>
                      <w:sz w:val="20"/>
                      <w:szCs w:val="20"/>
                    </w:rPr>
                  </w:pPr>
                </w:p>
              </w:tc>
              <w:tc>
                <w:tcPr>
                  <w:tcW w:type="pct" w:w="1042"/>
                </w:tcPr>
                <w:p w:rsidRDefault="00110E53" w:rsidP="00110E53" w:rsidR="00110E53" w:rsidRPr="001976C2">
                  <w:pPr>
                    <w:pStyle w:val="Bezproreda"/>
                    <w:jc w:val="both"/>
                    <w:rPr>
                      <w:rFonts w:hAnsi="Book Antiqua" w:ascii="Book Antiqua"/>
                      <w:sz w:val="20"/>
                      <w:szCs w:val="20"/>
                    </w:rPr>
                  </w:pPr>
                  <w:r>
                    <w:rPr>
                      <w:rFonts w:hAnsi="Book Antiqua" w:ascii="Book Antiqua"/>
                      <w:sz w:val="20"/>
                      <w:szCs w:val="20"/>
                    </w:rPr>
                    <w:t xml:space="preserve">    </w:t>
                  </w:r>
                </w:p>
              </w:tc>
            </w:tr>
          </w:tbl>
          <w:p w:rsidRDefault="00110E53" w:rsidP="00110E53" w:rsidR="00110E53">
            <w:pPr>
              <w:rPr>
                <w:rFonts w:hAnsi="Book Antiqua" w:ascii="Book Antiqua"/>
                <w:b/>
                <w:szCs w:val="24"/>
              </w:rPr>
            </w:pPr>
          </w:p>
          <w:p w:rsidRDefault="00110E53" w:rsidP="00110E53" w:rsidR="00110E53">
            <w:pPr>
              <w:rPr>
                <w:rFonts w:hAnsi="Book Antiqua" w:ascii="Book Antiqua"/>
                <w:b/>
                <w:szCs w:val="24"/>
              </w:rPr>
            </w:pPr>
          </w:p>
          <w:p w:rsidRDefault="00110E53" w:rsidP="00110E53" w:rsidR="00110E53">
            <w:pPr>
              <w:rPr>
                <w:rFonts w:hAnsi="Book Antiqua" w:ascii="Book Antiqua"/>
                <w:b/>
                <w:szCs w:val="24"/>
              </w:rPr>
            </w:pPr>
          </w:p>
          <w:p w:rsidRDefault="00110E53" w:rsidP="00110E53" w:rsidR="00110E53">
            <w:pPr>
              <w:rPr>
                <w:rFonts w:hAnsi="Book Antiqua" w:ascii="Book Antiqua"/>
                <w:b/>
                <w:szCs w:val="24"/>
              </w:rPr>
            </w:pPr>
          </w:p>
          <w:p w:rsidRDefault="00110E53" w:rsidP="00110E53" w:rsidR="00110E53">
            <w:pPr>
              <w:rPr>
                <w:rFonts w:hAnsi="Book Antiqua" w:ascii="Book Antiqua"/>
                <w:b/>
                <w:szCs w:val="24"/>
              </w:rPr>
            </w:pPr>
          </w:p>
          <w:p w:rsidRDefault="00110E53" w:rsidP="00110E53" w:rsidR="00110E53">
            <w:pPr>
              <w:rPr>
                <w:rFonts w:hAnsi="Book Antiqua" w:ascii="Book Antiqua"/>
                <w:b/>
                <w:szCs w:val="24"/>
              </w:rPr>
            </w:pPr>
          </w:p>
          <w:p w:rsidRDefault="00110E53" w:rsidP="00110E53" w:rsidR="00110E53">
            <w:pPr>
              <w:rPr>
                <w:rFonts w:hAnsi="Book Antiqua" w:ascii="Book Antiqua"/>
                <w:b/>
                <w:szCs w:val="24"/>
              </w:rPr>
            </w:pPr>
          </w:p>
          <w:p w:rsidRDefault="00110E53" w:rsidP="00110E53" w:rsidR="00110E53">
            <w:pPr>
              <w:rPr>
                <w:rFonts w:hAnsi="Book Antiqua" w:ascii="Book Antiqua"/>
                <w:b/>
                <w:szCs w:val="24"/>
              </w:rPr>
            </w:pPr>
          </w:p>
          <w:p w:rsidRDefault="00110E53" w:rsidP="00110E53" w:rsidR="00110E53" w:rsidRPr="0075099A">
            <w:pPr>
              <w:rPr>
                <w:rFonts w:hAnsi="Book Antiqua" w:ascii="Book Antiqua"/>
                <w:b/>
                <w:szCs w:val="24"/>
              </w:rPr>
            </w:pPr>
            <w:proofErr w:type="spellStart"/>
            <w:r>
              <w:rPr>
                <w:rFonts w:hAnsi="Book Antiqua" w:ascii="Book Antiqua"/>
                <w:b/>
                <w:szCs w:val="24"/>
              </w:rPr>
              <w:t>RAZLUČNI</w:t>
            </w:r>
            <w:proofErr w:type="spellEnd"/>
            <w:r>
              <w:rPr>
                <w:rFonts w:hAnsi="Book Antiqua" w:ascii="Book Antiqua"/>
                <w:b/>
                <w:szCs w:val="24"/>
              </w:rPr>
              <w:t xml:space="preserve"> VJEROVNIK</w:t>
            </w:r>
          </w:p>
          <w:p w:rsidRDefault="00110E53" w:rsidP="00110E53" w:rsidR="00110E53">
            <w:pPr>
              <w:rPr>
                <w:rFonts w:hAnsi="Book Antiqua" w:ascii="Book Antiqua"/>
                <w:szCs w:val="24"/>
              </w:rPr>
            </w:pPr>
          </w:p>
          <w:p w:rsidRDefault="00110E53" w:rsidP="00110E53" w:rsidR="00110E53" w:rsidRPr="00EC155B">
            <w:pPr>
              <w:jc w:val="center"/>
            </w:pPr>
          </w:p>
          <w:tbl>
            <w:tblPr>
              <w:tblpPr w:tblpY="1" w:tblpXSpec="center" w:vertAnchor="text" w:rightFromText="180" w:leftFromText="180"/>
              <w:tblOverlap w:val="never"/>
              <w:tblW w:type="dxa" w:w="1074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75"/>
              <w:gridCol w:w="1701"/>
              <w:gridCol w:w="1418"/>
              <w:gridCol w:w="1276"/>
              <w:gridCol w:w="1417"/>
              <w:gridCol w:w="1418"/>
              <w:gridCol w:w="1134"/>
              <w:gridCol w:w="1701"/>
            </w:tblGrid>
            <w:tr w:rsidTr="0069107E" w:rsidR="00110E53" w:rsidRPr="00B40BEB">
              <w:trPr>
                <w:jc w:val="center"/>
              </w:trPr>
              <w:tc>
                <w:tcPr>
                  <w:tcW w:type="dxa" w:w="675"/>
                  <w:vAlign w:val="center"/>
                </w:tcPr>
                <w:p w:rsidRDefault="00110E53" w:rsidP="00110E53" w:rsidR="00110E53" w:rsidRPr="00561F14">
                  <w:pPr>
                    <w:pStyle w:val="Bezproreda"/>
                    <w:rPr>
                      <w:rFonts w:hAnsi="Book Antiqua" w:ascii="Book Antiqua"/>
                      <w:sz w:val="20"/>
                      <w:szCs w:val="20"/>
                    </w:rPr>
                  </w:pPr>
                  <w:proofErr w:type="spellStart"/>
                  <w:r w:rsidRPr="00561F14">
                    <w:rPr>
                      <w:rFonts w:hAnsi="Book Antiqua" w:ascii="Book Antiqua"/>
                      <w:sz w:val="20"/>
                      <w:szCs w:val="20"/>
                    </w:rPr>
                    <w:lastRenderedPageBreak/>
                    <w:t>Re</w:t>
                  </w:r>
                  <w:proofErr w:type="spellEnd"/>
                  <w:r w:rsidRPr="00561F14">
                    <w:rPr>
                      <w:rFonts w:hAnsi="Book Antiqua" w:ascii="Book Antiqua"/>
                      <w:sz w:val="20"/>
                      <w:szCs w:val="20"/>
                    </w:rPr>
                    <w:t>-</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dni broj </w:t>
                  </w:r>
                </w:p>
                <w:p w:rsidRDefault="00110E53" w:rsidP="00110E53" w:rsidR="00110E53" w:rsidRPr="00561F14">
                  <w:pPr>
                    <w:pStyle w:val="Bezproreda"/>
                    <w:jc w:val="center"/>
                    <w:rPr>
                      <w:rFonts w:hAnsi="Book Antiqua" w:ascii="Book Antiqua"/>
                      <w:sz w:val="20"/>
                      <w:szCs w:val="20"/>
                    </w:rPr>
                  </w:pPr>
                </w:p>
              </w:tc>
              <w:tc>
                <w:tcPr>
                  <w:tcW w:type="dxa" w:w="1701"/>
                  <w:vAlign w:val="center"/>
                </w:tcPr>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Naziv </w:t>
                  </w:r>
                  <w:proofErr w:type="spellStart"/>
                  <w:r w:rsidRPr="00561F14">
                    <w:rPr>
                      <w:rFonts w:hAnsi="Book Antiqua" w:ascii="Book Antiqua"/>
                      <w:sz w:val="20"/>
                      <w:szCs w:val="20"/>
                    </w:rPr>
                    <w:t>razlučnog</w:t>
                  </w:r>
                  <w:proofErr w:type="spellEnd"/>
                  <w:r w:rsidRPr="00561F14">
                    <w:rPr>
                      <w:rFonts w:hAnsi="Book Antiqua" w:ascii="Book Antiqua"/>
                      <w:sz w:val="20"/>
                      <w:szCs w:val="20"/>
                    </w:rPr>
                    <w:t xml:space="preserve"> vjerovnika</w:t>
                  </w:r>
                </w:p>
              </w:tc>
              <w:tc>
                <w:tcPr>
                  <w:tcW w:type="dxa" w:w="1418"/>
                  <w:vAlign w:val="center"/>
                </w:tcPr>
                <w:p w:rsidRDefault="00110E53" w:rsidP="00110E53" w:rsidR="00110E53" w:rsidRPr="00561F14">
                  <w:pPr>
                    <w:pStyle w:val="Bezproreda"/>
                    <w:rPr>
                      <w:rFonts w:hAnsi="Book Antiqua" w:ascii="Book Antiqua"/>
                      <w:sz w:val="20"/>
                      <w:szCs w:val="20"/>
                    </w:rPr>
                  </w:pPr>
                  <w:proofErr w:type="spellStart"/>
                  <w:r w:rsidRPr="00561F14">
                    <w:rPr>
                      <w:rFonts w:hAnsi="Book Antiqua" w:ascii="Book Antiqua"/>
                      <w:sz w:val="20"/>
                      <w:szCs w:val="20"/>
                    </w:rPr>
                    <w:t>OIB</w:t>
                  </w:r>
                  <w:proofErr w:type="spellEnd"/>
                  <w:r w:rsidRPr="00561F14">
                    <w:rPr>
                      <w:rFonts w:hAnsi="Book Antiqua" w:ascii="Book Antiqua"/>
                      <w:sz w:val="20"/>
                      <w:szCs w:val="20"/>
                    </w:rPr>
                    <w:t xml:space="preserve"> </w:t>
                  </w:r>
                </w:p>
                <w:p w:rsidRDefault="00110E53" w:rsidP="00110E53" w:rsidR="00110E53" w:rsidRPr="00561F14">
                  <w:pPr>
                    <w:pStyle w:val="Bezproreda"/>
                    <w:rPr>
                      <w:rFonts w:hAnsi="Book Antiqua" w:ascii="Book Antiqua"/>
                      <w:sz w:val="20"/>
                      <w:szCs w:val="20"/>
                    </w:rPr>
                  </w:pPr>
                  <w:proofErr w:type="spellStart"/>
                  <w:r w:rsidRPr="00561F14">
                    <w:rPr>
                      <w:rFonts w:hAnsi="Book Antiqua" w:ascii="Book Antiqua"/>
                      <w:sz w:val="20"/>
                      <w:szCs w:val="20"/>
                    </w:rPr>
                    <w:t>razlučnog</w:t>
                  </w:r>
                  <w:proofErr w:type="spellEnd"/>
                  <w:r w:rsidRPr="00561F14">
                    <w:rPr>
                      <w:rFonts w:hAnsi="Book Antiqua" w:ascii="Book Antiqua"/>
                      <w:sz w:val="20"/>
                      <w:szCs w:val="20"/>
                    </w:rPr>
                    <w:t xml:space="preserve"> vjerovnika </w:t>
                  </w:r>
                </w:p>
              </w:tc>
              <w:tc>
                <w:tcPr>
                  <w:tcW w:type="dxa" w:w="1276"/>
                  <w:vAlign w:val="center"/>
                </w:tcPr>
                <w:p w:rsidRDefault="00110E53" w:rsidP="00110E53" w:rsidR="00110E53">
                  <w:pPr>
                    <w:pStyle w:val="Bezproreda"/>
                    <w:rPr>
                      <w:rFonts w:hAnsi="Book Antiqua" w:ascii="Book Antiqua"/>
                      <w:sz w:val="20"/>
                      <w:szCs w:val="20"/>
                    </w:rPr>
                  </w:pPr>
                  <w:r w:rsidRPr="00561F14">
                    <w:rPr>
                      <w:rFonts w:hAnsi="Book Antiqua" w:ascii="Book Antiqua"/>
                      <w:sz w:val="20"/>
                      <w:szCs w:val="20"/>
                    </w:rPr>
                    <w:t xml:space="preserve">Adresa / </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sjedište </w:t>
                  </w:r>
                  <w:proofErr w:type="spellStart"/>
                  <w:r w:rsidRPr="00561F14">
                    <w:rPr>
                      <w:rFonts w:hAnsi="Book Antiqua" w:ascii="Book Antiqua"/>
                      <w:sz w:val="20"/>
                      <w:szCs w:val="20"/>
                    </w:rPr>
                    <w:t>razlučnog</w:t>
                  </w:r>
                  <w:proofErr w:type="spellEnd"/>
                  <w:r w:rsidRPr="00561F14">
                    <w:rPr>
                      <w:rFonts w:hAnsi="Book Antiqua" w:ascii="Book Antiqua"/>
                      <w:sz w:val="20"/>
                      <w:szCs w:val="20"/>
                    </w:rPr>
                    <w:t xml:space="preserve"> vjerovnika</w:t>
                  </w:r>
                </w:p>
              </w:tc>
              <w:tc>
                <w:tcPr>
                  <w:tcW w:type="dxa" w:w="1417"/>
                  <w:vAlign w:val="center"/>
                </w:tcPr>
                <w:p w:rsidRDefault="00110E53" w:rsidP="00110E53" w:rsidR="00110E53">
                  <w:pPr>
                    <w:pStyle w:val="Bezproreda"/>
                    <w:rPr>
                      <w:rFonts w:hAnsi="Book Antiqua" w:ascii="Book Antiqua"/>
                      <w:sz w:val="20"/>
                      <w:szCs w:val="20"/>
                    </w:rPr>
                  </w:pPr>
                  <w:r>
                    <w:rPr>
                      <w:rFonts w:hAnsi="Book Antiqua" w:ascii="Book Antiqua"/>
                      <w:sz w:val="20"/>
                      <w:szCs w:val="20"/>
                    </w:rPr>
                    <w:t>Javna knjiga</w:t>
                  </w:r>
                </w:p>
                <w:p w:rsidRDefault="00110E53" w:rsidP="00110E53" w:rsidR="00110E53">
                  <w:pPr>
                    <w:pStyle w:val="Bezproreda"/>
                    <w:rPr>
                      <w:rFonts w:hAnsi="Book Antiqua" w:ascii="Book Antiqua"/>
                      <w:sz w:val="20"/>
                      <w:szCs w:val="20"/>
                    </w:rPr>
                  </w:pPr>
                  <w:r>
                    <w:rPr>
                      <w:rFonts w:hAnsi="Book Antiqua" w:ascii="Book Antiqua"/>
                      <w:sz w:val="20"/>
                      <w:szCs w:val="20"/>
                    </w:rPr>
                    <w:t xml:space="preserve"> </w:t>
                  </w:r>
                  <w:r w:rsidRPr="00561F14">
                    <w:rPr>
                      <w:rFonts w:hAnsi="Book Antiqua" w:ascii="Book Antiqua"/>
                      <w:sz w:val="20"/>
                      <w:szCs w:val="20"/>
                    </w:rPr>
                    <w:t xml:space="preserve">u koju je </w:t>
                  </w:r>
                  <w:proofErr w:type="spellStart"/>
                  <w:r w:rsidRPr="00561F14">
                    <w:rPr>
                      <w:rFonts w:hAnsi="Book Antiqua" w:ascii="Book Antiqua"/>
                      <w:sz w:val="20"/>
                      <w:szCs w:val="20"/>
                    </w:rPr>
                    <w:t>razlučno</w:t>
                  </w:r>
                  <w:proofErr w:type="spellEnd"/>
                </w:p>
                <w:p w:rsidRDefault="00110E53" w:rsidP="00110E53" w:rsidR="00110E53">
                  <w:pPr>
                    <w:pStyle w:val="Bezproreda"/>
                    <w:rPr>
                      <w:rFonts w:hAnsi="Book Antiqua" w:ascii="Book Antiqua"/>
                      <w:sz w:val="20"/>
                      <w:szCs w:val="20"/>
                    </w:rPr>
                  </w:pPr>
                  <w:r w:rsidRPr="00561F14">
                    <w:rPr>
                      <w:rFonts w:hAnsi="Book Antiqua" w:ascii="Book Antiqua"/>
                      <w:sz w:val="20"/>
                      <w:szCs w:val="20"/>
                    </w:rPr>
                    <w:t xml:space="preserve"> pravo</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 upisano</w:t>
                  </w:r>
                </w:p>
              </w:tc>
              <w:tc>
                <w:tcPr>
                  <w:tcW w:type="dxa" w:w="1418"/>
                  <w:vAlign w:val="center"/>
                </w:tcPr>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Iznos </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tražbine osigurane </w:t>
                  </w:r>
                  <w:proofErr w:type="spellStart"/>
                  <w:r w:rsidRPr="00561F14">
                    <w:rPr>
                      <w:rFonts w:hAnsi="Book Antiqua" w:ascii="Book Antiqua"/>
                      <w:sz w:val="20"/>
                      <w:szCs w:val="20"/>
                    </w:rPr>
                    <w:t>razlučnim</w:t>
                  </w:r>
                  <w:proofErr w:type="spellEnd"/>
                  <w:r w:rsidRPr="00561F14">
                    <w:rPr>
                      <w:rFonts w:hAnsi="Book Antiqua" w:ascii="Book Antiqua"/>
                      <w:sz w:val="20"/>
                      <w:szCs w:val="20"/>
                    </w:rPr>
                    <w:t xml:space="preserve"> pravom </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(kn)</w:t>
                  </w:r>
                </w:p>
              </w:tc>
              <w:tc>
                <w:tcPr>
                  <w:tcW w:type="dxa" w:w="1134"/>
                  <w:vAlign w:val="center"/>
                </w:tcPr>
                <w:p w:rsidRDefault="00110E53" w:rsidP="00110E53" w:rsidR="00110E53">
                  <w:pPr>
                    <w:pStyle w:val="Bezproreda"/>
                    <w:rPr>
                      <w:rFonts w:hAnsi="Book Antiqua" w:ascii="Book Antiqua"/>
                      <w:sz w:val="20"/>
                      <w:szCs w:val="20"/>
                    </w:rPr>
                  </w:pPr>
                  <w:r>
                    <w:rPr>
                      <w:rFonts w:hAnsi="Book Antiqua" w:ascii="Book Antiqua"/>
                      <w:sz w:val="20"/>
                      <w:szCs w:val="20"/>
                    </w:rPr>
                    <w:t>Pravna</w:t>
                  </w:r>
                </w:p>
                <w:p w:rsidRDefault="00110E53" w:rsidP="00110E53" w:rsidR="00110E53">
                  <w:pPr>
                    <w:pStyle w:val="Bezproreda"/>
                    <w:rPr>
                      <w:rFonts w:hAnsi="Book Antiqua" w:ascii="Book Antiqua"/>
                      <w:sz w:val="20"/>
                      <w:szCs w:val="20"/>
                    </w:rPr>
                  </w:pPr>
                  <w:r>
                    <w:rPr>
                      <w:rFonts w:hAnsi="Book Antiqua" w:ascii="Book Antiqua"/>
                      <w:sz w:val="20"/>
                      <w:szCs w:val="20"/>
                    </w:rPr>
                    <w:t xml:space="preserve"> osnova</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 xml:space="preserve">tražbine osigurane </w:t>
                  </w:r>
                  <w:proofErr w:type="spellStart"/>
                  <w:r w:rsidRPr="00561F14">
                    <w:rPr>
                      <w:rFonts w:hAnsi="Book Antiqua" w:ascii="Book Antiqua"/>
                      <w:sz w:val="20"/>
                      <w:szCs w:val="20"/>
                    </w:rPr>
                    <w:t>razlučnim</w:t>
                  </w:r>
                  <w:proofErr w:type="spellEnd"/>
                  <w:r w:rsidRPr="00561F14">
                    <w:rPr>
                      <w:rFonts w:hAnsi="Book Antiqua" w:ascii="Book Antiqua"/>
                      <w:sz w:val="20"/>
                      <w:szCs w:val="20"/>
                    </w:rPr>
                    <w:t xml:space="preserve"> pravom</w:t>
                  </w:r>
                </w:p>
              </w:tc>
              <w:tc>
                <w:tcPr>
                  <w:tcW w:type="dxa" w:w="1701"/>
                  <w:vAlign w:val="center"/>
                </w:tcPr>
                <w:p w:rsidRDefault="00110E53" w:rsidP="00110E53" w:rsidR="00110E53">
                  <w:pPr>
                    <w:pStyle w:val="Bezproreda"/>
                    <w:rPr>
                      <w:rFonts w:hAnsi="Book Antiqua" w:ascii="Book Antiqua"/>
                      <w:sz w:val="20"/>
                      <w:szCs w:val="20"/>
                    </w:rPr>
                  </w:pPr>
                  <w:r w:rsidRPr="00561F14">
                    <w:rPr>
                      <w:rFonts w:hAnsi="Book Antiqua" w:ascii="Book Antiqua"/>
                      <w:sz w:val="20"/>
                      <w:szCs w:val="20"/>
                    </w:rPr>
                    <w:t xml:space="preserve">Dio </w:t>
                  </w:r>
                </w:p>
                <w:p w:rsidRDefault="00110E53" w:rsidP="00110E53" w:rsidR="00110E53">
                  <w:pPr>
                    <w:pStyle w:val="Bezproreda"/>
                    <w:rPr>
                      <w:rFonts w:hAnsi="Book Antiqua" w:ascii="Book Antiqua"/>
                      <w:sz w:val="20"/>
                      <w:szCs w:val="20"/>
                    </w:rPr>
                  </w:pPr>
                  <w:r w:rsidRPr="00561F14">
                    <w:rPr>
                      <w:rFonts w:hAnsi="Book Antiqua" w:ascii="Book Antiqua"/>
                      <w:sz w:val="20"/>
                      <w:szCs w:val="20"/>
                    </w:rPr>
                    <w:t>imovine</w:t>
                  </w:r>
                </w:p>
                <w:p w:rsidRDefault="00110E53" w:rsidP="00110E53" w:rsidR="00110E53">
                  <w:pPr>
                    <w:pStyle w:val="Bezproreda"/>
                    <w:rPr>
                      <w:rFonts w:hAnsi="Book Antiqua" w:ascii="Book Antiqua"/>
                      <w:sz w:val="20"/>
                      <w:szCs w:val="20"/>
                    </w:rPr>
                  </w:pPr>
                  <w:r w:rsidRPr="00561F14">
                    <w:rPr>
                      <w:rFonts w:hAnsi="Book Antiqua" w:ascii="Book Antiqua"/>
                      <w:sz w:val="20"/>
                      <w:szCs w:val="20"/>
                    </w:rPr>
                    <w:t>na koji se</w:t>
                  </w:r>
                </w:p>
                <w:p w:rsidRDefault="00110E53" w:rsidP="00110E53" w:rsidR="00110E53">
                  <w:pPr>
                    <w:pStyle w:val="Bezproreda"/>
                    <w:rPr>
                      <w:rFonts w:hAnsi="Book Antiqua" w:ascii="Book Antiqua"/>
                      <w:sz w:val="20"/>
                      <w:szCs w:val="20"/>
                    </w:rPr>
                  </w:pPr>
                  <w:r w:rsidRPr="00561F14">
                    <w:rPr>
                      <w:rFonts w:hAnsi="Book Antiqua" w:ascii="Book Antiqua"/>
                      <w:sz w:val="20"/>
                      <w:szCs w:val="20"/>
                    </w:rPr>
                    <w:t xml:space="preserve"> odnosi</w:t>
                  </w:r>
                </w:p>
                <w:p w:rsidRDefault="00110E53" w:rsidP="00110E53" w:rsidR="00110E53">
                  <w:pPr>
                    <w:pStyle w:val="Bezproreda"/>
                    <w:rPr>
                      <w:rFonts w:hAnsi="Book Antiqua" w:ascii="Book Antiqua"/>
                      <w:sz w:val="20"/>
                      <w:szCs w:val="20"/>
                    </w:rPr>
                  </w:pPr>
                  <w:proofErr w:type="spellStart"/>
                  <w:r w:rsidRPr="00561F14">
                    <w:rPr>
                      <w:rFonts w:hAnsi="Book Antiqua" w:ascii="Book Antiqua"/>
                      <w:sz w:val="20"/>
                      <w:szCs w:val="20"/>
                    </w:rPr>
                    <w:t>razlučno</w:t>
                  </w:r>
                  <w:proofErr w:type="spellEnd"/>
                  <w:r w:rsidRPr="00561F14">
                    <w:rPr>
                      <w:rFonts w:hAnsi="Book Antiqua" w:ascii="Book Antiqua"/>
                      <w:sz w:val="20"/>
                      <w:szCs w:val="20"/>
                    </w:rPr>
                    <w:t xml:space="preserve"> </w:t>
                  </w:r>
                </w:p>
                <w:p w:rsidRDefault="00110E53" w:rsidP="00110E53" w:rsidR="00110E53" w:rsidRPr="00561F14">
                  <w:pPr>
                    <w:pStyle w:val="Bezproreda"/>
                    <w:rPr>
                      <w:rFonts w:hAnsi="Book Antiqua" w:ascii="Book Antiqua"/>
                      <w:sz w:val="20"/>
                      <w:szCs w:val="20"/>
                    </w:rPr>
                  </w:pPr>
                  <w:r w:rsidRPr="00561F14">
                    <w:rPr>
                      <w:rFonts w:hAnsi="Book Antiqua" w:ascii="Book Antiqua"/>
                      <w:sz w:val="20"/>
                      <w:szCs w:val="20"/>
                    </w:rPr>
                    <w:t>pravo</w:t>
                  </w:r>
                </w:p>
              </w:tc>
            </w:tr>
            <w:tr w:rsidTr="0069107E" w:rsidR="00110E53" w:rsidRPr="00B40BEB">
              <w:trPr>
                <w:jc w:val="center"/>
              </w:trPr>
              <w:tc>
                <w:tcPr>
                  <w:tcW w:type="dxa" w:w="675"/>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1.</w:t>
                  </w:r>
                </w:p>
              </w:tc>
              <w:tc>
                <w:tcPr>
                  <w:tcW w:type="dxa" w:w="1701"/>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Grad </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tc>
              <w:tc>
                <w:tcPr>
                  <w:tcW w:type="dxa" w:w="1418"/>
                </w:tcPr>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61817894937</w:t>
                  </w:r>
                  <w:proofErr w:type="spellEnd"/>
                </w:p>
              </w:tc>
              <w:tc>
                <w:tcPr>
                  <w:tcW w:type="dxa" w:w="1276"/>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Zagreb</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Trg</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S. Radića 1</w:t>
                  </w:r>
                </w:p>
              </w:tc>
              <w:tc>
                <w:tcPr>
                  <w:tcW w:type="dxa" w:w="1417"/>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Zemljišna</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knjiga </w:t>
                  </w:r>
                </w:p>
                <w:p w:rsidRDefault="00110E53" w:rsidP="00110E53" w:rsidR="00110E53">
                  <w:pPr>
                    <w:pStyle w:val="Bezproreda"/>
                    <w:rPr>
                      <w:rFonts w:hAnsi="Times New Roman" w:ascii="Times New Roman"/>
                      <w:sz w:val="20"/>
                      <w:szCs w:val="20"/>
                    </w:rPr>
                  </w:pPr>
                  <w:r w:rsidRPr="00561F14">
                    <w:rPr>
                      <w:rFonts w:hAnsi="Times New Roman" w:ascii="Times New Roman"/>
                      <w:sz w:val="20"/>
                      <w:szCs w:val="20"/>
                    </w:rPr>
                    <w:t xml:space="preserve">Općinskog građanskog </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suda</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 u </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 xml:space="preserve">Zagrebu </w:t>
                  </w:r>
                </w:p>
              </w:tc>
              <w:tc>
                <w:tcPr>
                  <w:tcW w:type="dxa" w:w="1418"/>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12.372.136,</w:t>
                  </w:r>
                  <w:proofErr w:type="spellStart"/>
                  <w:r w:rsidRPr="00561F14">
                    <w:rPr>
                      <w:rFonts w:hAnsi="Times New Roman" w:ascii="Times New Roman"/>
                      <w:sz w:val="20"/>
                      <w:szCs w:val="20"/>
                    </w:rPr>
                    <w:t>12</w:t>
                  </w:r>
                  <w:proofErr w:type="spellEnd"/>
                  <w:r w:rsidRPr="00561F14">
                    <w:rPr>
                      <w:rFonts w:hAnsi="Times New Roman" w:ascii="Times New Roman"/>
                      <w:sz w:val="20"/>
                      <w:szCs w:val="20"/>
                    </w:rPr>
                    <w:t xml:space="preserve"> </w:t>
                  </w:r>
                </w:p>
              </w:tc>
              <w:tc>
                <w:tcPr>
                  <w:tcW w:type="dxa" w:w="1134"/>
                </w:tcPr>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Rješenja o osiguranju</w:t>
                  </w:r>
                </w:p>
              </w:tc>
              <w:tc>
                <w:tcPr>
                  <w:tcW w:type="dxa" w:w="1701"/>
                </w:tcPr>
                <w:p w:rsidRDefault="00110E53" w:rsidP="00110E53" w:rsidR="00110E53">
                  <w:pPr>
                    <w:pStyle w:val="Bezproreda"/>
                    <w:rPr>
                      <w:rFonts w:hAnsi="Times New Roman" w:ascii="Times New Roman"/>
                      <w:sz w:val="20"/>
                      <w:szCs w:val="20"/>
                    </w:rPr>
                  </w:pPr>
                  <w:r w:rsidRPr="00561F14">
                    <w:rPr>
                      <w:rFonts w:hAnsi="Times New Roman" w:ascii="Times New Roman"/>
                      <w:sz w:val="20"/>
                      <w:szCs w:val="20"/>
                    </w:rPr>
                    <w:t>Etaže br. 2,</w:t>
                  </w:r>
                  <w:proofErr w:type="spellStart"/>
                  <w:r w:rsidRPr="00561F14">
                    <w:rPr>
                      <w:rFonts w:hAnsi="Times New Roman" w:ascii="Times New Roman"/>
                      <w:sz w:val="20"/>
                      <w:szCs w:val="20"/>
                    </w:rPr>
                    <w:t>24</w:t>
                  </w:r>
                  <w:proofErr w:type="spellEnd"/>
                  <w:r w:rsidRPr="00561F14">
                    <w:rPr>
                      <w:rFonts w:hAnsi="Times New Roman" w:ascii="Times New Roman"/>
                      <w:sz w:val="20"/>
                      <w:szCs w:val="20"/>
                    </w:rPr>
                    <w:t>,</w:t>
                  </w:r>
                  <w:proofErr w:type="spellStart"/>
                  <w:r w:rsidRPr="00561F14">
                    <w:rPr>
                      <w:rFonts w:hAnsi="Times New Roman" w:ascii="Times New Roman"/>
                      <w:sz w:val="20"/>
                      <w:szCs w:val="20"/>
                    </w:rPr>
                    <w:t>28</w:t>
                  </w:r>
                  <w:proofErr w:type="spellEnd"/>
                  <w:r w:rsidRPr="00561F14">
                    <w:rPr>
                      <w:rFonts w:hAnsi="Times New Roman" w:ascii="Times New Roman"/>
                      <w:sz w:val="20"/>
                      <w:szCs w:val="20"/>
                    </w:rPr>
                    <w:t>,</w:t>
                  </w:r>
                </w:p>
                <w:p w:rsidRDefault="00110E53" w:rsidP="00110E53" w:rsidR="00110E53" w:rsidRPr="00561F14">
                  <w:pPr>
                    <w:pStyle w:val="Bezproreda"/>
                    <w:rPr>
                      <w:rFonts w:hAnsi="Times New Roman" w:ascii="Times New Roman"/>
                      <w:sz w:val="20"/>
                      <w:szCs w:val="20"/>
                    </w:rPr>
                  </w:pPr>
                  <w:proofErr w:type="spellStart"/>
                  <w:r w:rsidRPr="00561F14">
                    <w:rPr>
                      <w:rFonts w:hAnsi="Times New Roman" w:ascii="Times New Roman"/>
                      <w:sz w:val="20"/>
                      <w:szCs w:val="20"/>
                    </w:rPr>
                    <w:t>36</w:t>
                  </w:r>
                  <w:proofErr w:type="spellEnd"/>
                  <w:r w:rsidRPr="00561F14">
                    <w:rPr>
                      <w:rFonts w:hAnsi="Times New Roman" w:ascii="Times New Roman"/>
                      <w:sz w:val="20"/>
                      <w:szCs w:val="20"/>
                    </w:rPr>
                    <w:t>,</w:t>
                  </w:r>
                  <w:proofErr w:type="spellStart"/>
                  <w:r w:rsidRPr="00561F14">
                    <w:rPr>
                      <w:rFonts w:hAnsi="Times New Roman" w:ascii="Times New Roman"/>
                      <w:sz w:val="20"/>
                      <w:szCs w:val="20"/>
                    </w:rPr>
                    <w:t>50</w:t>
                  </w:r>
                  <w:proofErr w:type="spellEnd"/>
                  <w:r w:rsidRPr="00561F14">
                    <w:rPr>
                      <w:rFonts w:hAnsi="Times New Roman" w:ascii="Times New Roman"/>
                      <w:sz w:val="20"/>
                      <w:szCs w:val="20"/>
                    </w:rPr>
                    <w:t>,</w:t>
                  </w:r>
                  <w:proofErr w:type="spellStart"/>
                  <w:r w:rsidRPr="00561F14">
                    <w:rPr>
                      <w:rFonts w:hAnsi="Times New Roman" w:ascii="Times New Roman"/>
                      <w:sz w:val="20"/>
                      <w:szCs w:val="20"/>
                    </w:rPr>
                    <w:t>57</w:t>
                  </w:r>
                  <w:proofErr w:type="spellEnd"/>
                  <w:r w:rsidRPr="00561F14">
                    <w:rPr>
                      <w:rFonts w:hAnsi="Times New Roman" w:ascii="Times New Roman"/>
                      <w:sz w:val="20"/>
                      <w:szCs w:val="20"/>
                    </w:rPr>
                    <w:t>,</w:t>
                  </w:r>
                  <w:proofErr w:type="spellStart"/>
                  <w:r w:rsidRPr="00561F14">
                    <w:rPr>
                      <w:rFonts w:hAnsi="Times New Roman" w:ascii="Times New Roman"/>
                      <w:sz w:val="20"/>
                      <w:szCs w:val="20"/>
                    </w:rPr>
                    <w:t>67</w:t>
                  </w:r>
                  <w:proofErr w:type="spellEnd"/>
                  <w:r w:rsidRPr="00561F14">
                    <w:rPr>
                      <w:rFonts w:hAnsi="Times New Roman" w:ascii="Times New Roman"/>
                      <w:sz w:val="20"/>
                      <w:szCs w:val="20"/>
                    </w:rPr>
                    <w:t>,</w:t>
                  </w:r>
                  <w:proofErr w:type="spellStart"/>
                  <w:r w:rsidRPr="00561F14">
                    <w:rPr>
                      <w:rFonts w:hAnsi="Times New Roman" w:ascii="Times New Roman"/>
                      <w:sz w:val="20"/>
                      <w:szCs w:val="20"/>
                    </w:rPr>
                    <w:t>78</w:t>
                  </w:r>
                  <w:proofErr w:type="spellEnd"/>
                </w:p>
                <w:p w:rsidRDefault="00110E53" w:rsidP="00110E53" w:rsidR="00110E53">
                  <w:pPr>
                    <w:pStyle w:val="Bezproreda"/>
                    <w:rPr>
                      <w:rFonts w:hAnsi="Times New Roman" w:ascii="Times New Roman"/>
                      <w:sz w:val="20"/>
                      <w:szCs w:val="20"/>
                    </w:rPr>
                  </w:pPr>
                  <w:r w:rsidRPr="00561F14">
                    <w:rPr>
                      <w:rFonts w:hAnsi="Times New Roman" w:ascii="Times New Roman"/>
                      <w:sz w:val="20"/>
                      <w:szCs w:val="20"/>
                    </w:rPr>
                    <w:t>u poslovnoj zgradi</w:t>
                  </w:r>
                </w:p>
                <w:p w:rsidRDefault="00110E53" w:rsidP="00110E53" w:rsidR="00110E53">
                  <w:pPr>
                    <w:pStyle w:val="Bezproreda"/>
                    <w:rPr>
                      <w:rFonts w:hAnsi="Times New Roman" w:ascii="Times New Roman"/>
                      <w:sz w:val="20"/>
                      <w:szCs w:val="20"/>
                    </w:rPr>
                  </w:pPr>
                  <w:r w:rsidRPr="00561F14">
                    <w:rPr>
                      <w:rFonts w:hAnsi="Times New Roman" w:ascii="Times New Roman"/>
                      <w:sz w:val="20"/>
                      <w:szCs w:val="20"/>
                    </w:rPr>
                    <w:t xml:space="preserve"> u Prečkom</w:t>
                  </w:r>
                </w:p>
                <w:p w:rsidRDefault="00110E53" w:rsidP="00110E53" w:rsidR="00110E53">
                  <w:pPr>
                    <w:pStyle w:val="Bezproreda"/>
                    <w:rPr>
                      <w:rFonts w:hAnsi="Times New Roman" w:ascii="Times New Roman"/>
                      <w:sz w:val="20"/>
                      <w:szCs w:val="20"/>
                    </w:rPr>
                  </w:pPr>
                  <w:r>
                    <w:rPr>
                      <w:rFonts w:hAnsi="Times New Roman" w:ascii="Times New Roman"/>
                      <w:sz w:val="20"/>
                      <w:szCs w:val="20"/>
                    </w:rPr>
                    <w:t xml:space="preserve"> </w:t>
                  </w:r>
                  <w:r w:rsidRPr="00561F14">
                    <w:rPr>
                      <w:rFonts w:hAnsi="Times New Roman" w:ascii="Times New Roman"/>
                      <w:sz w:val="20"/>
                      <w:szCs w:val="20"/>
                    </w:rPr>
                    <w:t xml:space="preserve">upisanoj u </w:t>
                  </w:r>
                </w:p>
                <w:p w:rsidRDefault="00110E53" w:rsidP="00110E53" w:rsidR="00110E53">
                  <w:pPr>
                    <w:pStyle w:val="Bezproreda"/>
                    <w:rPr>
                      <w:rFonts w:hAnsi="Times New Roman" w:ascii="Times New Roman"/>
                      <w:sz w:val="20"/>
                      <w:szCs w:val="20"/>
                    </w:rPr>
                  </w:pPr>
                  <w:proofErr w:type="spellStart"/>
                  <w:r w:rsidRPr="00561F14">
                    <w:rPr>
                      <w:rFonts w:hAnsi="Times New Roman" w:ascii="Times New Roman"/>
                      <w:sz w:val="20"/>
                      <w:szCs w:val="20"/>
                    </w:rPr>
                    <w:t>zk</w:t>
                  </w:r>
                  <w:proofErr w:type="spellEnd"/>
                  <w:r w:rsidRPr="00561F14">
                    <w:rPr>
                      <w:rFonts w:hAnsi="Times New Roman" w:ascii="Times New Roman"/>
                      <w:sz w:val="20"/>
                      <w:szCs w:val="20"/>
                    </w:rPr>
                    <w:t xml:space="preserve">. ul. </w:t>
                  </w:r>
                  <w:proofErr w:type="spellStart"/>
                  <w:r w:rsidRPr="00561F14">
                    <w:rPr>
                      <w:rFonts w:hAnsi="Times New Roman" w:ascii="Times New Roman"/>
                      <w:sz w:val="20"/>
                      <w:szCs w:val="20"/>
                    </w:rPr>
                    <w:t>6756</w:t>
                  </w:r>
                  <w:proofErr w:type="spellEnd"/>
                  <w:r w:rsidRPr="00561F14">
                    <w:rPr>
                      <w:rFonts w:hAnsi="Times New Roman" w:ascii="Times New Roman"/>
                      <w:sz w:val="20"/>
                      <w:szCs w:val="20"/>
                    </w:rPr>
                    <w:t xml:space="preserve">, </w:t>
                  </w:r>
                </w:p>
                <w:p w:rsidRDefault="00110E53" w:rsidP="00110E53" w:rsidR="00110E53" w:rsidRPr="00561F14">
                  <w:pPr>
                    <w:pStyle w:val="Bezproreda"/>
                    <w:rPr>
                      <w:rFonts w:hAnsi="Times New Roman" w:ascii="Times New Roman"/>
                      <w:sz w:val="20"/>
                      <w:szCs w:val="20"/>
                    </w:rPr>
                  </w:pPr>
                  <w:r w:rsidRPr="00561F14">
                    <w:rPr>
                      <w:rFonts w:hAnsi="Times New Roman" w:ascii="Times New Roman"/>
                      <w:sz w:val="20"/>
                      <w:szCs w:val="20"/>
                    </w:rPr>
                    <w:t>k.o. Vrapče Novo</w:t>
                  </w:r>
                </w:p>
              </w:tc>
            </w:tr>
          </w:tbl>
          <w:p w:rsidRDefault="00110E53" w:rsidP="00110E53" w:rsidR="00110E53">
            <w:pPr>
              <w:rPr>
                <w:szCs w:val="24"/>
              </w:rPr>
            </w:pPr>
          </w:p>
          <w:p w:rsidRDefault="00110E53" w:rsidP="00110E53" w:rsidR="00110E53">
            <w:pPr>
              <w:tabs>
                <w:tab w:pos="3120" w:val="left"/>
              </w:tabs>
              <w:rPr>
                <w:rFonts w:hAnsi="Book Antiqua" w:ascii="Book Antiqua"/>
                <w:szCs w:val="24"/>
              </w:rPr>
            </w:pPr>
          </w:p>
          <w:p w:rsidRDefault="00DF746F" w:rsidP="00AA5D98" w:rsidR="00DF746F">
            <w:pPr>
              <w:pStyle w:val="Tijeloteksta2"/>
              <w:tabs>
                <w:tab w:pos="6150" w:val="left"/>
              </w:tabs>
              <w:jc w:val="center"/>
              <w:rPr>
                <w:b/>
                <w:bCs/>
                <w:sz w:val="24"/>
              </w:rPr>
            </w:pPr>
          </w:p>
          <w:p w:rsidRDefault="00DF746F" w:rsidP="00DF746F" w:rsidR="00DF746F">
            <w:pPr>
              <w:pStyle w:val="Tijeloteksta2"/>
              <w:tabs>
                <w:tab w:pos="6150" w:val="left"/>
              </w:tabs>
              <w:jc w:val="right"/>
              <w:rPr>
                <w:b/>
                <w:bCs/>
                <w:sz w:val="24"/>
              </w:rPr>
            </w:pPr>
          </w:p>
          <w:p w:rsidRDefault="00DF746F" w:rsidP="00DF746F" w:rsidR="00DF746F" w:rsidRPr="005C5B6F">
            <w:pPr>
              <w:pStyle w:val="Zaglavlje"/>
              <w:rPr>
                <w:b/>
                <w:sz w:val="28"/>
                <w:szCs w:val="28"/>
              </w:rPr>
            </w:pPr>
            <w:r>
              <w:rPr>
                <w:b/>
                <w:sz w:val="28"/>
                <w:szCs w:val="28"/>
              </w:rPr>
              <w:t xml:space="preserve">                               PREGLED IMOVINE I OBVEZA</w:t>
            </w:r>
          </w:p>
          <w:p w:rsidRDefault="00DF746F" w:rsidP="00DF746F" w:rsidR="00DF746F" w:rsidRPr="005C5B6F">
            <w:pPr>
              <w:pStyle w:val="Bezproreda"/>
              <w:rPr>
                <w:b/>
              </w:rPr>
            </w:pPr>
            <w:r w:rsidRPr="005C5B6F">
              <w:rPr>
                <w:rFonts w:hAnsi="Book Antiqua" w:ascii="Book Antiqua"/>
                <w:b/>
              </w:rPr>
              <w:t xml:space="preserve">                                              </w:t>
            </w:r>
          </w:p>
          <w:p w:rsidRDefault="00DF746F" w:rsidP="00DF746F" w:rsidR="00DF746F" w:rsidRPr="005C5B6F">
            <w:pPr>
              <w:pStyle w:val="Bezproreda"/>
              <w:rPr>
                <w:b/>
              </w:rPr>
            </w:pPr>
            <w:r w:rsidRPr="005C5B6F">
              <w:rPr>
                <w:rFonts w:hAnsi="Book Antiqua" w:ascii="Book Antiqua"/>
                <w:b/>
              </w:rPr>
              <w:t xml:space="preserve">                                              </w:t>
            </w:r>
          </w:p>
          <w:p w:rsidRDefault="00DF746F" w:rsidP="00DF746F" w:rsidR="00DF746F">
            <w:pPr>
              <w:pStyle w:val="Bezproreda"/>
              <w:jc w:val="both"/>
            </w:pPr>
          </w:p>
          <w:p w:rsidRDefault="00DF746F" w:rsidP="00DF746F" w:rsidR="00DF746F">
            <w:pPr>
              <w:pStyle w:val="Bezproreda"/>
              <w:jc w:val="both"/>
              <w:rPr>
                <w:rFonts w:hAnsi="Book Antiqua" w:ascii="Book Antiqua"/>
              </w:rPr>
            </w:pPr>
            <w:r w:rsidRPr="00187BB4">
              <w:rPr>
                <w:rFonts w:hAnsi="Book Antiqua" w:ascii="Book Antiqua"/>
                <w:b/>
              </w:rPr>
              <w:t>IMOVINU</w:t>
            </w:r>
            <w:r>
              <w:rPr>
                <w:rFonts w:hAnsi="Book Antiqua" w:ascii="Book Antiqua"/>
              </w:rPr>
              <w:t xml:space="preserve"> stečajnog dužnika čine : </w:t>
            </w:r>
          </w:p>
          <w:p w:rsidRDefault="00DF746F" w:rsidP="00DF746F" w:rsidR="00DF746F">
            <w:pPr>
              <w:pStyle w:val="Bezproreda"/>
              <w:jc w:val="both"/>
              <w:rPr>
                <w:rFonts w:hAnsi="Book Antiqua" w:ascii="Book Antiqua"/>
              </w:rPr>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665"/>
              <w:gridCol w:w="5375"/>
              <w:gridCol w:w="3033"/>
            </w:tblGrid>
            <w:tr w:rsidTr="0069107E" w:rsidR="00DF746F">
              <w:tc>
                <w:tcPr>
                  <w:tcW w:type="dxa" w:w="675"/>
                </w:tcPr>
                <w:p w:rsidRDefault="00DF746F" w:rsidP="0069107E" w:rsidR="00DF746F">
                  <w:pPr>
                    <w:pStyle w:val="Bezproreda"/>
                    <w:jc w:val="right"/>
                    <w:rPr>
                      <w:rFonts w:hAnsi="Book Antiqua" w:ascii="Book Antiqua"/>
                    </w:rPr>
                  </w:pPr>
                  <w:r>
                    <w:rPr>
                      <w:rFonts w:hAnsi="Book Antiqua" w:ascii="Book Antiqua"/>
                    </w:rPr>
                    <w:t>a)</w:t>
                  </w:r>
                </w:p>
              </w:tc>
              <w:tc>
                <w:tcPr>
                  <w:tcW w:type="dxa" w:w="5517"/>
                </w:tcPr>
                <w:p w:rsidRDefault="00DF746F" w:rsidP="0069107E" w:rsidR="00DF746F">
                  <w:pPr>
                    <w:pStyle w:val="Bezproreda"/>
                    <w:jc w:val="both"/>
                    <w:rPr>
                      <w:rFonts w:hAnsi="Book Antiqua" w:ascii="Book Antiqua"/>
                    </w:rPr>
                  </w:pPr>
                  <w:r>
                    <w:rPr>
                      <w:rFonts w:hAnsi="Book Antiqua" w:ascii="Book Antiqua"/>
                    </w:rPr>
                    <w:t>nekretnine</w:t>
                  </w:r>
                </w:p>
              </w:tc>
              <w:tc>
                <w:tcPr>
                  <w:tcW w:type="dxa" w:w="3096"/>
                </w:tcPr>
                <w:p w:rsidRDefault="00DF746F" w:rsidP="0069107E" w:rsidR="00DF746F">
                  <w:pPr>
                    <w:pStyle w:val="Bezproreda"/>
                    <w:jc w:val="right"/>
                    <w:rPr>
                      <w:rFonts w:hAnsi="Book Antiqua" w:ascii="Book Antiqua"/>
                    </w:rPr>
                  </w:pPr>
                  <w:proofErr w:type="spellStart"/>
                  <w:r>
                    <w:rPr>
                      <w:rFonts w:hAnsi="Book Antiqua" w:ascii="Book Antiqua"/>
                    </w:rPr>
                    <w:t>341</w:t>
                  </w:r>
                  <w:proofErr w:type="spellEnd"/>
                  <w:r w:rsidRPr="00105B80">
                    <w:rPr>
                      <w:rFonts w:hAnsi="Book Antiqua" w:ascii="Book Antiqua"/>
                    </w:rPr>
                    <w:t>,</w:t>
                  </w:r>
                  <w:proofErr w:type="spellStart"/>
                  <w:r>
                    <w:rPr>
                      <w:rFonts w:hAnsi="Book Antiqua" w:ascii="Book Antiqua"/>
                    </w:rPr>
                    <w:t>000</w:t>
                  </w:r>
                  <w:proofErr w:type="spellEnd"/>
                  <w:r w:rsidRPr="00105B80">
                    <w:rPr>
                      <w:rFonts w:hAnsi="Book Antiqua" w:ascii="Book Antiqua"/>
                    </w:rPr>
                    <w:t>,</w:t>
                  </w:r>
                  <w:proofErr w:type="spellStart"/>
                  <w:r w:rsidRPr="00105B80">
                    <w:rPr>
                      <w:rFonts w:hAnsi="Book Antiqua" w:ascii="Book Antiqua"/>
                    </w:rPr>
                    <w:t>00</w:t>
                  </w:r>
                  <w:proofErr w:type="spellEnd"/>
                  <w:r>
                    <w:rPr>
                      <w:rFonts w:hAnsi="Book Antiqua" w:ascii="Book Antiqua"/>
                    </w:rPr>
                    <w:t xml:space="preserve">  kuna</w:t>
                  </w:r>
                </w:p>
              </w:tc>
            </w:tr>
            <w:tr w:rsidTr="0069107E" w:rsidR="00DF746F">
              <w:tc>
                <w:tcPr>
                  <w:tcW w:type="dxa" w:w="675"/>
                </w:tcPr>
                <w:p w:rsidRDefault="00DF746F" w:rsidP="0069107E" w:rsidR="00DF746F">
                  <w:pPr>
                    <w:pStyle w:val="Bezproreda"/>
                    <w:jc w:val="right"/>
                    <w:rPr>
                      <w:rFonts w:hAnsi="Book Antiqua" w:ascii="Book Antiqua"/>
                    </w:rPr>
                  </w:pPr>
                  <w:r>
                    <w:rPr>
                      <w:rFonts w:hAnsi="Book Antiqua" w:ascii="Book Antiqua"/>
                    </w:rPr>
                    <w:t xml:space="preserve">c) </w:t>
                  </w:r>
                </w:p>
              </w:tc>
              <w:tc>
                <w:tcPr>
                  <w:tcW w:type="dxa" w:w="5517"/>
                </w:tcPr>
                <w:p w:rsidRDefault="00DF746F" w:rsidP="0069107E" w:rsidR="00DF746F">
                  <w:pPr>
                    <w:pStyle w:val="Bezproreda"/>
                    <w:jc w:val="both"/>
                    <w:rPr>
                      <w:rFonts w:hAnsi="Book Antiqua" w:ascii="Book Antiqua"/>
                    </w:rPr>
                  </w:pPr>
                  <w:r>
                    <w:rPr>
                      <w:rFonts w:hAnsi="Book Antiqua" w:ascii="Book Antiqua"/>
                    </w:rPr>
                    <w:t>stvari</w:t>
                  </w:r>
                </w:p>
              </w:tc>
              <w:tc>
                <w:tcPr>
                  <w:tcW w:type="dxa" w:w="3096"/>
                </w:tcPr>
                <w:p w:rsidRDefault="00DF746F" w:rsidP="0069107E" w:rsidR="00DF746F" w:rsidRPr="00FB1F7B">
                  <w:pPr>
                    <w:pStyle w:val="Bezproreda"/>
                    <w:rPr>
                      <w:rFonts w:hAnsi="Book Antiqua" w:ascii="Book Antiqua"/>
                    </w:rPr>
                  </w:pPr>
                  <w:r w:rsidRPr="00FB1F7B">
                    <w:rPr>
                      <w:rFonts w:hAnsi="Book Antiqua" w:ascii="Book Antiqua"/>
                    </w:rPr>
                    <w:t xml:space="preserve">                   </w:t>
                  </w:r>
                  <w:r>
                    <w:rPr>
                      <w:rFonts w:hAnsi="Book Antiqua" w:ascii="Book Antiqua"/>
                    </w:rPr>
                    <w:t xml:space="preserve">   </w:t>
                  </w:r>
                  <w:r w:rsidRPr="00FB1F7B">
                    <w:rPr>
                      <w:rFonts w:hAnsi="Book Antiqua" w:ascii="Book Antiqua"/>
                    </w:rPr>
                    <w:t xml:space="preserve">  </w:t>
                  </w:r>
                  <w:r>
                    <w:rPr>
                      <w:rFonts w:hAnsi="Book Antiqua" w:ascii="Book Antiqua"/>
                    </w:rPr>
                    <w:t xml:space="preserve"> </w:t>
                  </w:r>
                  <w:proofErr w:type="spellStart"/>
                  <w:r>
                    <w:rPr>
                      <w:rFonts w:hAnsi="Book Antiqua" w:ascii="Book Antiqua"/>
                    </w:rPr>
                    <w:t>10</w:t>
                  </w:r>
                  <w:proofErr w:type="spellEnd"/>
                  <w:r>
                    <w:rPr>
                      <w:rFonts w:hAnsi="Book Antiqua" w:ascii="Book Antiqua"/>
                    </w:rPr>
                    <w:t>,</w:t>
                  </w:r>
                  <w:proofErr w:type="spellStart"/>
                  <w:r>
                    <w:rPr>
                      <w:rFonts w:hAnsi="Book Antiqua" w:ascii="Book Antiqua"/>
                    </w:rPr>
                    <w:t>000</w:t>
                  </w:r>
                  <w:proofErr w:type="spellEnd"/>
                  <w:r>
                    <w:rPr>
                      <w:rFonts w:hAnsi="Book Antiqua" w:ascii="Book Antiqua"/>
                    </w:rPr>
                    <w:t>,</w:t>
                  </w:r>
                  <w:proofErr w:type="spellStart"/>
                  <w:r>
                    <w:rPr>
                      <w:rFonts w:hAnsi="Book Antiqua" w:ascii="Book Antiqua"/>
                    </w:rPr>
                    <w:t>00</w:t>
                  </w:r>
                  <w:proofErr w:type="spellEnd"/>
                  <w:r>
                    <w:rPr>
                      <w:rFonts w:hAnsi="Book Antiqua" w:ascii="Book Antiqua"/>
                    </w:rPr>
                    <w:t xml:space="preserve"> </w:t>
                  </w:r>
                  <w:r w:rsidRPr="00FB1F7B">
                    <w:rPr>
                      <w:rFonts w:hAnsi="Book Antiqua" w:ascii="Book Antiqua"/>
                    </w:rPr>
                    <w:t xml:space="preserve"> kuna</w:t>
                  </w:r>
                </w:p>
              </w:tc>
            </w:tr>
            <w:tr w:rsidTr="0069107E" w:rsidR="00DF746F">
              <w:tc>
                <w:tcPr>
                  <w:tcW w:type="dxa" w:w="675"/>
                  <w:tcBorders>
                    <w:top w:space="0" w:sz="4" w:color="auto" w:val="single"/>
                  </w:tcBorders>
                </w:tcPr>
                <w:p w:rsidRDefault="00DF746F" w:rsidP="0069107E" w:rsidR="00DF746F">
                  <w:pPr>
                    <w:pStyle w:val="Bezproreda"/>
                    <w:jc w:val="right"/>
                    <w:rPr>
                      <w:rFonts w:hAnsi="Book Antiqua" w:ascii="Book Antiqua"/>
                    </w:rPr>
                  </w:pPr>
                </w:p>
              </w:tc>
              <w:tc>
                <w:tcPr>
                  <w:tcW w:type="dxa" w:w="5517"/>
                  <w:tcBorders>
                    <w:top w:space="0" w:sz="4" w:color="auto" w:val="single"/>
                  </w:tcBorders>
                </w:tcPr>
                <w:p w:rsidRDefault="00DF746F" w:rsidP="0069107E" w:rsidR="00DF746F" w:rsidRPr="001E3805">
                  <w:pPr>
                    <w:pStyle w:val="Bezproreda"/>
                    <w:jc w:val="both"/>
                    <w:rPr>
                      <w:rFonts w:hAnsi="Book Antiqua" w:ascii="Book Antiqua"/>
                      <w:b/>
                    </w:rPr>
                  </w:pPr>
                  <w:r>
                    <w:rPr>
                      <w:rFonts w:hAnsi="Book Antiqua" w:ascii="Book Antiqua"/>
                      <w:b/>
                    </w:rPr>
                    <w:t>ukupno</w:t>
                  </w:r>
                </w:p>
              </w:tc>
              <w:tc>
                <w:tcPr>
                  <w:tcW w:type="dxa" w:w="3096"/>
                  <w:tcBorders>
                    <w:top w:space="0" w:sz="4" w:color="auto" w:val="single"/>
                  </w:tcBorders>
                </w:tcPr>
                <w:p w:rsidRDefault="00DF746F" w:rsidP="0069107E" w:rsidR="00DF746F" w:rsidRPr="001E3805">
                  <w:pPr>
                    <w:pStyle w:val="Bezproreda"/>
                    <w:jc w:val="center"/>
                    <w:rPr>
                      <w:rFonts w:hAnsi="Book Antiqua" w:ascii="Book Antiqua"/>
                      <w:b/>
                    </w:rPr>
                  </w:pPr>
                  <w:r>
                    <w:rPr>
                      <w:rFonts w:hAnsi="Book Antiqua" w:ascii="Book Antiqua"/>
                      <w:b/>
                    </w:rPr>
                    <w:t xml:space="preserve">                     </w:t>
                  </w:r>
                  <w:proofErr w:type="spellStart"/>
                  <w:r>
                    <w:rPr>
                      <w:rFonts w:hAnsi="Book Antiqua" w:ascii="Book Antiqua"/>
                      <w:b/>
                    </w:rPr>
                    <w:t>351</w:t>
                  </w:r>
                  <w:proofErr w:type="spellEnd"/>
                  <w:r>
                    <w:rPr>
                      <w:rFonts w:hAnsi="Book Antiqua" w:ascii="Book Antiqua"/>
                      <w:b/>
                    </w:rPr>
                    <w:t>,</w:t>
                  </w:r>
                  <w:proofErr w:type="spellStart"/>
                  <w:r>
                    <w:rPr>
                      <w:rFonts w:hAnsi="Book Antiqua" w:ascii="Book Antiqua"/>
                      <w:b/>
                    </w:rPr>
                    <w:t>000</w:t>
                  </w:r>
                  <w:proofErr w:type="spellEnd"/>
                  <w:r>
                    <w:rPr>
                      <w:rFonts w:hAnsi="Book Antiqua" w:ascii="Book Antiqua"/>
                      <w:b/>
                    </w:rPr>
                    <w:t>,</w:t>
                  </w:r>
                  <w:proofErr w:type="spellStart"/>
                  <w:r>
                    <w:rPr>
                      <w:rFonts w:hAnsi="Book Antiqua" w:ascii="Book Antiqua"/>
                      <w:b/>
                    </w:rPr>
                    <w:t>00</w:t>
                  </w:r>
                  <w:proofErr w:type="spellEnd"/>
                  <w:r>
                    <w:rPr>
                      <w:rFonts w:hAnsi="Book Antiqua" w:ascii="Book Antiqua"/>
                      <w:b/>
                    </w:rPr>
                    <w:t xml:space="preserve"> ku</w:t>
                  </w:r>
                  <w:r w:rsidRPr="001E3805">
                    <w:rPr>
                      <w:rFonts w:hAnsi="Book Antiqua" w:ascii="Book Antiqua"/>
                      <w:b/>
                    </w:rPr>
                    <w:t>na</w:t>
                  </w:r>
                </w:p>
              </w:tc>
            </w:tr>
          </w:tbl>
          <w:p w:rsidRDefault="00DF746F" w:rsidP="00DF746F" w:rsidR="00DF746F" w:rsidRPr="00350E9E">
            <w:pPr>
              <w:pStyle w:val="Bezproreda"/>
              <w:rPr>
                <w:rFonts w:hAnsi="Book Antiqua" w:ascii="Book Antiqua"/>
                <w:b/>
              </w:rPr>
            </w:pPr>
          </w:p>
          <w:p w:rsidRDefault="00DF746F" w:rsidP="00DF746F" w:rsidR="00DF746F">
            <w:pPr>
              <w:pStyle w:val="Bezproreda"/>
              <w:rPr>
                <w:rFonts w:hAnsi="Book Antiqua" w:ascii="Book Antiqua"/>
              </w:rPr>
            </w:pPr>
          </w:p>
          <w:p w:rsidRDefault="00DF746F" w:rsidP="00DF746F" w:rsidR="00DF746F">
            <w:pPr>
              <w:pStyle w:val="Bezproreda"/>
              <w:rPr>
                <w:rFonts w:hAnsi="Book Antiqua" w:ascii="Book Antiqua"/>
              </w:rPr>
            </w:pPr>
          </w:p>
          <w:p w:rsidRDefault="00DF746F" w:rsidP="00DF746F" w:rsidR="00DF746F">
            <w:pPr>
              <w:pStyle w:val="Bezproreda"/>
              <w:rPr>
                <w:rFonts w:hAnsi="Book Antiqua" w:ascii="Book Antiqua"/>
              </w:rPr>
            </w:pPr>
            <w:r w:rsidRPr="00310F4A">
              <w:rPr>
                <w:rFonts w:hAnsi="Book Antiqua" w:ascii="Book Antiqua"/>
                <w:b/>
              </w:rPr>
              <w:t>OBVEZE</w:t>
            </w:r>
            <w:r>
              <w:rPr>
                <w:rFonts w:hAnsi="Book Antiqua" w:ascii="Book Antiqua"/>
              </w:rPr>
              <w:t xml:space="preserve"> stečajnog dužnika odnose se  na :</w:t>
            </w:r>
          </w:p>
          <w:p w:rsidRDefault="00DF746F" w:rsidP="00DF746F" w:rsidR="00DF746F">
            <w:pPr>
              <w:pStyle w:val="Bezproreda"/>
              <w:rPr>
                <w:rFonts w:hAnsi="Book Antiqua" w:ascii="Book Antiqua"/>
              </w:rPr>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666"/>
              <w:gridCol w:w="5370"/>
              <w:gridCol w:w="3037"/>
            </w:tblGrid>
            <w:tr w:rsidTr="0069107E" w:rsidR="00DF746F">
              <w:tc>
                <w:tcPr>
                  <w:tcW w:type="dxa" w:w="675"/>
                </w:tcPr>
                <w:p w:rsidRDefault="00DF746F" w:rsidP="0069107E" w:rsidR="00DF746F">
                  <w:pPr>
                    <w:pStyle w:val="Bezproreda"/>
                    <w:jc w:val="right"/>
                    <w:rPr>
                      <w:rFonts w:hAnsi="Book Antiqua" w:ascii="Book Antiqua"/>
                    </w:rPr>
                  </w:pPr>
                  <w:r>
                    <w:rPr>
                      <w:rFonts w:hAnsi="Book Antiqua" w:ascii="Book Antiqua"/>
                    </w:rPr>
                    <w:t>a)</w:t>
                  </w:r>
                </w:p>
              </w:tc>
              <w:tc>
                <w:tcPr>
                  <w:tcW w:type="dxa" w:w="5517"/>
                </w:tcPr>
                <w:p w:rsidRDefault="00DF746F" w:rsidP="0069107E" w:rsidR="00DF746F">
                  <w:pPr>
                    <w:pStyle w:val="Bezproreda"/>
                    <w:jc w:val="both"/>
                    <w:rPr>
                      <w:rFonts w:hAnsi="Book Antiqua" w:ascii="Book Antiqua"/>
                    </w:rPr>
                  </w:pPr>
                  <w:r>
                    <w:rPr>
                      <w:rFonts w:hAnsi="Book Antiqua" w:ascii="Book Antiqua"/>
                    </w:rPr>
                    <w:t xml:space="preserve">planirane troškove stečajnog postupka prema predvidivom trajanju stečajnog postupka od </w:t>
                  </w:r>
                  <w:proofErr w:type="spellStart"/>
                  <w:r>
                    <w:rPr>
                      <w:rFonts w:hAnsi="Book Antiqua" w:ascii="Book Antiqua"/>
                    </w:rPr>
                    <w:t>12</w:t>
                  </w:r>
                  <w:proofErr w:type="spellEnd"/>
                  <w:r>
                    <w:rPr>
                      <w:rFonts w:hAnsi="Book Antiqua" w:ascii="Book Antiqua"/>
                    </w:rPr>
                    <w:t xml:space="preserve"> mjeseci</w:t>
                  </w:r>
                </w:p>
              </w:tc>
              <w:tc>
                <w:tcPr>
                  <w:tcW w:type="dxa" w:w="3096"/>
                </w:tcPr>
                <w:p w:rsidRDefault="00DF746F" w:rsidP="0069107E" w:rsidR="00DF746F">
                  <w:pPr>
                    <w:pStyle w:val="Bezproreda"/>
                    <w:jc w:val="center"/>
                    <w:rPr>
                      <w:rFonts w:hAnsi="Book Antiqua" w:ascii="Book Antiqua"/>
                    </w:rPr>
                  </w:pPr>
                  <w:r>
                    <w:rPr>
                      <w:rFonts w:hAnsi="Book Antiqua" w:ascii="Book Antiqua"/>
                    </w:rPr>
                    <w:t xml:space="preserve">                          </w:t>
                  </w:r>
                  <w:proofErr w:type="spellStart"/>
                  <w:r>
                    <w:rPr>
                      <w:rFonts w:hAnsi="Book Antiqua" w:ascii="Book Antiqua"/>
                    </w:rPr>
                    <w:t>20.000</w:t>
                  </w:r>
                  <w:proofErr w:type="spellEnd"/>
                  <w:r>
                    <w:rPr>
                      <w:rFonts w:hAnsi="Book Antiqua" w:ascii="Book Antiqua"/>
                    </w:rPr>
                    <w:t>,</w:t>
                  </w:r>
                  <w:proofErr w:type="spellStart"/>
                  <w:r>
                    <w:rPr>
                      <w:rFonts w:hAnsi="Book Antiqua" w:ascii="Book Antiqua"/>
                    </w:rPr>
                    <w:t>00</w:t>
                  </w:r>
                  <w:proofErr w:type="spellEnd"/>
                  <w:r>
                    <w:rPr>
                      <w:rFonts w:hAnsi="Book Antiqua" w:ascii="Book Antiqua"/>
                    </w:rPr>
                    <w:t xml:space="preserve"> kuna</w:t>
                  </w:r>
                </w:p>
              </w:tc>
            </w:tr>
            <w:tr w:rsidTr="0069107E" w:rsidR="00DF746F">
              <w:tc>
                <w:tcPr>
                  <w:tcW w:type="dxa" w:w="675"/>
                </w:tcPr>
                <w:p w:rsidRDefault="00DF746F" w:rsidP="0069107E" w:rsidR="00DF746F">
                  <w:pPr>
                    <w:pStyle w:val="Bezproreda"/>
                    <w:jc w:val="right"/>
                    <w:rPr>
                      <w:rFonts w:hAnsi="Book Antiqua" w:ascii="Book Antiqua"/>
                    </w:rPr>
                  </w:pPr>
                  <w:r>
                    <w:rPr>
                      <w:rFonts w:hAnsi="Book Antiqua" w:ascii="Book Antiqua"/>
                    </w:rPr>
                    <w:t>b)</w:t>
                  </w:r>
                </w:p>
              </w:tc>
              <w:tc>
                <w:tcPr>
                  <w:tcW w:type="dxa" w:w="5517"/>
                </w:tcPr>
                <w:p w:rsidRDefault="00DF746F" w:rsidP="0069107E" w:rsidR="00DF746F">
                  <w:pPr>
                    <w:pStyle w:val="Bezproreda"/>
                    <w:jc w:val="both"/>
                    <w:rPr>
                      <w:rFonts w:hAnsi="Book Antiqua" w:ascii="Book Antiqua"/>
                    </w:rPr>
                  </w:pPr>
                  <w:r>
                    <w:rPr>
                      <w:rFonts w:hAnsi="Book Antiqua" w:ascii="Book Antiqua"/>
                    </w:rPr>
                    <w:t>planirane ostale obveze stečajne mase</w:t>
                  </w:r>
                </w:p>
              </w:tc>
              <w:tc>
                <w:tcPr>
                  <w:tcW w:type="dxa" w:w="3096"/>
                </w:tcPr>
                <w:p w:rsidRDefault="00DF746F" w:rsidP="0069107E" w:rsidR="00DF746F">
                  <w:pPr>
                    <w:pStyle w:val="Bezproreda"/>
                    <w:jc w:val="right"/>
                    <w:rPr>
                      <w:rFonts w:hAnsi="Book Antiqua" w:ascii="Book Antiqua"/>
                    </w:rPr>
                  </w:pPr>
                  <w:proofErr w:type="spellStart"/>
                  <w:r>
                    <w:rPr>
                      <w:rFonts w:hAnsi="Book Antiqua" w:ascii="Book Antiqua"/>
                    </w:rPr>
                    <w:t>5.000</w:t>
                  </w:r>
                  <w:proofErr w:type="spellEnd"/>
                  <w:r>
                    <w:rPr>
                      <w:rFonts w:hAnsi="Book Antiqua" w:ascii="Book Antiqua"/>
                    </w:rPr>
                    <w:t>,</w:t>
                  </w:r>
                  <w:proofErr w:type="spellStart"/>
                  <w:r>
                    <w:rPr>
                      <w:rFonts w:hAnsi="Book Antiqua" w:ascii="Book Antiqua"/>
                    </w:rPr>
                    <w:t>00</w:t>
                  </w:r>
                  <w:proofErr w:type="spellEnd"/>
                  <w:r>
                    <w:rPr>
                      <w:rFonts w:hAnsi="Book Antiqua" w:ascii="Book Antiqua"/>
                    </w:rPr>
                    <w:t xml:space="preserve"> kuna</w:t>
                  </w:r>
                </w:p>
              </w:tc>
            </w:tr>
            <w:tr w:rsidTr="0069107E" w:rsidR="00DF746F">
              <w:tc>
                <w:tcPr>
                  <w:tcW w:type="dxa" w:w="675"/>
                  <w:tcBorders>
                    <w:bottom w:space="0" w:sz="4" w:color="auto" w:val="single"/>
                  </w:tcBorders>
                </w:tcPr>
                <w:p w:rsidRDefault="00DF746F" w:rsidP="0069107E" w:rsidR="00DF746F">
                  <w:pPr>
                    <w:pStyle w:val="Bezproreda"/>
                    <w:jc w:val="right"/>
                    <w:rPr>
                      <w:rFonts w:hAnsi="Book Antiqua" w:ascii="Book Antiqua"/>
                    </w:rPr>
                  </w:pPr>
                  <w:r>
                    <w:rPr>
                      <w:rFonts w:hAnsi="Book Antiqua" w:ascii="Book Antiqua"/>
                    </w:rPr>
                    <w:t>d)</w:t>
                  </w:r>
                </w:p>
              </w:tc>
              <w:tc>
                <w:tcPr>
                  <w:tcW w:type="dxa" w:w="5517"/>
                  <w:tcBorders>
                    <w:bottom w:space="0" w:sz="4" w:color="auto" w:val="single"/>
                  </w:tcBorders>
                </w:tcPr>
                <w:p w:rsidRDefault="00DF746F" w:rsidP="0069107E" w:rsidR="00DF746F">
                  <w:pPr>
                    <w:pStyle w:val="Bezproreda"/>
                    <w:jc w:val="both"/>
                    <w:rPr>
                      <w:rFonts w:hAnsi="Book Antiqua" w:ascii="Book Antiqua"/>
                    </w:rPr>
                  </w:pPr>
                  <w:r>
                    <w:rPr>
                      <w:rFonts w:hAnsi="Book Antiqua" w:ascii="Book Antiqua"/>
                    </w:rPr>
                    <w:t>Tražbine II. Višeg isplatnog reda</w:t>
                  </w:r>
                </w:p>
              </w:tc>
              <w:tc>
                <w:tcPr>
                  <w:tcW w:type="dxa" w:w="3096"/>
                  <w:tcBorders>
                    <w:bottom w:space="0" w:sz="4" w:color="auto" w:val="single"/>
                  </w:tcBorders>
                </w:tcPr>
                <w:p w:rsidRDefault="00DF746F" w:rsidP="0069107E" w:rsidR="00DF746F">
                  <w:pPr>
                    <w:pStyle w:val="Bezproreda"/>
                    <w:rPr>
                      <w:rFonts w:hAnsi="Book Antiqua" w:ascii="Book Antiqua"/>
                    </w:rPr>
                  </w:pPr>
                  <w:r>
                    <w:rPr>
                      <w:rFonts w:hAnsi="Book Antiqua" w:ascii="Book Antiqua"/>
                    </w:rPr>
                    <w:t xml:space="preserve">                   </w:t>
                  </w:r>
                  <w:proofErr w:type="spellStart"/>
                  <w:r>
                    <w:rPr>
                      <w:rFonts w:hAnsi="Book Antiqua" w:ascii="Book Antiqua"/>
                    </w:rPr>
                    <w:t>21</w:t>
                  </w:r>
                  <w:proofErr w:type="spellEnd"/>
                  <w:r>
                    <w:rPr>
                      <w:rFonts w:hAnsi="Book Antiqua" w:ascii="Book Antiqua"/>
                    </w:rPr>
                    <w:t>,</w:t>
                  </w:r>
                  <w:proofErr w:type="spellStart"/>
                  <w:r>
                    <w:rPr>
                      <w:rFonts w:hAnsi="Book Antiqua" w:ascii="Book Antiqua"/>
                    </w:rPr>
                    <w:t>189</w:t>
                  </w:r>
                  <w:proofErr w:type="spellEnd"/>
                  <w:r>
                    <w:rPr>
                      <w:rFonts w:hAnsi="Book Antiqua" w:ascii="Book Antiqua"/>
                    </w:rPr>
                    <w:t>,</w:t>
                  </w:r>
                  <w:proofErr w:type="spellStart"/>
                  <w:r>
                    <w:rPr>
                      <w:rFonts w:hAnsi="Book Antiqua" w:ascii="Book Antiqua"/>
                    </w:rPr>
                    <w:t>101</w:t>
                  </w:r>
                  <w:proofErr w:type="spellEnd"/>
                  <w:r>
                    <w:rPr>
                      <w:rFonts w:hAnsi="Book Antiqua" w:ascii="Book Antiqua"/>
                    </w:rPr>
                    <w:t>,</w:t>
                  </w:r>
                  <w:proofErr w:type="spellStart"/>
                  <w:r>
                    <w:rPr>
                      <w:rFonts w:hAnsi="Book Antiqua" w:ascii="Book Antiqua"/>
                    </w:rPr>
                    <w:t>69</w:t>
                  </w:r>
                  <w:proofErr w:type="spellEnd"/>
                  <w:r>
                    <w:rPr>
                      <w:rFonts w:hAnsi="Book Antiqua" w:ascii="Book Antiqua"/>
                    </w:rPr>
                    <w:t xml:space="preserve"> kuna</w:t>
                  </w:r>
                </w:p>
              </w:tc>
            </w:tr>
            <w:tr w:rsidTr="0069107E" w:rsidR="00DF746F" w:rsidRPr="001E3805">
              <w:tc>
                <w:tcPr>
                  <w:tcW w:type="dxa" w:w="675"/>
                  <w:tcBorders>
                    <w:top w:space="0" w:sz="4" w:color="auto" w:val="single"/>
                  </w:tcBorders>
                </w:tcPr>
                <w:p w:rsidRDefault="00DF746F" w:rsidP="0069107E" w:rsidR="00DF746F">
                  <w:pPr>
                    <w:pStyle w:val="Bezproreda"/>
                    <w:jc w:val="right"/>
                    <w:rPr>
                      <w:rFonts w:hAnsi="Book Antiqua" w:ascii="Book Antiqua"/>
                    </w:rPr>
                  </w:pPr>
                </w:p>
              </w:tc>
              <w:tc>
                <w:tcPr>
                  <w:tcW w:type="dxa" w:w="5517"/>
                  <w:tcBorders>
                    <w:top w:space="0" w:sz="4" w:color="auto" w:val="single"/>
                  </w:tcBorders>
                </w:tcPr>
                <w:p w:rsidRDefault="00DF746F" w:rsidP="0069107E" w:rsidR="00DF746F" w:rsidRPr="001E3805">
                  <w:pPr>
                    <w:pStyle w:val="Bezproreda"/>
                    <w:jc w:val="both"/>
                    <w:rPr>
                      <w:rFonts w:hAnsi="Book Antiqua" w:ascii="Book Antiqua"/>
                      <w:b/>
                    </w:rPr>
                  </w:pPr>
                  <w:r>
                    <w:rPr>
                      <w:rFonts w:hAnsi="Book Antiqua" w:ascii="Book Antiqua"/>
                      <w:b/>
                    </w:rPr>
                    <w:t>ukupno</w:t>
                  </w:r>
                </w:p>
              </w:tc>
              <w:tc>
                <w:tcPr>
                  <w:tcW w:type="dxa" w:w="3096"/>
                  <w:tcBorders>
                    <w:top w:space="0" w:sz="4" w:color="auto" w:val="single"/>
                  </w:tcBorders>
                </w:tcPr>
                <w:p w:rsidRDefault="00DF746F" w:rsidP="0069107E" w:rsidR="00DF746F" w:rsidRPr="001E3805">
                  <w:pPr>
                    <w:pStyle w:val="Bezproreda"/>
                    <w:rPr>
                      <w:rFonts w:hAnsi="Book Antiqua" w:ascii="Book Antiqua"/>
                      <w:b/>
                    </w:rPr>
                  </w:pPr>
                  <w:r>
                    <w:rPr>
                      <w:rFonts w:hAnsi="Book Antiqua" w:ascii="Book Antiqua"/>
                      <w:b/>
                    </w:rPr>
                    <w:t xml:space="preserve">                   </w:t>
                  </w:r>
                  <w:proofErr w:type="spellStart"/>
                  <w:r>
                    <w:rPr>
                      <w:rFonts w:hAnsi="Book Antiqua" w:ascii="Book Antiqua"/>
                      <w:b/>
                    </w:rPr>
                    <w:t>21</w:t>
                  </w:r>
                  <w:proofErr w:type="spellEnd"/>
                  <w:r>
                    <w:rPr>
                      <w:rFonts w:hAnsi="Book Antiqua" w:ascii="Book Antiqua"/>
                      <w:b/>
                    </w:rPr>
                    <w:t>,</w:t>
                  </w:r>
                  <w:proofErr w:type="spellStart"/>
                  <w:r>
                    <w:rPr>
                      <w:rFonts w:hAnsi="Book Antiqua" w:ascii="Book Antiqua"/>
                      <w:b/>
                    </w:rPr>
                    <w:t>214</w:t>
                  </w:r>
                  <w:proofErr w:type="spellEnd"/>
                  <w:r>
                    <w:rPr>
                      <w:rFonts w:hAnsi="Book Antiqua" w:ascii="Book Antiqua"/>
                      <w:b/>
                    </w:rPr>
                    <w:t>,</w:t>
                  </w:r>
                  <w:proofErr w:type="spellStart"/>
                  <w:r>
                    <w:rPr>
                      <w:rFonts w:hAnsi="Book Antiqua" w:ascii="Book Antiqua"/>
                      <w:b/>
                    </w:rPr>
                    <w:t>101</w:t>
                  </w:r>
                  <w:proofErr w:type="spellEnd"/>
                  <w:r>
                    <w:rPr>
                      <w:rFonts w:hAnsi="Book Antiqua" w:ascii="Book Antiqua"/>
                      <w:b/>
                    </w:rPr>
                    <w:t>,</w:t>
                  </w:r>
                  <w:proofErr w:type="spellStart"/>
                  <w:r>
                    <w:rPr>
                      <w:rFonts w:hAnsi="Book Antiqua" w:ascii="Book Antiqua"/>
                      <w:b/>
                    </w:rPr>
                    <w:t>69</w:t>
                  </w:r>
                  <w:proofErr w:type="spellEnd"/>
                  <w:r>
                    <w:rPr>
                      <w:rFonts w:hAnsi="Book Antiqua" w:ascii="Book Antiqua"/>
                      <w:b/>
                    </w:rPr>
                    <w:t xml:space="preserve"> kuna</w:t>
                  </w:r>
                </w:p>
              </w:tc>
            </w:tr>
          </w:tbl>
          <w:p w:rsidRDefault="00DF746F" w:rsidP="00DF746F" w:rsidR="00DF746F">
            <w:pPr>
              <w:pStyle w:val="Bezproreda"/>
              <w:rPr>
                <w:rFonts w:hAnsi="Book Antiqua" w:ascii="Book Antiqua"/>
              </w:rPr>
            </w:pPr>
          </w:p>
          <w:p w:rsidRDefault="003E60E4" w:rsidP="00DF746F" w:rsidR="003E60E4">
            <w:pPr>
              <w:rPr>
                <w:rFonts w:hAnsi="Book Antiqua" w:ascii="Book Antiqua"/>
              </w:rPr>
            </w:pPr>
          </w:p>
          <w:p w:rsidRDefault="003E60E4" w:rsidP="00AA5D98" w:rsidR="003E60E4">
            <w:pPr>
              <w:pStyle w:val="Bezproreda"/>
              <w:rPr>
                <w:rFonts w:hAnsi="Times New Roman" w:ascii="Times New Roman"/>
                <w:b/>
                <w:sz w:val="24"/>
                <w:szCs w:val="24"/>
              </w:rPr>
            </w:pPr>
          </w:p>
          <w:p w:rsidRDefault="003E60E4" w:rsidP="003E60E4" w:rsidR="003E60E4" w:rsidRPr="00325DE1">
            <w:pPr>
              <w:pStyle w:val="Bezproreda"/>
              <w:jc w:val="center"/>
              <w:rPr>
                <w:rFonts w:hAnsi="Times New Roman" w:ascii="Times New Roman"/>
                <w:b/>
                <w:sz w:val="24"/>
                <w:szCs w:val="24"/>
              </w:rPr>
            </w:pPr>
          </w:p>
          <w:p w:rsidRDefault="003E60E4" w:rsidP="003E60E4" w:rsidR="003E60E4" w:rsidRPr="00B40BEB">
            <w:pPr>
              <w:jc w:val="center"/>
              <w:rPr>
                <w:szCs w:val="24"/>
                <w:lang w:val="pl-PL"/>
              </w:rPr>
            </w:pPr>
            <w:r w:rsidRPr="00B40BEB">
              <w:rPr>
                <w:b/>
                <w:szCs w:val="24"/>
                <w:lang w:val="pl-PL"/>
              </w:rPr>
              <w:t>TABLICA PRIJAVLJENIH TRAŽBINA, RAZLUČNIH I IZLUČNIH PRAVA</w:t>
            </w:r>
          </w:p>
          <w:p w:rsidRDefault="003E60E4" w:rsidP="003E60E4" w:rsidR="003E60E4">
            <w:pPr>
              <w:pStyle w:val="Bezproreda"/>
              <w:rPr>
                <w:rFonts w:hAnsi="Times New Roman" w:ascii="Times New Roman"/>
                <w:sz w:val="24"/>
                <w:szCs w:val="24"/>
              </w:rPr>
            </w:pPr>
          </w:p>
          <w:p w:rsidRDefault="003E60E4" w:rsidP="003E60E4" w:rsidR="003E60E4">
            <w:pPr>
              <w:pStyle w:val="Bezproreda"/>
              <w:numPr>
                <w:ilvl w:val="0"/>
                <w:numId w:val="5"/>
              </w:numPr>
              <w:spacing w:after="80"/>
              <w:jc w:val="center"/>
              <w:rPr>
                <w:rFonts w:hAnsi="Times New Roman" w:ascii="Times New Roman"/>
                <w:b/>
                <w:sz w:val="24"/>
                <w:szCs w:val="24"/>
              </w:rPr>
            </w:pPr>
            <w:r w:rsidRPr="00B40BEB">
              <w:rPr>
                <w:rFonts w:hAnsi="Times New Roman" w:ascii="Times New Roman"/>
                <w:b/>
                <w:sz w:val="24"/>
                <w:szCs w:val="24"/>
              </w:rPr>
              <w:t>TABLICA PRIJAVLJENIH TRAŽBINA</w:t>
            </w:r>
          </w:p>
          <w:p w:rsidRDefault="003E60E4" w:rsidP="003E60E4" w:rsidR="003E60E4" w:rsidRPr="00B40BEB">
            <w:pPr>
              <w:pStyle w:val="Bezproreda"/>
              <w:ind w:left="1080"/>
              <w:rPr>
                <w:rFonts w:hAnsi="Times New Roman" w:ascii="Times New Roman"/>
                <w:b/>
                <w:sz w:val="24"/>
                <w:szCs w:val="24"/>
              </w:rPr>
            </w:pPr>
          </w:p>
          <w:tbl>
            <w:tblPr>
              <w:tblpPr w:tblpY="1" w:tblpXSpec="center" w:vertAnchor="text" w:rightFromText="180" w:leftFromText="180"/>
              <w:tblOverlap w:val="never"/>
              <w:tblW w:type="pct" w:w="593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35"/>
              <w:gridCol w:w="1906"/>
              <w:gridCol w:w="1416"/>
              <w:gridCol w:w="1506"/>
              <w:gridCol w:w="1400"/>
              <w:gridCol w:w="1104"/>
              <w:gridCol w:w="1383"/>
              <w:gridCol w:w="1106"/>
            </w:tblGrid>
            <w:tr w:rsidTr="0069107E" w:rsidR="003E60E4" w:rsidRPr="00E835B2">
              <w:trPr>
                <w:jc w:val="center"/>
              </w:trPr>
              <w:tc>
                <w:tcPr>
                  <w:tcW w:type="pct" w:w="435"/>
                  <w:vAlign w:val="center"/>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Red. </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broj </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prija-</w:t>
                  </w:r>
                  <w:proofErr w:type="spellStart"/>
                  <w:r w:rsidRPr="00E835B2">
                    <w:rPr>
                      <w:rFonts w:hAnsi="Times New Roman" w:ascii="Times New Roman"/>
                      <w:sz w:val="20"/>
                      <w:szCs w:val="20"/>
                    </w:rPr>
                    <w:lastRenderedPageBreak/>
                    <w:t>vljene</w:t>
                  </w:r>
                  <w:proofErr w:type="spellEnd"/>
                  <w:r w:rsidRPr="00E835B2">
                    <w:rPr>
                      <w:rFonts w:hAnsi="Times New Roman" w:ascii="Times New Roman"/>
                      <w:sz w:val="20"/>
                      <w:szCs w:val="20"/>
                    </w:rPr>
                    <w:t xml:space="preserve"> tražbine</w:t>
                  </w:r>
                </w:p>
              </w:tc>
              <w:tc>
                <w:tcPr>
                  <w:tcW w:type="pct" w:w="886"/>
                  <w:vAlign w:val="center"/>
                </w:tcPr>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lastRenderedPageBreak/>
                    <w:t>Ime i prezime</w:t>
                  </w:r>
                </w:p>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t>/ tvrtka  ili</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naziv vjerovnika</w:t>
                  </w:r>
                </w:p>
              </w:tc>
              <w:tc>
                <w:tcPr>
                  <w:tcW w:type="pct" w:w="657"/>
                  <w:vAlign w:val="center"/>
                </w:tcPr>
                <w:p w:rsidRDefault="003E60E4" w:rsidP="003E60E4" w:rsidR="003E60E4">
                  <w:pPr>
                    <w:pStyle w:val="Bezproreda"/>
                    <w:rPr>
                      <w:rFonts w:hAnsi="Times New Roman" w:ascii="Times New Roman"/>
                      <w:sz w:val="20"/>
                      <w:szCs w:val="20"/>
                    </w:rPr>
                  </w:pPr>
                  <w:proofErr w:type="spellStart"/>
                  <w:r w:rsidRPr="00E835B2">
                    <w:rPr>
                      <w:rFonts w:hAnsi="Times New Roman" w:ascii="Times New Roman"/>
                      <w:sz w:val="20"/>
                      <w:szCs w:val="20"/>
                    </w:rPr>
                    <w:t>OIB</w:t>
                  </w:r>
                  <w:proofErr w:type="spellEnd"/>
                  <w:r w:rsidRPr="00E835B2">
                    <w:rPr>
                      <w:rFonts w:hAnsi="Times New Roman" w:ascii="Times New Roman"/>
                      <w:sz w:val="20"/>
                      <w:szCs w:val="20"/>
                    </w:rPr>
                    <w:t xml:space="preserve"> </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vjerovnika </w:t>
                  </w:r>
                </w:p>
              </w:tc>
              <w:tc>
                <w:tcPr>
                  <w:tcW w:type="pct" w:w="700"/>
                  <w:vAlign w:val="center"/>
                </w:tcPr>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t>Adresa</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 sjedište vjerovnika</w:t>
                  </w:r>
                </w:p>
              </w:tc>
              <w:tc>
                <w:tcPr>
                  <w:tcW w:type="pct" w:w="651"/>
                  <w:vAlign w:val="center"/>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Iznos prijavljene tražbine</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lastRenderedPageBreak/>
                    <w:t xml:space="preserve"> (kn)</w:t>
                  </w:r>
                  <w:r w:rsidRPr="00E835B2">
                    <w:rPr>
                      <w:rStyle w:val="Referencafusnote"/>
                      <w:rFonts w:hAnsi="Times New Roman" w:ascii="Times New Roman"/>
                      <w:sz w:val="20"/>
                      <w:szCs w:val="20"/>
                    </w:rPr>
                    <w:footnoteReference w:id="1"/>
                  </w:r>
                </w:p>
              </w:tc>
              <w:tc>
                <w:tcPr>
                  <w:tcW w:type="pct" w:w="513"/>
                  <w:vAlign w:val="center"/>
                </w:tcPr>
                <w:p w:rsidRDefault="003E60E4" w:rsidP="003E60E4" w:rsidR="003E60E4">
                  <w:pPr>
                    <w:pStyle w:val="Bezproreda"/>
                    <w:rPr>
                      <w:rFonts w:hAnsi="Times New Roman" w:ascii="Times New Roman"/>
                      <w:sz w:val="20"/>
                      <w:szCs w:val="20"/>
                    </w:rPr>
                  </w:pPr>
                  <w:r>
                    <w:rPr>
                      <w:rFonts w:hAnsi="Times New Roman" w:ascii="Times New Roman"/>
                      <w:sz w:val="20"/>
                      <w:szCs w:val="20"/>
                    </w:rPr>
                    <w:lastRenderedPageBreak/>
                    <w:t>Pravna</w:t>
                  </w:r>
                </w:p>
                <w:p w:rsidRDefault="003E60E4" w:rsidP="003E60E4" w:rsidR="003E60E4">
                  <w:pPr>
                    <w:pStyle w:val="Bezproreda"/>
                    <w:rPr>
                      <w:rFonts w:hAnsi="Times New Roman" w:ascii="Times New Roman"/>
                      <w:sz w:val="20"/>
                      <w:szCs w:val="20"/>
                    </w:rPr>
                  </w:pPr>
                  <w:r>
                    <w:rPr>
                      <w:rFonts w:hAnsi="Times New Roman" w:ascii="Times New Roman"/>
                      <w:sz w:val="20"/>
                      <w:szCs w:val="20"/>
                    </w:rPr>
                    <w:t>osnova</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prijavljene </w:t>
                  </w:r>
                  <w:r w:rsidRPr="00E835B2">
                    <w:rPr>
                      <w:rFonts w:hAnsi="Times New Roman" w:ascii="Times New Roman"/>
                      <w:sz w:val="20"/>
                      <w:szCs w:val="20"/>
                    </w:rPr>
                    <w:lastRenderedPageBreak/>
                    <w:t>tražbine</w:t>
                  </w:r>
                </w:p>
              </w:tc>
              <w:tc>
                <w:tcPr>
                  <w:tcW w:type="pct" w:w="643"/>
                  <w:vAlign w:val="center"/>
                </w:tcPr>
                <w:p w:rsidRDefault="003E60E4" w:rsidP="003E60E4" w:rsidR="003E60E4">
                  <w:pPr>
                    <w:pStyle w:val="Bezproreda"/>
                    <w:rPr>
                      <w:rFonts w:hAnsi="Times New Roman" w:ascii="Times New Roman"/>
                      <w:sz w:val="20"/>
                      <w:szCs w:val="20"/>
                    </w:rPr>
                  </w:pPr>
                  <w:r>
                    <w:rPr>
                      <w:rFonts w:hAnsi="Times New Roman" w:ascii="Times New Roman"/>
                      <w:sz w:val="20"/>
                      <w:szCs w:val="20"/>
                    </w:rPr>
                    <w:lastRenderedPageBreak/>
                    <w:t xml:space="preserve">Iznos </w:t>
                  </w:r>
                </w:p>
                <w:p w:rsidRDefault="003E60E4" w:rsidP="003E60E4" w:rsidR="003E60E4">
                  <w:pPr>
                    <w:pStyle w:val="Bezproreda"/>
                    <w:rPr>
                      <w:rFonts w:hAnsi="Times New Roman" w:ascii="Times New Roman"/>
                      <w:sz w:val="20"/>
                      <w:szCs w:val="20"/>
                    </w:rPr>
                  </w:pPr>
                  <w:r>
                    <w:rPr>
                      <w:rFonts w:hAnsi="Times New Roman" w:ascii="Times New Roman"/>
                      <w:sz w:val="20"/>
                      <w:szCs w:val="20"/>
                    </w:rPr>
                    <w:t>priznate</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tražbine</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lastRenderedPageBreak/>
                    <w:t>(kn)</w:t>
                  </w:r>
                </w:p>
              </w:tc>
              <w:tc>
                <w:tcPr>
                  <w:tcW w:type="pct" w:w="514"/>
                  <w:vAlign w:val="center"/>
                </w:tcPr>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lastRenderedPageBreak/>
                    <w:t>Pravna</w:t>
                  </w:r>
                </w:p>
                <w:p w:rsidRDefault="003E60E4" w:rsidP="003E60E4" w:rsidR="003E60E4">
                  <w:pPr>
                    <w:pStyle w:val="Bezproreda"/>
                    <w:rPr>
                      <w:rFonts w:hAnsi="Times New Roman" w:ascii="Times New Roman"/>
                      <w:sz w:val="20"/>
                      <w:szCs w:val="20"/>
                    </w:rPr>
                  </w:pPr>
                  <w:r>
                    <w:rPr>
                      <w:rFonts w:hAnsi="Times New Roman" w:ascii="Times New Roman"/>
                      <w:sz w:val="20"/>
                      <w:szCs w:val="20"/>
                    </w:rPr>
                    <w:t>o</w:t>
                  </w:r>
                  <w:r w:rsidRPr="00E835B2">
                    <w:rPr>
                      <w:rFonts w:hAnsi="Times New Roman" w:ascii="Times New Roman"/>
                      <w:sz w:val="20"/>
                      <w:szCs w:val="20"/>
                    </w:rPr>
                    <w:t>snova</w:t>
                  </w:r>
                </w:p>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t xml:space="preserve"> priznate </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lastRenderedPageBreak/>
                    <w:t>tražbine</w:t>
                  </w:r>
                </w:p>
              </w:tc>
            </w:tr>
            <w:tr w:rsidTr="0069107E" w:rsidR="003E60E4" w:rsidRPr="00E835B2">
              <w:trPr>
                <w:jc w:val="center"/>
              </w:trPr>
              <w:tc>
                <w:tcPr>
                  <w:tcW w:type="pct" w:w="435"/>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lastRenderedPageBreak/>
                    <w:t>1.</w:t>
                  </w:r>
                </w:p>
                <w:p w:rsidRDefault="003E60E4" w:rsidP="003E60E4" w:rsidR="003E60E4" w:rsidRPr="00E835B2">
                  <w:pPr>
                    <w:pStyle w:val="Bezproreda"/>
                    <w:rPr>
                      <w:rFonts w:hAnsi="Times New Roman" w:ascii="Times New Roman"/>
                      <w:sz w:val="20"/>
                      <w:szCs w:val="20"/>
                    </w:rPr>
                  </w:pPr>
                </w:p>
              </w:tc>
              <w:tc>
                <w:tcPr>
                  <w:tcW w:type="pct" w:w="886"/>
                </w:tcPr>
                <w:p w:rsidRDefault="003E60E4" w:rsidP="003E60E4" w:rsidR="003E60E4">
                  <w:pPr>
                    <w:pStyle w:val="Bezproreda"/>
                    <w:rPr>
                      <w:rFonts w:hAnsi="Times New Roman" w:ascii="Times New Roman"/>
                      <w:sz w:val="20"/>
                      <w:szCs w:val="20"/>
                    </w:rPr>
                  </w:pPr>
                  <w:proofErr w:type="spellStart"/>
                  <w:r w:rsidRPr="00E835B2">
                    <w:rPr>
                      <w:rFonts w:hAnsi="Times New Roman" w:ascii="Times New Roman"/>
                      <w:sz w:val="20"/>
                      <w:szCs w:val="20"/>
                    </w:rPr>
                    <w:t>Servistransport</w:t>
                  </w:r>
                  <w:proofErr w:type="spellEnd"/>
                  <w:r w:rsidRPr="00E835B2">
                    <w:rPr>
                      <w:rFonts w:hAnsi="Times New Roman" w:ascii="Times New Roman"/>
                      <w:sz w:val="20"/>
                      <w:szCs w:val="20"/>
                    </w:rPr>
                    <w:t xml:space="preserve"> </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d.o.o</w:t>
                  </w:r>
                </w:p>
              </w:tc>
              <w:tc>
                <w:tcPr>
                  <w:tcW w:type="pct" w:w="657"/>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624037900177</w:t>
                  </w:r>
                  <w:proofErr w:type="spellEnd"/>
                </w:p>
              </w:tc>
              <w:tc>
                <w:tcPr>
                  <w:tcW w:type="pct" w:w="700"/>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Zagreb,</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Vodovodna </w:t>
                  </w:r>
                  <w:proofErr w:type="spellStart"/>
                  <w:r w:rsidRPr="00E835B2">
                    <w:rPr>
                      <w:rFonts w:hAnsi="Times New Roman" w:ascii="Times New Roman"/>
                      <w:sz w:val="20"/>
                      <w:szCs w:val="20"/>
                    </w:rPr>
                    <w:t>20</w:t>
                  </w:r>
                  <w:proofErr w:type="spellEnd"/>
                  <w:r w:rsidRPr="00E835B2">
                    <w:rPr>
                      <w:rFonts w:hAnsi="Times New Roman" w:ascii="Times New Roman"/>
                      <w:sz w:val="20"/>
                      <w:szCs w:val="20"/>
                    </w:rPr>
                    <w:t xml:space="preserve"> a</w:t>
                  </w:r>
                </w:p>
              </w:tc>
              <w:tc>
                <w:tcPr>
                  <w:tcW w:type="pct" w:w="651"/>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2.341</w:t>
                  </w:r>
                  <w:proofErr w:type="spellEnd"/>
                  <w:r w:rsidRPr="00E835B2">
                    <w:rPr>
                      <w:rFonts w:hAnsi="Times New Roman" w:ascii="Times New Roman"/>
                      <w:sz w:val="20"/>
                      <w:szCs w:val="20"/>
                    </w:rPr>
                    <w:t>,</w:t>
                  </w:r>
                  <w:proofErr w:type="spellStart"/>
                  <w:r w:rsidRPr="00E835B2">
                    <w:rPr>
                      <w:rFonts w:hAnsi="Times New Roman" w:ascii="Times New Roman"/>
                      <w:sz w:val="20"/>
                      <w:szCs w:val="20"/>
                    </w:rPr>
                    <w:t>753</w:t>
                  </w:r>
                  <w:proofErr w:type="spellEnd"/>
                  <w:r w:rsidRPr="00E835B2">
                    <w:rPr>
                      <w:rFonts w:hAnsi="Times New Roman" w:ascii="Times New Roman"/>
                      <w:sz w:val="20"/>
                      <w:szCs w:val="20"/>
                    </w:rPr>
                    <w:t>,</w:t>
                  </w:r>
                  <w:proofErr w:type="spellStart"/>
                  <w:r w:rsidRPr="00E835B2">
                    <w:rPr>
                      <w:rFonts w:hAnsi="Times New Roman" w:ascii="Times New Roman"/>
                      <w:sz w:val="20"/>
                      <w:szCs w:val="20"/>
                    </w:rPr>
                    <w:t>29</w:t>
                  </w:r>
                  <w:proofErr w:type="spellEnd"/>
                </w:p>
              </w:tc>
              <w:tc>
                <w:tcPr>
                  <w:tcW w:type="pct" w:w="513"/>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 xml:space="preserve"> P</w:t>
                  </w:r>
                  <w:r w:rsidRPr="00E835B2">
                    <w:rPr>
                      <w:rFonts w:hAnsi="Times New Roman" w:ascii="Times New Roman"/>
                      <w:sz w:val="20"/>
                      <w:szCs w:val="20"/>
                    </w:rPr>
                    <w:t>resuda</w:t>
                  </w:r>
                </w:p>
              </w:tc>
              <w:tc>
                <w:tcPr>
                  <w:tcW w:type="pct" w:w="643"/>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2.341</w:t>
                  </w:r>
                  <w:proofErr w:type="spellEnd"/>
                  <w:r w:rsidRPr="00E835B2">
                    <w:rPr>
                      <w:rFonts w:hAnsi="Times New Roman" w:ascii="Times New Roman"/>
                      <w:sz w:val="20"/>
                      <w:szCs w:val="20"/>
                    </w:rPr>
                    <w:t>,</w:t>
                  </w:r>
                  <w:proofErr w:type="spellStart"/>
                  <w:r w:rsidRPr="00E835B2">
                    <w:rPr>
                      <w:rFonts w:hAnsi="Times New Roman" w:ascii="Times New Roman"/>
                      <w:sz w:val="20"/>
                      <w:szCs w:val="20"/>
                    </w:rPr>
                    <w:t>753</w:t>
                  </w:r>
                  <w:proofErr w:type="spellEnd"/>
                  <w:r w:rsidRPr="00E835B2">
                    <w:rPr>
                      <w:rFonts w:hAnsi="Times New Roman" w:ascii="Times New Roman"/>
                      <w:sz w:val="20"/>
                      <w:szCs w:val="20"/>
                    </w:rPr>
                    <w:t>,</w:t>
                  </w:r>
                  <w:proofErr w:type="spellStart"/>
                  <w:r w:rsidRPr="00E835B2">
                    <w:rPr>
                      <w:rFonts w:hAnsi="Times New Roman" w:ascii="Times New Roman"/>
                      <w:sz w:val="20"/>
                      <w:szCs w:val="20"/>
                    </w:rPr>
                    <w:t>29</w:t>
                  </w:r>
                  <w:proofErr w:type="spellEnd"/>
                </w:p>
              </w:tc>
              <w:tc>
                <w:tcPr>
                  <w:tcW w:type="pct" w:w="514"/>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 xml:space="preserve"> P</w:t>
                  </w:r>
                  <w:r w:rsidRPr="00E835B2">
                    <w:rPr>
                      <w:rFonts w:hAnsi="Times New Roman" w:ascii="Times New Roman"/>
                      <w:sz w:val="20"/>
                      <w:szCs w:val="20"/>
                    </w:rPr>
                    <w:t>resuda</w:t>
                  </w:r>
                </w:p>
              </w:tc>
            </w:tr>
            <w:tr w:rsidTr="0069107E" w:rsidR="003E60E4" w:rsidRPr="00E835B2">
              <w:trPr>
                <w:jc w:val="center"/>
              </w:trPr>
              <w:tc>
                <w:tcPr>
                  <w:tcW w:type="pct" w:w="435"/>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2.</w:t>
                  </w:r>
                </w:p>
                <w:p w:rsidRDefault="003E60E4" w:rsidP="003E60E4" w:rsidR="003E60E4" w:rsidRPr="00E835B2">
                  <w:pPr>
                    <w:pStyle w:val="Bezproreda"/>
                    <w:rPr>
                      <w:rFonts w:hAnsi="Times New Roman" w:ascii="Times New Roman"/>
                      <w:sz w:val="20"/>
                      <w:szCs w:val="20"/>
                    </w:rPr>
                  </w:pPr>
                </w:p>
              </w:tc>
              <w:tc>
                <w:tcPr>
                  <w:tcW w:type="pct" w:w="886"/>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Hrvatske vode pravna osoba za upravljanje vodama</w:t>
                  </w:r>
                </w:p>
              </w:tc>
              <w:tc>
                <w:tcPr>
                  <w:tcW w:type="pct" w:w="657"/>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28921383001</w:t>
                  </w:r>
                  <w:proofErr w:type="spellEnd"/>
                </w:p>
              </w:tc>
              <w:tc>
                <w:tcPr>
                  <w:tcW w:type="pct" w:w="700"/>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Zagreb</w:t>
                  </w:r>
                </w:p>
                <w:p w:rsidRDefault="003E60E4" w:rsidP="003E60E4" w:rsidR="003E60E4">
                  <w:pPr>
                    <w:pStyle w:val="Bezproreda"/>
                    <w:rPr>
                      <w:rFonts w:hAnsi="Times New Roman" w:ascii="Times New Roman"/>
                      <w:sz w:val="20"/>
                      <w:szCs w:val="20"/>
                    </w:rPr>
                  </w:pPr>
                  <w:r>
                    <w:rPr>
                      <w:rFonts w:hAnsi="Times New Roman" w:ascii="Times New Roman"/>
                      <w:sz w:val="20"/>
                      <w:szCs w:val="20"/>
                    </w:rPr>
                    <w:t>ul.  grada</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Vukovara </w:t>
                  </w:r>
                  <w:proofErr w:type="spellStart"/>
                  <w:r w:rsidRPr="00E835B2">
                    <w:rPr>
                      <w:rFonts w:hAnsi="Times New Roman" w:ascii="Times New Roman"/>
                      <w:sz w:val="20"/>
                      <w:szCs w:val="20"/>
                    </w:rPr>
                    <w:t>220</w:t>
                  </w:r>
                  <w:proofErr w:type="spellEnd"/>
                </w:p>
              </w:tc>
              <w:tc>
                <w:tcPr>
                  <w:tcW w:type="pct" w:w="651"/>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w:t>
                  </w:r>
                  <w:proofErr w:type="spellStart"/>
                  <w:r w:rsidRPr="00E835B2">
                    <w:rPr>
                      <w:rFonts w:hAnsi="Times New Roman" w:ascii="Times New Roman"/>
                      <w:sz w:val="20"/>
                      <w:szCs w:val="20"/>
                    </w:rPr>
                    <w:t>6.659</w:t>
                  </w:r>
                  <w:proofErr w:type="spellEnd"/>
                  <w:r w:rsidRPr="00E835B2">
                    <w:rPr>
                      <w:rFonts w:hAnsi="Times New Roman" w:ascii="Times New Roman"/>
                      <w:sz w:val="20"/>
                      <w:szCs w:val="20"/>
                    </w:rPr>
                    <w:t>,</w:t>
                  </w:r>
                  <w:proofErr w:type="spellStart"/>
                  <w:r w:rsidRPr="00E835B2">
                    <w:rPr>
                      <w:rFonts w:hAnsi="Times New Roman" w:ascii="Times New Roman"/>
                      <w:sz w:val="20"/>
                      <w:szCs w:val="20"/>
                    </w:rPr>
                    <w:t>89</w:t>
                  </w:r>
                  <w:proofErr w:type="spellEnd"/>
                </w:p>
              </w:tc>
              <w:tc>
                <w:tcPr>
                  <w:tcW w:type="pct" w:w="513"/>
                </w:tcPr>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t xml:space="preserve">Naknada </w:t>
                  </w:r>
                </w:p>
                <w:p w:rsidRDefault="003E60E4" w:rsidP="003E60E4" w:rsidR="003E60E4" w:rsidRPr="00E835B2">
                  <w:pPr>
                    <w:pStyle w:val="Bezproreda"/>
                    <w:rPr>
                      <w:rFonts w:hAnsi="Times New Roman" w:ascii="Times New Roman"/>
                      <w:sz w:val="20"/>
                      <w:szCs w:val="20"/>
                    </w:rPr>
                  </w:pPr>
                </w:p>
              </w:tc>
              <w:tc>
                <w:tcPr>
                  <w:tcW w:type="pct" w:w="643"/>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w:t>
                  </w:r>
                  <w:proofErr w:type="spellStart"/>
                  <w:r w:rsidRPr="00E835B2">
                    <w:rPr>
                      <w:rFonts w:hAnsi="Times New Roman" w:ascii="Times New Roman"/>
                      <w:sz w:val="20"/>
                      <w:szCs w:val="20"/>
                    </w:rPr>
                    <w:t>6.659</w:t>
                  </w:r>
                  <w:proofErr w:type="spellEnd"/>
                  <w:r w:rsidRPr="00E835B2">
                    <w:rPr>
                      <w:rFonts w:hAnsi="Times New Roman" w:ascii="Times New Roman"/>
                      <w:sz w:val="20"/>
                      <w:szCs w:val="20"/>
                    </w:rPr>
                    <w:t>,</w:t>
                  </w:r>
                  <w:proofErr w:type="spellStart"/>
                  <w:r w:rsidRPr="00E835B2">
                    <w:rPr>
                      <w:rFonts w:hAnsi="Times New Roman" w:ascii="Times New Roman"/>
                      <w:sz w:val="20"/>
                      <w:szCs w:val="20"/>
                    </w:rPr>
                    <w:t>89</w:t>
                  </w:r>
                  <w:proofErr w:type="spellEnd"/>
                </w:p>
              </w:tc>
              <w:tc>
                <w:tcPr>
                  <w:tcW w:type="pct" w:w="514"/>
                </w:tcPr>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t xml:space="preserve">Naknada </w:t>
                  </w:r>
                </w:p>
                <w:p w:rsidRDefault="003E60E4" w:rsidP="003E60E4" w:rsidR="003E60E4" w:rsidRPr="00E835B2">
                  <w:pPr>
                    <w:pStyle w:val="Bezproreda"/>
                    <w:rPr>
                      <w:rFonts w:hAnsi="Times New Roman" w:ascii="Times New Roman"/>
                      <w:sz w:val="20"/>
                      <w:szCs w:val="20"/>
                    </w:rPr>
                  </w:pPr>
                </w:p>
              </w:tc>
            </w:tr>
            <w:tr w:rsidTr="0069107E" w:rsidR="003E60E4" w:rsidRPr="00E835B2">
              <w:trPr>
                <w:jc w:val="center"/>
              </w:trPr>
              <w:tc>
                <w:tcPr>
                  <w:tcW w:type="pct" w:w="435"/>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3.</w:t>
                  </w:r>
                </w:p>
              </w:tc>
              <w:tc>
                <w:tcPr>
                  <w:tcW w:type="pct" w:w="886"/>
                </w:tcPr>
                <w:p w:rsidRDefault="003E60E4" w:rsidP="003E60E4" w:rsidR="003E60E4">
                  <w:pPr>
                    <w:pStyle w:val="Bezproreda"/>
                    <w:rPr>
                      <w:rFonts w:hAnsi="Times New Roman" w:ascii="Times New Roman"/>
                      <w:sz w:val="20"/>
                      <w:szCs w:val="20"/>
                    </w:rPr>
                  </w:pPr>
                  <w:r w:rsidRPr="00E835B2">
                    <w:rPr>
                      <w:rFonts w:hAnsi="Times New Roman" w:ascii="Times New Roman"/>
                      <w:sz w:val="20"/>
                      <w:szCs w:val="20"/>
                    </w:rPr>
                    <w:t>Republika Hrvatska</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Ministarstvo financija</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Područni ured Zagreb</w:t>
                  </w:r>
                </w:p>
              </w:tc>
              <w:tc>
                <w:tcPr>
                  <w:tcW w:type="pct" w:w="657"/>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18683136487</w:t>
                  </w:r>
                  <w:proofErr w:type="spellEnd"/>
                </w:p>
              </w:tc>
              <w:tc>
                <w:tcPr>
                  <w:tcW w:type="pct" w:w="700"/>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Zagreb,</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Savska cesta </w:t>
                  </w:r>
                  <w:proofErr w:type="spellStart"/>
                  <w:r w:rsidRPr="00E835B2">
                    <w:rPr>
                      <w:rFonts w:hAnsi="Times New Roman" w:ascii="Times New Roman"/>
                      <w:sz w:val="20"/>
                      <w:szCs w:val="20"/>
                    </w:rPr>
                    <w:t>41</w:t>
                  </w:r>
                  <w:proofErr w:type="spellEnd"/>
                </w:p>
              </w:tc>
              <w:tc>
                <w:tcPr>
                  <w:tcW w:type="pct" w:w="651"/>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w:t>
                  </w:r>
                  <w:proofErr w:type="spellStart"/>
                  <w:r w:rsidRPr="00E835B2">
                    <w:rPr>
                      <w:rFonts w:hAnsi="Times New Roman" w:ascii="Times New Roman"/>
                      <w:sz w:val="20"/>
                      <w:szCs w:val="20"/>
                    </w:rPr>
                    <w:t>52</w:t>
                  </w:r>
                  <w:proofErr w:type="spellEnd"/>
                  <w:r w:rsidRPr="00E835B2">
                    <w:rPr>
                      <w:rFonts w:hAnsi="Times New Roman" w:ascii="Times New Roman"/>
                      <w:sz w:val="20"/>
                      <w:szCs w:val="20"/>
                    </w:rPr>
                    <w:t>,</w:t>
                  </w:r>
                  <w:proofErr w:type="spellStart"/>
                  <w:r w:rsidRPr="00E835B2">
                    <w:rPr>
                      <w:rFonts w:hAnsi="Times New Roman" w:ascii="Times New Roman"/>
                      <w:sz w:val="20"/>
                      <w:szCs w:val="20"/>
                    </w:rPr>
                    <w:t>616</w:t>
                  </w:r>
                  <w:proofErr w:type="spellEnd"/>
                  <w:r w:rsidRPr="00E835B2">
                    <w:rPr>
                      <w:rFonts w:hAnsi="Times New Roman" w:ascii="Times New Roman"/>
                      <w:sz w:val="20"/>
                      <w:szCs w:val="20"/>
                    </w:rPr>
                    <w:t>,</w:t>
                  </w:r>
                  <w:proofErr w:type="spellStart"/>
                  <w:r w:rsidRPr="00E835B2">
                    <w:rPr>
                      <w:rFonts w:hAnsi="Times New Roman" w:ascii="Times New Roman"/>
                      <w:sz w:val="20"/>
                      <w:szCs w:val="20"/>
                    </w:rPr>
                    <w:t>49</w:t>
                  </w:r>
                  <w:proofErr w:type="spellEnd"/>
                </w:p>
              </w:tc>
              <w:tc>
                <w:tcPr>
                  <w:tcW w:type="pct" w:w="513"/>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P</w:t>
                  </w:r>
                  <w:r w:rsidRPr="00E835B2">
                    <w:rPr>
                      <w:rFonts w:hAnsi="Times New Roman" w:ascii="Times New Roman"/>
                      <w:sz w:val="20"/>
                      <w:szCs w:val="20"/>
                    </w:rPr>
                    <w:t>orezi</w:t>
                  </w:r>
                </w:p>
              </w:tc>
              <w:tc>
                <w:tcPr>
                  <w:tcW w:type="pct" w:w="643"/>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w:t>
                  </w:r>
                  <w:proofErr w:type="spellStart"/>
                  <w:r w:rsidRPr="00E835B2">
                    <w:rPr>
                      <w:rFonts w:hAnsi="Times New Roman" w:ascii="Times New Roman"/>
                      <w:sz w:val="20"/>
                      <w:szCs w:val="20"/>
                    </w:rPr>
                    <w:t>52</w:t>
                  </w:r>
                  <w:proofErr w:type="spellEnd"/>
                  <w:r w:rsidRPr="00E835B2">
                    <w:rPr>
                      <w:rFonts w:hAnsi="Times New Roman" w:ascii="Times New Roman"/>
                      <w:sz w:val="20"/>
                      <w:szCs w:val="20"/>
                    </w:rPr>
                    <w:t>,</w:t>
                  </w:r>
                  <w:proofErr w:type="spellStart"/>
                  <w:r w:rsidRPr="00E835B2">
                    <w:rPr>
                      <w:rFonts w:hAnsi="Times New Roman" w:ascii="Times New Roman"/>
                      <w:sz w:val="20"/>
                      <w:szCs w:val="20"/>
                    </w:rPr>
                    <w:t>616</w:t>
                  </w:r>
                  <w:proofErr w:type="spellEnd"/>
                  <w:r w:rsidRPr="00E835B2">
                    <w:rPr>
                      <w:rFonts w:hAnsi="Times New Roman" w:ascii="Times New Roman"/>
                      <w:sz w:val="20"/>
                      <w:szCs w:val="20"/>
                    </w:rPr>
                    <w:t>,</w:t>
                  </w:r>
                  <w:proofErr w:type="spellStart"/>
                  <w:r w:rsidRPr="00E835B2">
                    <w:rPr>
                      <w:rFonts w:hAnsi="Times New Roman" w:ascii="Times New Roman"/>
                      <w:sz w:val="20"/>
                      <w:szCs w:val="20"/>
                    </w:rPr>
                    <w:t>49</w:t>
                  </w:r>
                  <w:proofErr w:type="spellEnd"/>
                </w:p>
              </w:tc>
              <w:tc>
                <w:tcPr>
                  <w:tcW w:type="pct" w:w="514"/>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P</w:t>
                  </w:r>
                  <w:r w:rsidRPr="00E835B2">
                    <w:rPr>
                      <w:rFonts w:hAnsi="Times New Roman" w:ascii="Times New Roman"/>
                      <w:sz w:val="20"/>
                      <w:szCs w:val="20"/>
                    </w:rPr>
                    <w:t>orezi</w:t>
                  </w:r>
                </w:p>
              </w:tc>
            </w:tr>
            <w:tr w:rsidTr="0069107E" w:rsidR="003E60E4" w:rsidRPr="00E835B2">
              <w:trPr>
                <w:jc w:val="center"/>
              </w:trPr>
              <w:tc>
                <w:tcPr>
                  <w:tcW w:type="pct" w:w="435"/>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4.</w:t>
                  </w:r>
                </w:p>
              </w:tc>
              <w:tc>
                <w:tcPr>
                  <w:tcW w:type="pct" w:w="886"/>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Grad Zagreb</w:t>
                  </w:r>
                </w:p>
              </w:tc>
              <w:tc>
                <w:tcPr>
                  <w:tcW w:type="pct" w:w="657"/>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61817894937</w:t>
                  </w:r>
                  <w:proofErr w:type="spellEnd"/>
                </w:p>
              </w:tc>
              <w:tc>
                <w:tcPr>
                  <w:tcW w:type="pct" w:w="700"/>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Zagreb</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Trg S. Radića 1</w:t>
                  </w:r>
                </w:p>
              </w:tc>
              <w:tc>
                <w:tcPr>
                  <w:tcW w:type="pct" w:w="651"/>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18.537.985,</w:t>
                  </w:r>
                  <w:proofErr w:type="spellStart"/>
                  <w:r w:rsidRPr="00E835B2">
                    <w:rPr>
                      <w:rFonts w:hAnsi="Times New Roman" w:ascii="Times New Roman"/>
                      <w:sz w:val="20"/>
                      <w:szCs w:val="20"/>
                    </w:rPr>
                    <w:t>25</w:t>
                  </w:r>
                  <w:proofErr w:type="spellEnd"/>
                </w:p>
              </w:tc>
              <w:tc>
                <w:tcPr>
                  <w:tcW w:type="pct" w:w="513"/>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 xml:space="preserve"> P</w:t>
                  </w:r>
                  <w:r w:rsidRPr="00E835B2">
                    <w:rPr>
                      <w:rFonts w:hAnsi="Times New Roman" w:ascii="Times New Roman"/>
                      <w:sz w:val="20"/>
                      <w:szCs w:val="20"/>
                    </w:rPr>
                    <w:t>resude</w:t>
                  </w:r>
                </w:p>
              </w:tc>
              <w:tc>
                <w:tcPr>
                  <w:tcW w:type="pct" w:w="643"/>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18.537.985,</w:t>
                  </w:r>
                  <w:proofErr w:type="spellStart"/>
                  <w:r w:rsidRPr="00E835B2">
                    <w:rPr>
                      <w:rFonts w:hAnsi="Times New Roman" w:ascii="Times New Roman"/>
                      <w:sz w:val="20"/>
                      <w:szCs w:val="20"/>
                    </w:rPr>
                    <w:t>25</w:t>
                  </w:r>
                  <w:proofErr w:type="spellEnd"/>
                </w:p>
              </w:tc>
              <w:tc>
                <w:tcPr>
                  <w:tcW w:type="pct" w:w="514"/>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 xml:space="preserve"> P</w:t>
                  </w:r>
                  <w:r w:rsidRPr="00E835B2">
                    <w:rPr>
                      <w:rFonts w:hAnsi="Times New Roman" w:ascii="Times New Roman"/>
                      <w:sz w:val="20"/>
                      <w:szCs w:val="20"/>
                    </w:rPr>
                    <w:t>resude</w:t>
                  </w:r>
                </w:p>
              </w:tc>
            </w:tr>
            <w:tr w:rsidTr="0069107E" w:rsidR="003E60E4" w:rsidRPr="00E835B2">
              <w:trPr>
                <w:jc w:val="center"/>
              </w:trPr>
              <w:tc>
                <w:tcPr>
                  <w:tcW w:type="pct" w:w="435"/>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5.</w:t>
                  </w:r>
                </w:p>
              </w:tc>
              <w:tc>
                <w:tcPr>
                  <w:tcW w:type="pct" w:w="886"/>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Zdenka Crnić</w:t>
                  </w:r>
                </w:p>
              </w:tc>
              <w:tc>
                <w:tcPr>
                  <w:tcW w:type="pct" w:w="657"/>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91430509456</w:t>
                  </w:r>
                  <w:proofErr w:type="spellEnd"/>
                </w:p>
              </w:tc>
              <w:tc>
                <w:tcPr>
                  <w:tcW w:type="pct" w:w="700"/>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Zagreb,</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Lastovska 2</w:t>
                  </w:r>
                </w:p>
              </w:tc>
              <w:tc>
                <w:tcPr>
                  <w:tcW w:type="pct" w:w="651"/>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w:t>
                  </w:r>
                  <w:proofErr w:type="spellStart"/>
                  <w:r w:rsidRPr="00E835B2">
                    <w:rPr>
                      <w:rFonts w:hAnsi="Times New Roman" w:ascii="Times New Roman"/>
                      <w:sz w:val="20"/>
                      <w:szCs w:val="20"/>
                    </w:rPr>
                    <w:t>125.043</w:t>
                  </w:r>
                  <w:proofErr w:type="spellEnd"/>
                  <w:r w:rsidRPr="00E835B2">
                    <w:rPr>
                      <w:rFonts w:hAnsi="Times New Roman" w:ascii="Times New Roman"/>
                      <w:sz w:val="20"/>
                      <w:szCs w:val="20"/>
                    </w:rPr>
                    <w:t>,</w:t>
                  </w:r>
                  <w:proofErr w:type="spellStart"/>
                  <w:r w:rsidRPr="00E835B2">
                    <w:rPr>
                      <w:rFonts w:hAnsi="Times New Roman" w:ascii="Times New Roman"/>
                      <w:sz w:val="20"/>
                      <w:szCs w:val="20"/>
                    </w:rPr>
                    <w:t>385</w:t>
                  </w:r>
                  <w:proofErr w:type="spellEnd"/>
                </w:p>
              </w:tc>
              <w:tc>
                <w:tcPr>
                  <w:tcW w:type="pct" w:w="513"/>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P</w:t>
                  </w:r>
                  <w:r w:rsidRPr="00E835B2">
                    <w:rPr>
                      <w:rFonts w:hAnsi="Times New Roman" w:ascii="Times New Roman"/>
                      <w:sz w:val="20"/>
                      <w:szCs w:val="20"/>
                    </w:rPr>
                    <w:t>resuda</w:t>
                  </w:r>
                </w:p>
              </w:tc>
              <w:tc>
                <w:tcPr>
                  <w:tcW w:type="pct" w:w="643"/>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125.043</w:t>
                  </w:r>
                  <w:proofErr w:type="spellEnd"/>
                  <w:r w:rsidRPr="00E835B2">
                    <w:rPr>
                      <w:rFonts w:hAnsi="Times New Roman" w:ascii="Times New Roman"/>
                      <w:sz w:val="20"/>
                      <w:szCs w:val="20"/>
                    </w:rPr>
                    <w:t>,</w:t>
                  </w:r>
                  <w:proofErr w:type="spellStart"/>
                  <w:r w:rsidRPr="00E835B2">
                    <w:rPr>
                      <w:rFonts w:hAnsi="Times New Roman" w:ascii="Times New Roman"/>
                      <w:sz w:val="20"/>
                      <w:szCs w:val="20"/>
                    </w:rPr>
                    <w:t>385</w:t>
                  </w:r>
                  <w:proofErr w:type="spellEnd"/>
                </w:p>
              </w:tc>
              <w:tc>
                <w:tcPr>
                  <w:tcW w:type="pct" w:w="514"/>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P</w:t>
                  </w:r>
                  <w:r w:rsidRPr="00E835B2">
                    <w:rPr>
                      <w:rFonts w:hAnsi="Times New Roman" w:ascii="Times New Roman"/>
                      <w:sz w:val="20"/>
                      <w:szCs w:val="20"/>
                    </w:rPr>
                    <w:t>resuda</w:t>
                  </w:r>
                </w:p>
              </w:tc>
            </w:tr>
            <w:tr w:rsidTr="0069107E" w:rsidR="003E60E4" w:rsidRPr="00E835B2">
              <w:trPr>
                <w:jc w:val="center"/>
              </w:trPr>
              <w:tc>
                <w:tcPr>
                  <w:tcW w:type="pct" w:w="435"/>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6.</w:t>
                  </w:r>
                </w:p>
              </w:tc>
              <w:tc>
                <w:tcPr>
                  <w:tcW w:type="pct" w:w="886"/>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Roman Crnić</w:t>
                  </w:r>
                </w:p>
              </w:tc>
              <w:tc>
                <w:tcPr>
                  <w:tcW w:type="pct" w:w="657"/>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56375699192</w:t>
                  </w:r>
                  <w:proofErr w:type="spellEnd"/>
                </w:p>
              </w:tc>
              <w:tc>
                <w:tcPr>
                  <w:tcW w:type="pct" w:w="700"/>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Zagreb,</w:t>
                  </w:r>
                </w:p>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Lastovska 2</w:t>
                  </w:r>
                </w:p>
              </w:tc>
              <w:tc>
                <w:tcPr>
                  <w:tcW w:type="pct" w:w="651"/>
                </w:tcPr>
                <w:p w:rsidRDefault="003E60E4" w:rsidP="003E60E4" w:rsidR="003E60E4" w:rsidRPr="00E835B2">
                  <w:pPr>
                    <w:pStyle w:val="Bezproreda"/>
                    <w:rPr>
                      <w:rFonts w:hAnsi="Times New Roman" w:ascii="Times New Roman"/>
                      <w:sz w:val="20"/>
                      <w:szCs w:val="20"/>
                    </w:rPr>
                  </w:pPr>
                  <w:r w:rsidRPr="00E835B2">
                    <w:rPr>
                      <w:rFonts w:hAnsi="Times New Roman" w:ascii="Times New Roman"/>
                      <w:sz w:val="20"/>
                      <w:szCs w:val="20"/>
                    </w:rPr>
                    <w:t xml:space="preserve">   </w:t>
                  </w:r>
                  <w:proofErr w:type="spellStart"/>
                  <w:r w:rsidRPr="00E835B2">
                    <w:rPr>
                      <w:rFonts w:hAnsi="Times New Roman" w:ascii="Times New Roman"/>
                      <w:sz w:val="20"/>
                      <w:szCs w:val="20"/>
                    </w:rPr>
                    <w:t>125.043</w:t>
                  </w:r>
                  <w:proofErr w:type="spellEnd"/>
                  <w:r w:rsidRPr="00E835B2">
                    <w:rPr>
                      <w:rFonts w:hAnsi="Times New Roman" w:ascii="Times New Roman"/>
                      <w:sz w:val="20"/>
                      <w:szCs w:val="20"/>
                    </w:rPr>
                    <w:t>,</w:t>
                  </w:r>
                  <w:proofErr w:type="spellStart"/>
                  <w:r w:rsidRPr="00E835B2">
                    <w:rPr>
                      <w:rFonts w:hAnsi="Times New Roman" w:ascii="Times New Roman"/>
                      <w:sz w:val="20"/>
                      <w:szCs w:val="20"/>
                    </w:rPr>
                    <w:t>385</w:t>
                  </w:r>
                  <w:proofErr w:type="spellEnd"/>
                </w:p>
              </w:tc>
              <w:tc>
                <w:tcPr>
                  <w:tcW w:type="pct" w:w="513"/>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Presuda</w:t>
                  </w:r>
                </w:p>
              </w:tc>
              <w:tc>
                <w:tcPr>
                  <w:tcW w:type="pct" w:w="643"/>
                </w:tcPr>
                <w:p w:rsidRDefault="003E60E4" w:rsidP="003E60E4" w:rsidR="003E60E4" w:rsidRPr="00E835B2">
                  <w:pPr>
                    <w:pStyle w:val="Bezproreda"/>
                    <w:rPr>
                      <w:rFonts w:hAnsi="Times New Roman" w:ascii="Times New Roman"/>
                      <w:sz w:val="20"/>
                      <w:szCs w:val="20"/>
                    </w:rPr>
                  </w:pPr>
                  <w:proofErr w:type="spellStart"/>
                  <w:r w:rsidRPr="00E835B2">
                    <w:rPr>
                      <w:rFonts w:hAnsi="Times New Roman" w:ascii="Times New Roman"/>
                      <w:sz w:val="20"/>
                      <w:szCs w:val="20"/>
                    </w:rPr>
                    <w:t>125.043</w:t>
                  </w:r>
                  <w:proofErr w:type="spellEnd"/>
                  <w:r w:rsidRPr="00E835B2">
                    <w:rPr>
                      <w:rFonts w:hAnsi="Times New Roman" w:ascii="Times New Roman"/>
                      <w:sz w:val="20"/>
                      <w:szCs w:val="20"/>
                    </w:rPr>
                    <w:t>,</w:t>
                  </w:r>
                  <w:proofErr w:type="spellStart"/>
                  <w:r w:rsidRPr="00E835B2">
                    <w:rPr>
                      <w:rFonts w:hAnsi="Times New Roman" w:ascii="Times New Roman"/>
                      <w:sz w:val="20"/>
                      <w:szCs w:val="20"/>
                    </w:rPr>
                    <w:t>385</w:t>
                  </w:r>
                  <w:proofErr w:type="spellEnd"/>
                </w:p>
              </w:tc>
              <w:tc>
                <w:tcPr>
                  <w:tcW w:type="pct" w:w="514"/>
                </w:tcPr>
                <w:p w:rsidRDefault="003E60E4" w:rsidP="003E60E4" w:rsidR="003E60E4" w:rsidRPr="00E835B2">
                  <w:pPr>
                    <w:pStyle w:val="Bezproreda"/>
                    <w:rPr>
                      <w:rFonts w:hAnsi="Times New Roman" w:ascii="Times New Roman"/>
                      <w:sz w:val="20"/>
                      <w:szCs w:val="20"/>
                    </w:rPr>
                  </w:pPr>
                  <w:r>
                    <w:rPr>
                      <w:rFonts w:hAnsi="Times New Roman" w:ascii="Times New Roman"/>
                      <w:sz w:val="20"/>
                      <w:szCs w:val="20"/>
                    </w:rPr>
                    <w:t>Presuda</w:t>
                  </w:r>
                </w:p>
              </w:tc>
            </w:tr>
          </w:tbl>
          <w:p w:rsidRDefault="003E60E4" w:rsidP="003E60E4" w:rsidR="003E60E4" w:rsidRPr="00E835B2">
            <w:pPr>
              <w:pStyle w:val="Bezproreda"/>
              <w:rPr>
                <w:rFonts w:hAnsi="Times New Roman" w:ascii="Times New Roman"/>
                <w:sz w:val="20"/>
                <w:szCs w:val="20"/>
              </w:rPr>
            </w:pPr>
          </w:p>
          <w:tbl>
            <w:tblPr>
              <w:tblpPr w:tblpY="1" w:tblpXSpec="center" w:vertAnchor="text" w:rightFromText="180" w:leftFromText="180"/>
              <w:tblOverlap w:val="never"/>
              <w:tblW w:type="pct" w:w="541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629"/>
              <w:gridCol w:w="4115"/>
              <w:gridCol w:w="3078"/>
            </w:tblGrid>
            <w:tr w:rsidTr="0069107E" w:rsidR="003E60E4" w:rsidRPr="00E835B2">
              <w:trPr>
                <w:jc w:val="center"/>
              </w:trPr>
              <w:tc>
                <w:tcPr>
                  <w:tcW w:type="pct" w:w="1338"/>
                  <w:vAlign w:val="center"/>
                </w:tcPr>
                <w:p w:rsidRDefault="003E60E4" w:rsidP="003E60E4" w:rsidR="003E60E4" w:rsidRPr="00E835B2">
                  <w:pPr>
                    <w:pStyle w:val="Bezproreda"/>
                    <w:jc w:val="center"/>
                    <w:rPr>
                      <w:rFonts w:hAnsi="Times New Roman" w:ascii="Times New Roman"/>
                      <w:sz w:val="20"/>
                      <w:szCs w:val="20"/>
                    </w:rPr>
                  </w:pPr>
                  <w:r w:rsidRPr="00E835B2">
                    <w:rPr>
                      <w:rFonts w:hAnsi="Times New Roman" w:ascii="Times New Roman"/>
                      <w:sz w:val="20"/>
                      <w:szCs w:val="20"/>
                    </w:rPr>
                    <w:t>Iznos osporene tražbine</w:t>
                  </w:r>
                </w:p>
                <w:p w:rsidRDefault="003E60E4" w:rsidP="003E60E4" w:rsidR="003E60E4" w:rsidRPr="00E835B2">
                  <w:pPr>
                    <w:pStyle w:val="Bezproreda"/>
                    <w:jc w:val="center"/>
                    <w:rPr>
                      <w:rFonts w:hAnsi="Times New Roman" w:ascii="Times New Roman"/>
                      <w:sz w:val="20"/>
                      <w:szCs w:val="20"/>
                    </w:rPr>
                  </w:pPr>
                  <w:r w:rsidRPr="00E835B2">
                    <w:rPr>
                      <w:rFonts w:hAnsi="Times New Roman" w:ascii="Times New Roman"/>
                      <w:sz w:val="20"/>
                      <w:szCs w:val="20"/>
                    </w:rPr>
                    <w:t>(kn)</w:t>
                  </w:r>
                </w:p>
              </w:tc>
              <w:tc>
                <w:tcPr>
                  <w:tcW w:type="pct" w:w="2095"/>
                  <w:vAlign w:val="center"/>
                </w:tcPr>
                <w:p w:rsidRDefault="003E60E4" w:rsidP="003E60E4" w:rsidR="003E60E4" w:rsidRPr="00E835B2">
                  <w:pPr>
                    <w:pStyle w:val="Bezproreda"/>
                    <w:jc w:val="center"/>
                    <w:rPr>
                      <w:rFonts w:hAnsi="Times New Roman" w:ascii="Times New Roman"/>
                      <w:sz w:val="20"/>
                      <w:szCs w:val="20"/>
                    </w:rPr>
                  </w:pPr>
                  <w:r w:rsidRPr="00E835B2">
                    <w:rPr>
                      <w:rFonts w:hAnsi="Times New Roman" w:ascii="Times New Roman"/>
                      <w:sz w:val="20"/>
                      <w:szCs w:val="20"/>
                    </w:rPr>
                    <w:t>Razlog osporavanja tražbine</w:t>
                  </w:r>
                </w:p>
              </w:tc>
              <w:tc>
                <w:tcPr>
                  <w:tcW w:type="pct" w:w="1567"/>
                  <w:vAlign w:val="center"/>
                </w:tcPr>
                <w:p w:rsidRDefault="003E60E4" w:rsidP="003E60E4" w:rsidR="003E60E4" w:rsidRPr="00E835B2">
                  <w:pPr>
                    <w:pStyle w:val="Bezproreda"/>
                    <w:jc w:val="center"/>
                    <w:rPr>
                      <w:rFonts w:hAnsi="Times New Roman" w:ascii="Times New Roman"/>
                      <w:sz w:val="20"/>
                      <w:szCs w:val="20"/>
                    </w:rPr>
                  </w:pPr>
                  <w:r w:rsidRPr="00E835B2">
                    <w:rPr>
                      <w:rFonts w:hAnsi="Times New Roman" w:ascii="Times New Roman"/>
                      <w:sz w:val="20"/>
                      <w:szCs w:val="20"/>
                    </w:rPr>
                    <w:t>Oznaka ovršne isprave ako se tražbine zasniva na ovršnoj ispravi</w:t>
                  </w:r>
                </w:p>
              </w:tc>
            </w:tr>
            <w:tr w:rsidTr="0069107E" w:rsidR="003E60E4" w:rsidRPr="00B40BEB">
              <w:trPr>
                <w:jc w:val="center"/>
              </w:trPr>
              <w:tc>
                <w:tcPr>
                  <w:tcW w:type="pct" w:w="1338"/>
                </w:tcPr>
                <w:p w:rsidRDefault="003E60E4" w:rsidP="003E60E4" w:rsidR="003E60E4" w:rsidRPr="00B40BEB">
                  <w:pPr>
                    <w:pStyle w:val="Bezproreda"/>
                    <w:rPr>
                      <w:rFonts w:hAnsi="Times New Roman" w:ascii="Times New Roman"/>
                      <w:sz w:val="24"/>
                      <w:szCs w:val="24"/>
                    </w:rPr>
                  </w:pPr>
                </w:p>
                <w:p w:rsidRDefault="003E60E4" w:rsidP="003E60E4" w:rsidR="003E60E4" w:rsidRPr="00B40BEB">
                  <w:pPr>
                    <w:pStyle w:val="Bezproreda"/>
                    <w:rPr>
                      <w:rFonts w:hAnsi="Times New Roman" w:ascii="Times New Roman"/>
                      <w:sz w:val="24"/>
                      <w:szCs w:val="24"/>
                    </w:rPr>
                  </w:pPr>
                </w:p>
              </w:tc>
              <w:tc>
                <w:tcPr>
                  <w:tcW w:type="pct" w:w="2095"/>
                </w:tcPr>
                <w:p w:rsidRDefault="003E60E4" w:rsidP="003E60E4" w:rsidR="003E60E4" w:rsidRPr="00B40BEB">
                  <w:pPr>
                    <w:pStyle w:val="Bezproreda"/>
                    <w:rPr>
                      <w:rFonts w:hAnsi="Times New Roman" w:ascii="Times New Roman"/>
                      <w:sz w:val="24"/>
                      <w:szCs w:val="24"/>
                    </w:rPr>
                  </w:pPr>
                </w:p>
              </w:tc>
              <w:tc>
                <w:tcPr>
                  <w:tcW w:type="pct" w:w="1567"/>
                </w:tcPr>
                <w:p w:rsidRDefault="003E60E4" w:rsidP="003E60E4" w:rsidR="003E60E4" w:rsidRPr="00B40BEB">
                  <w:pPr>
                    <w:pStyle w:val="Bezproreda"/>
                    <w:rPr>
                      <w:rFonts w:hAnsi="Times New Roman" w:ascii="Times New Roman"/>
                      <w:sz w:val="24"/>
                      <w:szCs w:val="24"/>
                    </w:rPr>
                  </w:pPr>
                </w:p>
              </w:tc>
            </w:tr>
            <w:tr w:rsidTr="0069107E" w:rsidR="003E60E4" w:rsidRPr="00B40BEB">
              <w:trPr>
                <w:jc w:val="center"/>
              </w:trPr>
              <w:tc>
                <w:tcPr>
                  <w:tcW w:type="pct" w:w="1338"/>
                </w:tcPr>
                <w:p w:rsidRDefault="003E60E4" w:rsidP="003E60E4" w:rsidR="003E60E4" w:rsidRPr="00B40BEB">
                  <w:pPr>
                    <w:pStyle w:val="Bezproreda"/>
                    <w:rPr>
                      <w:rFonts w:hAnsi="Times New Roman" w:ascii="Times New Roman"/>
                      <w:sz w:val="24"/>
                      <w:szCs w:val="24"/>
                    </w:rPr>
                  </w:pPr>
                </w:p>
                <w:p w:rsidRDefault="003E60E4" w:rsidP="003E60E4" w:rsidR="003E60E4" w:rsidRPr="00B40BEB">
                  <w:pPr>
                    <w:pStyle w:val="Bezproreda"/>
                    <w:rPr>
                      <w:rFonts w:hAnsi="Times New Roman" w:ascii="Times New Roman"/>
                      <w:sz w:val="24"/>
                      <w:szCs w:val="24"/>
                    </w:rPr>
                  </w:pPr>
                </w:p>
              </w:tc>
              <w:tc>
                <w:tcPr>
                  <w:tcW w:type="pct" w:w="2095"/>
                </w:tcPr>
                <w:p w:rsidRDefault="003E60E4" w:rsidP="003E60E4" w:rsidR="003E60E4" w:rsidRPr="00B40BEB">
                  <w:pPr>
                    <w:pStyle w:val="Bezproreda"/>
                    <w:rPr>
                      <w:rFonts w:hAnsi="Times New Roman" w:ascii="Times New Roman"/>
                      <w:sz w:val="24"/>
                      <w:szCs w:val="24"/>
                    </w:rPr>
                  </w:pPr>
                </w:p>
              </w:tc>
              <w:tc>
                <w:tcPr>
                  <w:tcW w:type="pct" w:w="1567"/>
                </w:tcPr>
                <w:p w:rsidRDefault="003E60E4" w:rsidP="003E60E4" w:rsidR="003E60E4" w:rsidRPr="00B40BEB">
                  <w:pPr>
                    <w:pStyle w:val="Bezproreda"/>
                    <w:rPr>
                      <w:rFonts w:hAnsi="Times New Roman" w:ascii="Times New Roman"/>
                      <w:sz w:val="24"/>
                      <w:szCs w:val="24"/>
                    </w:rPr>
                  </w:pPr>
                </w:p>
              </w:tc>
            </w:tr>
          </w:tbl>
          <w:p w:rsidRDefault="003E60E4" w:rsidP="003E60E4" w:rsidR="003E60E4" w:rsidRPr="00B40BEB">
            <w:pPr>
              <w:pStyle w:val="Bezproreda"/>
              <w:rPr>
                <w:rFonts w:hAnsi="Times New Roman" w:ascii="Times New Roman"/>
                <w:sz w:val="24"/>
                <w:szCs w:val="24"/>
              </w:rPr>
            </w:pPr>
          </w:p>
          <w:p w:rsidRDefault="003E60E4" w:rsidP="003E60E4" w:rsidR="003E60E4" w:rsidRPr="003726DD">
            <w:pPr>
              <w:jc w:val="center"/>
              <w:rPr>
                <w:b/>
              </w:rPr>
            </w:pPr>
            <w:r>
              <w:rPr>
                <w:b/>
              </w:rPr>
              <w:t xml:space="preserve">II. TABLICA </w:t>
            </w:r>
            <w:proofErr w:type="spellStart"/>
            <w:r w:rsidRPr="00655B39">
              <w:rPr>
                <w:b/>
              </w:rPr>
              <w:t>RAZLUČNI</w:t>
            </w:r>
            <w:r w:rsidRPr="003726DD">
              <w:rPr>
                <w:b/>
              </w:rPr>
              <w:t>H</w:t>
            </w:r>
            <w:proofErr w:type="spellEnd"/>
            <w:r w:rsidRPr="003726DD">
              <w:rPr>
                <w:b/>
              </w:rPr>
              <w:t xml:space="preserve"> PRAVA</w:t>
            </w:r>
          </w:p>
          <w:p w:rsidRDefault="003E60E4" w:rsidP="003E60E4" w:rsidR="003E60E4" w:rsidRPr="00EC155B">
            <w:pPr>
              <w:jc w:val="center"/>
            </w:pPr>
          </w:p>
          <w:tbl>
            <w:tblPr>
              <w:tblpPr w:tblpY="1" w:tblpXSpec="center" w:vertAnchor="text" w:rightFromText="180" w:leftFromText="180"/>
              <w:tblOverlap w:val="never"/>
              <w:tblW w:type="pct" w:w="5705"/>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94"/>
              <w:gridCol w:w="1301"/>
              <w:gridCol w:w="1316"/>
              <w:gridCol w:w="1101"/>
              <w:gridCol w:w="1240"/>
              <w:gridCol w:w="1377"/>
              <w:gridCol w:w="1381"/>
              <w:gridCol w:w="1931"/>
            </w:tblGrid>
            <w:tr w:rsidTr="0069107E" w:rsidR="003E60E4" w:rsidRPr="00B40BEB">
              <w:trPr>
                <w:jc w:val="center"/>
              </w:trPr>
              <w:tc>
                <w:tcPr>
                  <w:tcW w:type="pct" w:w="327"/>
                  <w:vAlign w:val="center"/>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Redni broj </w:t>
                  </w:r>
                </w:p>
                <w:p w:rsidRDefault="003E60E4" w:rsidP="003E60E4" w:rsidR="003E60E4" w:rsidRPr="00561973">
                  <w:pPr>
                    <w:pStyle w:val="Bezproreda"/>
                    <w:jc w:val="center"/>
                    <w:rPr>
                      <w:rFonts w:hAnsi="Times New Roman" w:ascii="Times New Roman"/>
                      <w:sz w:val="20"/>
                      <w:szCs w:val="20"/>
                    </w:rPr>
                  </w:pPr>
                </w:p>
              </w:tc>
              <w:tc>
                <w:tcPr>
                  <w:tcW w:type="pct" w:w="632"/>
                  <w:vAlign w:val="center"/>
                </w:tcPr>
                <w:p w:rsidRDefault="003E60E4" w:rsidP="003E60E4" w:rsidR="003E60E4">
                  <w:pPr>
                    <w:pStyle w:val="Bezproreda"/>
                    <w:jc w:val="both"/>
                    <w:rPr>
                      <w:rFonts w:hAnsi="Times New Roman" w:ascii="Times New Roman"/>
                      <w:sz w:val="20"/>
                      <w:szCs w:val="20"/>
                    </w:rPr>
                  </w:pPr>
                  <w:r w:rsidRPr="00561973">
                    <w:rPr>
                      <w:rFonts w:hAnsi="Times New Roman" w:ascii="Times New Roman"/>
                      <w:sz w:val="20"/>
                      <w:szCs w:val="20"/>
                    </w:rPr>
                    <w:t>Ime i prezime /</w:t>
                  </w:r>
                </w:p>
                <w:p w:rsidRDefault="003E60E4" w:rsidP="003E60E4" w:rsidR="003E60E4">
                  <w:pPr>
                    <w:pStyle w:val="Bezproreda"/>
                    <w:jc w:val="both"/>
                    <w:rPr>
                      <w:rFonts w:hAnsi="Times New Roman" w:ascii="Times New Roman"/>
                      <w:sz w:val="20"/>
                      <w:szCs w:val="20"/>
                    </w:rPr>
                  </w:pPr>
                  <w:r w:rsidRPr="00561973">
                    <w:rPr>
                      <w:rFonts w:hAnsi="Times New Roman" w:ascii="Times New Roman"/>
                      <w:sz w:val="20"/>
                      <w:szCs w:val="20"/>
                    </w:rPr>
                    <w:t xml:space="preserve">tvrtka </w:t>
                  </w:r>
                  <w:r>
                    <w:rPr>
                      <w:rFonts w:hAnsi="Times New Roman" w:ascii="Times New Roman"/>
                      <w:sz w:val="20"/>
                      <w:szCs w:val="20"/>
                    </w:rPr>
                    <w:t>ili</w:t>
                  </w:r>
                </w:p>
                <w:p w:rsidRDefault="003E60E4" w:rsidP="003E60E4" w:rsidR="003E60E4" w:rsidRPr="00561973">
                  <w:pPr>
                    <w:pStyle w:val="Bezproreda"/>
                    <w:jc w:val="both"/>
                    <w:rPr>
                      <w:rFonts w:hAnsi="Times New Roman" w:ascii="Times New Roman"/>
                      <w:sz w:val="20"/>
                      <w:szCs w:val="20"/>
                    </w:rPr>
                  </w:pPr>
                  <w:r w:rsidRPr="00561973">
                    <w:rPr>
                      <w:rFonts w:hAnsi="Times New Roman" w:ascii="Times New Roman"/>
                      <w:sz w:val="20"/>
                      <w:szCs w:val="20"/>
                    </w:rPr>
                    <w:t xml:space="preserve">naziv </w:t>
                  </w:r>
                  <w:proofErr w:type="spellStart"/>
                  <w:r w:rsidRPr="00561973">
                    <w:rPr>
                      <w:rFonts w:hAnsi="Times New Roman" w:ascii="Times New Roman"/>
                      <w:sz w:val="20"/>
                      <w:szCs w:val="20"/>
                    </w:rPr>
                    <w:t>razlučnog</w:t>
                  </w:r>
                  <w:proofErr w:type="spellEnd"/>
                  <w:r w:rsidRPr="00561973">
                    <w:rPr>
                      <w:rFonts w:hAnsi="Times New Roman" w:ascii="Times New Roman"/>
                      <w:sz w:val="20"/>
                      <w:szCs w:val="20"/>
                    </w:rPr>
                    <w:t xml:space="preserve"> vjerovnika</w:t>
                  </w:r>
                </w:p>
              </w:tc>
              <w:tc>
                <w:tcPr>
                  <w:tcW w:type="pct" w:w="629"/>
                  <w:vAlign w:val="center"/>
                </w:tcPr>
                <w:p w:rsidRDefault="003E60E4" w:rsidP="003E60E4" w:rsidR="003E60E4">
                  <w:pPr>
                    <w:pStyle w:val="Bezproreda"/>
                    <w:rPr>
                      <w:rFonts w:hAnsi="Times New Roman" w:ascii="Times New Roman"/>
                      <w:sz w:val="20"/>
                      <w:szCs w:val="20"/>
                    </w:rPr>
                  </w:pPr>
                  <w:proofErr w:type="spellStart"/>
                  <w:r w:rsidRPr="00561973">
                    <w:rPr>
                      <w:rFonts w:hAnsi="Times New Roman" w:ascii="Times New Roman"/>
                      <w:sz w:val="20"/>
                      <w:szCs w:val="20"/>
                    </w:rPr>
                    <w:t>OIB</w:t>
                  </w:r>
                  <w:proofErr w:type="spellEnd"/>
                  <w:r w:rsidRPr="00561973">
                    <w:rPr>
                      <w:rFonts w:hAnsi="Times New Roman" w:ascii="Times New Roman"/>
                      <w:sz w:val="20"/>
                      <w:szCs w:val="20"/>
                    </w:rPr>
                    <w:t xml:space="preserve"> </w:t>
                  </w:r>
                </w:p>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razlučnog</w:t>
                  </w:r>
                  <w:proofErr w:type="spellEnd"/>
                  <w:r w:rsidRPr="00561973">
                    <w:rPr>
                      <w:rFonts w:hAnsi="Times New Roman" w:ascii="Times New Roman"/>
                      <w:sz w:val="20"/>
                      <w:szCs w:val="20"/>
                    </w:rPr>
                    <w:t xml:space="preserve"> vjerovnika </w:t>
                  </w:r>
                </w:p>
              </w:tc>
              <w:tc>
                <w:tcPr>
                  <w:tcW w:type="pct" w:w="535"/>
                  <w:vAlign w:val="center"/>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Adresa / sjedište </w:t>
                  </w:r>
                  <w:proofErr w:type="spellStart"/>
                  <w:r w:rsidRPr="00561973">
                    <w:rPr>
                      <w:rFonts w:hAnsi="Times New Roman" w:ascii="Times New Roman"/>
                      <w:sz w:val="20"/>
                      <w:szCs w:val="20"/>
                    </w:rPr>
                    <w:t>razlučnog</w:t>
                  </w:r>
                  <w:proofErr w:type="spellEnd"/>
                  <w:r w:rsidRPr="00561973">
                    <w:rPr>
                      <w:rFonts w:hAnsi="Times New Roman" w:ascii="Times New Roman"/>
                      <w:sz w:val="20"/>
                      <w:szCs w:val="20"/>
                    </w:rPr>
                    <w:t xml:space="preserve"> vjerovnika</w:t>
                  </w:r>
                </w:p>
              </w:tc>
              <w:tc>
                <w:tcPr>
                  <w:tcW w:type="pct" w:w="602"/>
                  <w:vAlign w:val="center"/>
                </w:tcPr>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Javna knjiga</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 u koju je </w:t>
                  </w:r>
                  <w:proofErr w:type="spellStart"/>
                  <w:r w:rsidRPr="00561973">
                    <w:rPr>
                      <w:rFonts w:hAnsi="Times New Roman" w:ascii="Times New Roman"/>
                      <w:sz w:val="20"/>
                      <w:szCs w:val="20"/>
                    </w:rPr>
                    <w:t>razlučno</w:t>
                  </w:r>
                  <w:proofErr w:type="spellEnd"/>
                  <w:r w:rsidRPr="00561973">
                    <w:rPr>
                      <w:rFonts w:hAnsi="Times New Roman" w:ascii="Times New Roman"/>
                      <w:sz w:val="20"/>
                      <w:szCs w:val="20"/>
                    </w:rPr>
                    <w:t xml:space="preserve"> </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pravo</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 upisano</w:t>
                  </w:r>
                </w:p>
              </w:tc>
              <w:tc>
                <w:tcPr>
                  <w:tcW w:type="pct" w:w="668"/>
                  <w:vAlign w:val="center"/>
                </w:tcPr>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Iznos </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tražbine </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osigurane </w:t>
                  </w:r>
                </w:p>
                <w:p w:rsidRDefault="003E60E4" w:rsidP="003E60E4" w:rsidR="003E60E4">
                  <w:pPr>
                    <w:pStyle w:val="Bezproreda"/>
                    <w:rPr>
                      <w:rFonts w:hAnsi="Times New Roman" w:ascii="Times New Roman"/>
                      <w:sz w:val="20"/>
                      <w:szCs w:val="20"/>
                    </w:rPr>
                  </w:pPr>
                  <w:proofErr w:type="spellStart"/>
                  <w:r w:rsidRPr="00561973">
                    <w:rPr>
                      <w:rFonts w:hAnsi="Times New Roman" w:ascii="Times New Roman"/>
                      <w:sz w:val="20"/>
                      <w:szCs w:val="20"/>
                    </w:rPr>
                    <w:t>razlučnim</w:t>
                  </w:r>
                  <w:proofErr w:type="spellEnd"/>
                  <w:r w:rsidRPr="00561973">
                    <w:rPr>
                      <w:rFonts w:hAnsi="Times New Roman" w:ascii="Times New Roman"/>
                      <w:sz w:val="20"/>
                      <w:szCs w:val="20"/>
                    </w:rPr>
                    <w:t xml:space="preserve"> </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pravom</w:t>
                  </w:r>
                  <w:r>
                    <w:rPr>
                      <w:rFonts w:hAnsi="Times New Roman" w:ascii="Times New Roman"/>
                      <w:sz w:val="20"/>
                      <w:szCs w:val="20"/>
                    </w:rPr>
                    <w:t xml:space="preserve"> (kn)</w:t>
                  </w:r>
                </w:p>
              </w:tc>
              <w:tc>
                <w:tcPr>
                  <w:tcW w:type="pct" w:w="670"/>
                  <w:vAlign w:val="center"/>
                </w:tcPr>
                <w:p w:rsidRDefault="003E60E4" w:rsidP="003E60E4" w:rsidR="003E60E4">
                  <w:pPr>
                    <w:pStyle w:val="Bezproreda"/>
                    <w:rPr>
                      <w:rFonts w:hAnsi="Times New Roman" w:ascii="Times New Roman"/>
                      <w:sz w:val="20"/>
                      <w:szCs w:val="20"/>
                    </w:rPr>
                  </w:pPr>
                  <w:r>
                    <w:rPr>
                      <w:rFonts w:hAnsi="Times New Roman" w:ascii="Times New Roman"/>
                      <w:sz w:val="20"/>
                      <w:szCs w:val="20"/>
                    </w:rPr>
                    <w:t>Pravna osnova</w:t>
                  </w:r>
                  <w:r w:rsidRPr="00561973">
                    <w:rPr>
                      <w:rFonts w:hAnsi="Times New Roman" w:ascii="Times New Roman"/>
                      <w:sz w:val="20"/>
                      <w:szCs w:val="20"/>
                    </w:rPr>
                    <w:t xml:space="preserve"> tražbine</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osigurane </w:t>
                  </w:r>
                  <w:proofErr w:type="spellStart"/>
                  <w:r w:rsidRPr="00561973">
                    <w:rPr>
                      <w:rFonts w:hAnsi="Times New Roman" w:ascii="Times New Roman"/>
                      <w:sz w:val="20"/>
                      <w:szCs w:val="20"/>
                    </w:rPr>
                    <w:t>razlučnim</w:t>
                  </w:r>
                  <w:proofErr w:type="spellEnd"/>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 pravom</w:t>
                  </w:r>
                </w:p>
              </w:tc>
              <w:tc>
                <w:tcPr>
                  <w:tcW w:type="pct" w:w="936"/>
                  <w:vAlign w:val="center"/>
                </w:tcPr>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Dio imovine</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 na koji se</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 odnosi</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 </w:t>
                  </w:r>
                  <w:proofErr w:type="spellStart"/>
                  <w:r w:rsidRPr="00561973">
                    <w:rPr>
                      <w:rFonts w:hAnsi="Times New Roman" w:ascii="Times New Roman"/>
                      <w:sz w:val="20"/>
                      <w:szCs w:val="20"/>
                    </w:rPr>
                    <w:t>razlučno</w:t>
                  </w:r>
                  <w:proofErr w:type="spellEnd"/>
                  <w:r w:rsidRPr="00561973">
                    <w:rPr>
                      <w:rFonts w:hAnsi="Times New Roman" w:ascii="Times New Roman"/>
                      <w:sz w:val="20"/>
                      <w:szCs w:val="20"/>
                    </w:rPr>
                    <w:t xml:space="preserve"> </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pravo</w:t>
                  </w:r>
                </w:p>
              </w:tc>
            </w:tr>
            <w:tr w:rsidTr="0069107E" w:rsidR="003E60E4" w:rsidRPr="00B40BEB">
              <w:trPr>
                <w:jc w:val="center"/>
              </w:trPr>
              <w:tc>
                <w:tcPr>
                  <w:tcW w:type="pct" w:w="327"/>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1.</w:t>
                  </w:r>
                </w:p>
              </w:tc>
              <w:tc>
                <w:tcPr>
                  <w:tcW w:type="pct" w:w="632"/>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Grad Zagreb</w:t>
                  </w:r>
                </w:p>
              </w:tc>
              <w:tc>
                <w:tcPr>
                  <w:tcW w:type="pct" w:w="629"/>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61817894937</w:t>
                  </w:r>
                  <w:proofErr w:type="spellEnd"/>
                </w:p>
              </w:tc>
              <w:tc>
                <w:tcPr>
                  <w:tcW w:type="pct" w:w="53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Zagreb</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Trg </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S. Radića 1</w:t>
                  </w:r>
                </w:p>
              </w:tc>
              <w:tc>
                <w:tcPr>
                  <w:tcW w:type="pct" w:w="602"/>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Zemljišna</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knjiga Općinskog građanskog</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 suda u</w:t>
                  </w:r>
                </w:p>
                <w:p w:rsidRDefault="003E60E4" w:rsidP="003E60E4" w:rsidR="003E60E4" w:rsidRPr="00561973">
                  <w:pPr>
                    <w:pStyle w:val="Bezproreda"/>
                    <w:rPr>
                      <w:rFonts w:hAnsi="Times New Roman" w:ascii="Times New Roman"/>
                      <w:sz w:val="20"/>
                      <w:szCs w:val="20"/>
                    </w:rPr>
                  </w:pPr>
                  <w:r>
                    <w:rPr>
                      <w:rFonts w:hAnsi="Times New Roman" w:ascii="Times New Roman"/>
                      <w:sz w:val="20"/>
                      <w:szCs w:val="20"/>
                    </w:rPr>
                    <w:t xml:space="preserve"> Z</w:t>
                  </w:r>
                  <w:r w:rsidRPr="00561973">
                    <w:rPr>
                      <w:rFonts w:hAnsi="Times New Roman" w:ascii="Times New Roman"/>
                      <w:sz w:val="20"/>
                      <w:szCs w:val="20"/>
                    </w:rPr>
                    <w:t xml:space="preserve">agrebu </w:t>
                  </w:r>
                </w:p>
              </w:tc>
              <w:tc>
                <w:tcPr>
                  <w:tcW w:type="pct" w:w="668"/>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12.372.136,</w:t>
                  </w:r>
                  <w:proofErr w:type="spellStart"/>
                  <w:r w:rsidRPr="00561973">
                    <w:rPr>
                      <w:rFonts w:hAnsi="Times New Roman" w:ascii="Times New Roman"/>
                      <w:sz w:val="20"/>
                      <w:szCs w:val="20"/>
                    </w:rPr>
                    <w:t>12</w:t>
                  </w:r>
                  <w:proofErr w:type="spellEnd"/>
                </w:p>
              </w:tc>
              <w:tc>
                <w:tcPr>
                  <w:tcW w:type="pct" w:w="670"/>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Rješenja o osiguranju</w:t>
                  </w:r>
                </w:p>
              </w:tc>
              <w:tc>
                <w:tcPr>
                  <w:tcW w:type="pct" w:w="936"/>
                </w:tcPr>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Etaže br. 2,</w:t>
                  </w:r>
                  <w:proofErr w:type="spellStart"/>
                  <w:r w:rsidRPr="00561973">
                    <w:rPr>
                      <w:rFonts w:hAnsi="Times New Roman" w:ascii="Times New Roman"/>
                      <w:sz w:val="20"/>
                      <w:szCs w:val="20"/>
                    </w:rPr>
                    <w:t>24</w:t>
                  </w:r>
                  <w:proofErr w:type="spellEnd"/>
                  <w:r w:rsidRPr="00561973">
                    <w:rPr>
                      <w:rFonts w:hAnsi="Times New Roman" w:ascii="Times New Roman"/>
                      <w:sz w:val="20"/>
                      <w:szCs w:val="20"/>
                    </w:rPr>
                    <w:t>,</w:t>
                  </w:r>
                  <w:proofErr w:type="spellStart"/>
                  <w:r w:rsidRPr="00561973">
                    <w:rPr>
                      <w:rFonts w:hAnsi="Times New Roman" w:ascii="Times New Roman"/>
                      <w:sz w:val="20"/>
                      <w:szCs w:val="20"/>
                    </w:rPr>
                    <w:t>28</w:t>
                  </w:r>
                  <w:proofErr w:type="spellEnd"/>
                  <w:r w:rsidRPr="00561973">
                    <w:rPr>
                      <w:rFonts w:hAnsi="Times New Roman" w:ascii="Times New Roman"/>
                      <w:sz w:val="20"/>
                      <w:szCs w:val="20"/>
                    </w:rPr>
                    <w:t>,</w:t>
                  </w:r>
                  <w:proofErr w:type="spellStart"/>
                  <w:r w:rsidRPr="00561973">
                    <w:rPr>
                      <w:rFonts w:hAnsi="Times New Roman" w:ascii="Times New Roman"/>
                      <w:sz w:val="20"/>
                      <w:szCs w:val="20"/>
                    </w:rPr>
                    <w:t>36</w:t>
                  </w:r>
                  <w:proofErr w:type="spellEnd"/>
                  <w:r w:rsidRPr="00561973">
                    <w:rPr>
                      <w:rFonts w:hAnsi="Times New Roman" w:ascii="Times New Roman"/>
                      <w:sz w:val="20"/>
                      <w:szCs w:val="20"/>
                    </w:rPr>
                    <w:t>,</w:t>
                  </w:r>
                </w:p>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50</w:t>
                  </w:r>
                  <w:proofErr w:type="spellEnd"/>
                  <w:r w:rsidRPr="00561973">
                    <w:rPr>
                      <w:rFonts w:hAnsi="Times New Roman" w:ascii="Times New Roman"/>
                      <w:sz w:val="20"/>
                      <w:szCs w:val="20"/>
                    </w:rPr>
                    <w:t>,</w:t>
                  </w:r>
                  <w:proofErr w:type="spellStart"/>
                  <w:r w:rsidRPr="00561973">
                    <w:rPr>
                      <w:rFonts w:hAnsi="Times New Roman" w:ascii="Times New Roman"/>
                      <w:sz w:val="20"/>
                      <w:szCs w:val="20"/>
                    </w:rPr>
                    <w:t>57</w:t>
                  </w:r>
                  <w:proofErr w:type="spellEnd"/>
                  <w:r w:rsidRPr="00561973">
                    <w:rPr>
                      <w:rFonts w:hAnsi="Times New Roman" w:ascii="Times New Roman"/>
                      <w:sz w:val="20"/>
                      <w:szCs w:val="20"/>
                    </w:rPr>
                    <w:t>,</w:t>
                  </w:r>
                  <w:proofErr w:type="spellStart"/>
                  <w:r w:rsidRPr="00561973">
                    <w:rPr>
                      <w:rFonts w:hAnsi="Times New Roman" w:ascii="Times New Roman"/>
                      <w:sz w:val="20"/>
                      <w:szCs w:val="20"/>
                    </w:rPr>
                    <w:t>67</w:t>
                  </w:r>
                  <w:proofErr w:type="spellEnd"/>
                  <w:r w:rsidRPr="00561973">
                    <w:rPr>
                      <w:rFonts w:hAnsi="Times New Roman" w:ascii="Times New Roman"/>
                      <w:sz w:val="20"/>
                      <w:szCs w:val="20"/>
                    </w:rPr>
                    <w:t>,</w:t>
                  </w:r>
                  <w:proofErr w:type="spellStart"/>
                  <w:r w:rsidRPr="00561973">
                    <w:rPr>
                      <w:rFonts w:hAnsi="Times New Roman" w:ascii="Times New Roman"/>
                      <w:sz w:val="20"/>
                      <w:szCs w:val="20"/>
                    </w:rPr>
                    <w:t>78</w:t>
                  </w:r>
                  <w:proofErr w:type="spellEnd"/>
                  <w:r w:rsidRPr="00561973">
                    <w:rPr>
                      <w:rFonts w:hAnsi="Times New Roman" w:ascii="Times New Roman"/>
                      <w:sz w:val="20"/>
                      <w:szCs w:val="20"/>
                    </w:rPr>
                    <w:t>,</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u poslovnoj zgradi  </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u Prečkom  upisanoj </w:t>
                  </w: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u </w:t>
                  </w:r>
                  <w:proofErr w:type="spellStart"/>
                  <w:r w:rsidRPr="00561973">
                    <w:rPr>
                      <w:rFonts w:hAnsi="Times New Roman" w:ascii="Times New Roman"/>
                      <w:sz w:val="20"/>
                      <w:szCs w:val="20"/>
                    </w:rPr>
                    <w:t>zk</w:t>
                  </w:r>
                  <w:proofErr w:type="spellEnd"/>
                  <w:r w:rsidRPr="00561973">
                    <w:rPr>
                      <w:rFonts w:hAnsi="Times New Roman" w:ascii="Times New Roman"/>
                      <w:sz w:val="20"/>
                      <w:szCs w:val="20"/>
                    </w:rPr>
                    <w:t xml:space="preserve">. ul. </w:t>
                  </w:r>
                  <w:proofErr w:type="spellStart"/>
                  <w:r w:rsidRPr="00561973">
                    <w:rPr>
                      <w:rFonts w:hAnsi="Times New Roman" w:ascii="Times New Roman"/>
                      <w:sz w:val="20"/>
                      <w:szCs w:val="20"/>
                    </w:rPr>
                    <w:t>6756</w:t>
                  </w:r>
                  <w:proofErr w:type="spellEnd"/>
                  <w:r w:rsidRPr="00561973">
                    <w:rPr>
                      <w:rFonts w:hAnsi="Times New Roman" w:ascii="Times New Roman"/>
                      <w:sz w:val="20"/>
                      <w:szCs w:val="20"/>
                    </w:rPr>
                    <w:t>,</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 k.o. Vrapče Novo</w:t>
                  </w:r>
                </w:p>
              </w:tc>
            </w:tr>
          </w:tbl>
          <w:p w:rsidRDefault="003E60E4" w:rsidP="003E60E4" w:rsidR="003E60E4">
            <w:pPr>
              <w:jc w:val="center"/>
              <w:rPr>
                <w:szCs w:val="24"/>
              </w:rPr>
            </w:pPr>
          </w:p>
          <w:p w:rsidRDefault="003E60E4" w:rsidP="003E60E4" w:rsidR="003E60E4" w:rsidRPr="003726DD">
            <w:pPr>
              <w:jc w:val="center"/>
              <w:rPr>
                <w:b/>
              </w:rPr>
            </w:pPr>
            <w:r>
              <w:rPr>
                <w:b/>
              </w:rPr>
              <w:t xml:space="preserve">III. TABLICA IZLUČNIH </w:t>
            </w:r>
            <w:r w:rsidRPr="00655B39">
              <w:rPr>
                <w:b/>
              </w:rPr>
              <w:t>PRAVA</w:t>
            </w:r>
          </w:p>
          <w:p w:rsidRDefault="003E60E4" w:rsidP="003E60E4" w:rsidR="003E60E4" w:rsidRPr="001D7793">
            <w:pPr>
              <w:jc w:val="cente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3"/>
              <w:gridCol w:w="2533"/>
              <w:gridCol w:w="1497"/>
              <w:gridCol w:w="1596"/>
              <w:gridCol w:w="1183"/>
              <w:gridCol w:w="1432"/>
            </w:tblGrid>
            <w:tr w:rsidTr="0069107E" w:rsidR="003E60E4" w:rsidRPr="007B4027">
              <w:trPr>
                <w:jc w:val="center"/>
              </w:trPr>
              <w:tc>
                <w:tcPr>
                  <w:tcW w:type="pct" w:w="441"/>
                  <w:vAlign w:val="center"/>
                </w:tcPr>
                <w:p w:rsidRDefault="003E60E4" w:rsidP="003E60E4" w:rsidR="003E60E4">
                  <w:pPr>
                    <w:pStyle w:val="Bezproreda"/>
                    <w:jc w:val="center"/>
                    <w:rPr>
                      <w:rFonts w:hAnsi="Times New Roman" w:ascii="Times New Roman"/>
                      <w:sz w:val="20"/>
                      <w:szCs w:val="20"/>
                    </w:rPr>
                  </w:pPr>
                </w:p>
                <w:p w:rsidRDefault="003E60E4" w:rsidP="003E60E4" w:rsidR="003E60E4">
                  <w:pPr>
                    <w:pStyle w:val="Bezproreda"/>
                    <w:rPr>
                      <w:rFonts w:hAnsi="Times New Roman" w:ascii="Times New Roman"/>
                      <w:sz w:val="20"/>
                      <w:szCs w:val="20"/>
                    </w:rPr>
                  </w:pPr>
                  <w:r w:rsidRPr="00561973">
                    <w:rPr>
                      <w:rFonts w:hAnsi="Times New Roman" w:ascii="Times New Roman"/>
                      <w:sz w:val="20"/>
                      <w:szCs w:val="20"/>
                    </w:rPr>
                    <w:t xml:space="preserve">Redni </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broj </w:t>
                  </w:r>
                </w:p>
                <w:p w:rsidRDefault="003E60E4" w:rsidP="003E60E4" w:rsidR="003E60E4" w:rsidRPr="00561973">
                  <w:pPr>
                    <w:pStyle w:val="Bezproreda"/>
                    <w:jc w:val="center"/>
                    <w:rPr>
                      <w:rFonts w:hAnsi="Times New Roman" w:ascii="Times New Roman"/>
                      <w:sz w:val="20"/>
                      <w:szCs w:val="20"/>
                    </w:rPr>
                  </w:pPr>
                </w:p>
              </w:tc>
              <w:tc>
                <w:tcPr>
                  <w:tcW w:type="pct" w:w="1404"/>
                  <w:vAlign w:val="center"/>
                </w:tcPr>
                <w:p w:rsidRDefault="003E60E4" w:rsidP="003E60E4" w:rsidR="003E60E4" w:rsidRPr="00561973">
                  <w:pPr>
                    <w:pStyle w:val="Bezproreda"/>
                    <w:jc w:val="center"/>
                    <w:rPr>
                      <w:rFonts w:hAnsi="Times New Roman" w:ascii="Times New Roman"/>
                      <w:sz w:val="20"/>
                      <w:szCs w:val="20"/>
                    </w:rPr>
                  </w:pPr>
                  <w:r w:rsidRPr="00561973">
                    <w:rPr>
                      <w:rFonts w:hAnsi="Times New Roman" w:ascii="Times New Roman"/>
                      <w:sz w:val="20"/>
                      <w:szCs w:val="20"/>
                    </w:rPr>
                    <w:t>Ime i prezime /  tvrtka ili naziv izlučnog vjerovnika</w:t>
                  </w:r>
                </w:p>
              </w:tc>
              <w:tc>
                <w:tcPr>
                  <w:tcW w:type="pct" w:w="830"/>
                  <w:vAlign w:val="center"/>
                </w:tcPr>
                <w:p w:rsidRDefault="003E60E4" w:rsidP="003E60E4" w:rsidR="003E60E4" w:rsidRPr="00561973">
                  <w:pPr>
                    <w:pStyle w:val="Bezproreda"/>
                    <w:jc w:val="center"/>
                    <w:rPr>
                      <w:rFonts w:hAnsi="Times New Roman" w:ascii="Times New Roman"/>
                      <w:sz w:val="20"/>
                      <w:szCs w:val="20"/>
                    </w:rPr>
                  </w:pPr>
                  <w:proofErr w:type="spellStart"/>
                  <w:r w:rsidRPr="00561973">
                    <w:rPr>
                      <w:rFonts w:hAnsi="Times New Roman" w:ascii="Times New Roman"/>
                      <w:sz w:val="20"/>
                      <w:szCs w:val="20"/>
                    </w:rPr>
                    <w:t>OIB</w:t>
                  </w:r>
                  <w:proofErr w:type="spellEnd"/>
                  <w:r w:rsidRPr="00561973">
                    <w:rPr>
                      <w:rFonts w:hAnsi="Times New Roman" w:ascii="Times New Roman"/>
                      <w:sz w:val="20"/>
                      <w:szCs w:val="20"/>
                    </w:rPr>
                    <w:t xml:space="preserve"> izlučnog vjerovnika </w:t>
                  </w:r>
                </w:p>
              </w:tc>
              <w:tc>
                <w:tcPr>
                  <w:tcW w:type="pct" w:w="885"/>
                  <w:vAlign w:val="center"/>
                </w:tcPr>
                <w:p w:rsidRDefault="003E60E4" w:rsidP="003E60E4" w:rsidR="003E60E4" w:rsidRPr="00561973">
                  <w:pPr>
                    <w:pStyle w:val="Bezproreda"/>
                    <w:jc w:val="center"/>
                    <w:rPr>
                      <w:rFonts w:hAnsi="Times New Roman" w:ascii="Times New Roman"/>
                      <w:sz w:val="20"/>
                      <w:szCs w:val="20"/>
                    </w:rPr>
                  </w:pPr>
                  <w:r w:rsidRPr="00561973">
                    <w:rPr>
                      <w:rFonts w:hAnsi="Times New Roman" w:ascii="Times New Roman"/>
                      <w:sz w:val="20"/>
                      <w:szCs w:val="20"/>
                    </w:rPr>
                    <w:t>Adresa / sjedište izlučnog vjerovnika</w:t>
                  </w:r>
                </w:p>
              </w:tc>
              <w:tc>
                <w:tcPr>
                  <w:tcW w:type="pct" w:w="646"/>
                  <w:vAlign w:val="center"/>
                </w:tcPr>
                <w:p w:rsidRDefault="003E60E4" w:rsidP="003E60E4" w:rsidR="003E60E4" w:rsidRPr="00561973">
                  <w:pPr>
                    <w:pStyle w:val="Bezproreda"/>
                    <w:jc w:val="center"/>
                    <w:rPr>
                      <w:rFonts w:hAnsi="Times New Roman" w:ascii="Times New Roman"/>
                      <w:sz w:val="20"/>
                      <w:szCs w:val="20"/>
                    </w:rPr>
                  </w:pPr>
                  <w:r w:rsidRPr="00561973">
                    <w:rPr>
                      <w:rFonts w:hAnsi="Times New Roman" w:ascii="Times New Roman"/>
                      <w:sz w:val="20"/>
                      <w:szCs w:val="20"/>
                    </w:rPr>
                    <w:t>Pravna osnova izlučnog prava</w:t>
                  </w:r>
                </w:p>
              </w:tc>
              <w:tc>
                <w:tcPr>
                  <w:tcW w:type="pct" w:w="794"/>
                  <w:vAlign w:val="center"/>
                </w:tcPr>
                <w:p w:rsidRDefault="003E60E4" w:rsidP="003E60E4" w:rsidR="003E60E4" w:rsidRPr="00561973">
                  <w:pPr>
                    <w:pStyle w:val="Bezproreda"/>
                    <w:jc w:val="center"/>
                    <w:rPr>
                      <w:rFonts w:hAnsi="Times New Roman" w:ascii="Times New Roman"/>
                      <w:sz w:val="20"/>
                      <w:szCs w:val="20"/>
                    </w:rPr>
                  </w:pPr>
                  <w:r w:rsidRPr="00561973">
                    <w:rPr>
                      <w:rFonts w:hAnsi="Times New Roman" w:ascii="Times New Roman"/>
                      <w:sz w:val="20"/>
                      <w:szCs w:val="20"/>
                    </w:rPr>
                    <w:t>Predmet izlučnog prava</w:t>
                  </w:r>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1</w:t>
                  </w:r>
                </w:p>
              </w:tc>
              <w:tc>
                <w:tcPr>
                  <w:tcW w:type="pct" w:w="140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Zdenka Crnić</w:t>
                  </w:r>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91430509456</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Zagreb,</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Lastovska 2</w:t>
                  </w:r>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Rješenje o dosudi</w:t>
                  </w: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2/5 suvlasničkog dijela na nekretnini upisanoj u zk.ul.br. </w:t>
                  </w:r>
                  <w:proofErr w:type="spellStart"/>
                  <w:r w:rsidRPr="00561973">
                    <w:rPr>
                      <w:rFonts w:hAnsi="Times New Roman" w:ascii="Times New Roman"/>
                      <w:sz w:val="20"/>
                      <w:szCs w:val="20"/>
                    </w:rPr>
                    <w:t>5150</w:t>
                  </w:r>
                  <w:proofErr w:type="spellEnd"/>
                  <w:r w:rsidRPr="00561973">
                    <w:rPr>
                      <w:rFonts w:hAnsi="Times New Roman" w:ascii="Times New Roman"/>
                      <w:sz w:val="20"/>
                      <w:szCs w:val="20"/>
                    </w:rPr>
                    <w:t xml:space="preserve">, poduložak 5 </w:t>
                  </w:r>
                  <w:r w:rsidRPr="00561973">
                    <w:rPr>
                      <w:rFonts w:hAnsi="Times New Roman" w:ascii="Times New Roman"/>
                      <w:sz w:val="20"/>
                      <w:szCs w:val="20"/>
                    </w:rPr>
                    <w:lastRenderedPageBreak/>
                    <w:t xml:space="preserve">k.o. </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Grad Zagreb</w:t>
                  </w:r>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lastRenderedPageBreak/>
                    <w:t>2.</w:t>
                  </w:r>
                </w:p>
              </w:tc>
              <w:tc>
                <w:tcPr>
                  <w:tcW w:type="pct" w:w="140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Roman Crnić</w:t>
                  </w:r>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56375699192</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Zagreb,</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Lastovska 2</w:t>
                  </w:r>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Rješenje o dosudi</w:t>
                  </w: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1/5 suvlasničkog dijela na nekretnini upisanoj u zk.ul.br. </w:t>
                  </w:r>
                  <w:proofErr w:type="spellStart"/>
                  <w:r w:rsidRPr="00561973">
                    <w:rPr>
                      <w:rFonts w:hAnsi="Times New Roman" w:ascii="Times New Roman"/>
                      <w:sz w:val="20"/>
                      <w:szCs w:val="20"/>
                    </w:rPr>
                    <w:t>5150</w:t>
                  </w:r>
                  <w:proofErr w:type="spellEnd"/>
                  <w:r w:rsidRPr="00561973">
                    <w:rPr>
                      <w:rFonts w:hAnsi="Times New Roman" w:ascii="Times New Roman"/>
                      <w:sz w:val="20"/>
                      <w:szCs w:val="20"/>
                    </w:rPr>
                    <w:t xml:space="preserve">, poduložak 5 k.o. </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Grad Zagreb</w:t>
                  </w:r>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3.</w:t>
                  </w:r>
                </w:p>
              </w:tc>
              <w:tc>
                <w:tcPr>
                  <w:tcW w:type="pct" w:w="140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Jeronim </w:t>
                  </w:r>
                  <w:proofErr w:type="spellStart"/>
                  <w:r w:rsidRPr="00561973">
                    <w:rPr>
                      <w:rFonts w:hAnsi="Times New Roman" w:ascii="Times New Roman"/>
                      <w:sz w:val="20"/>
                      <w:szCs w:val="20"/>
                    </w:rPr>
                    <w:t>Šimčević</w:t>
                  </w:r>
                  <w:proofErr w:type="spellEnd"/>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90632834019</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Zagreb,</w:t>
                  </w:r>
                </w:p>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Krupska</w:t>
                  </w:r>
                  <w:proofErr w:type="spellEnd"/>
                  <w:r w:rsidRPr="00561973">
                    <w:rPr>
                      <w:rFonts w:hAnsi="Times New Roman" w:ascii="Times New Roman"/>
                      <w:sz w:val="20"/>
                      <w:szCs w:val="20"/>
                    </w:rPr>
                    <w:t xml:space="preserve"> 1</w:t>
                  </w:r>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Rješenje o dosudi</w:t>
                  </w: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2/5 suvlasničkog dijela na nekretnini upisanoj u zk.ul.br. </w:t>
                  </w:r>
                  <w:proofErr w:type="spellStart"/>
                  <w:r w:rsidRPr="00561973">
                    <w:rPr>
                      <w:rFonts w:hAnsi="Times New Roman" w:ascii="Times New Roman"/>
                      <w:sz w:val="20"/>
                      <w:szCs w:val="20"/>
                    </w:rPr>
                    <w:t>5150</w:t>
                  </w:r>
                  <w:proofErr w:type="spellEnd"/>
                  <w:r w:rsidRPr="00561973">
                    <w:rPr>
                      <w:rFonts w:hAnsi="Times New Roman" w:ascii="Times New Roman"/>
                      <w:sz w:val="20"/>
                      <w:szCs w:val="20"/>
                    </w:rPr>
                    <w:t xml:space="preserve">, poduložak 5 k.o. </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Grad Zagreb</w:t>
                  </w:r>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4.</w:t>
                  </w:r>
                </w:p>
              </w:tc>
              <w:tc>
                <w:tcPr>
                  <w:tcW w:type="pct" w:w="140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Ida  </w:t>
                  </w:r>
                  <w:proofErr w:type="spellStart"/>
                  <w:r w:rsidRPr="00561973">
                    <w:rPr>
                      <w:rFonts w:hAnsi="Times New Roman" w:ascii="Times New Roman"/>
                      <w:sz w:val="20"/>
                      <w:szCs w:val="20"/>
                    </w:rPr>
                    <w:t>Skledar</w:t>
                  </w:r>
                  <w:proofErr w:type="spellEnd"/>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37050787180</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Zaprešić, J. </w:t>
                  </w:r>
                  <w:proofErr w:type="spellStart"/>
                  <w:r w:rsidRPr="00561973">
                    <w:rPr>
                      <w:rFonts w:hAnsi="Times New Roman" w:ascii="Times New Roman"/>
                      <w:sz w:val="20"/>
                      <w:szCs w:val="20"/>
                    </w:rPr>
                    <w:t>Oršića</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22</w:t>
                  </w:r>
                  <w:proofErr w:type="spellEnd"/>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Dosjelost</w:t>
                  </w: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1/2 suvlasničkog dijela na nekretnini upisanoj u zk.ul.br. </w:t>
                  </w:r>
                  <w:proofErr w:type="spellStart"/>
                  <w:r w:rsidRPr="00561973">
                    <w:rPr>
                      <w:rFonts w:hAnsi="Times New Roman" w:ascii="Times New Roman"/>
                      <w:sz w:val="20"/>
                      <w:szCs w:val="20"/>
                    </w:rPr>
                    <w:t>4023</w:t>
                  </w:r>
                  <w:proofErr w:type="spellEnd"/>
                  <w:r w:rsidRPr="00561973">
                    <w:rPr>
                      <w:rFonts w:hAnsi="Times New Roman" w:ascii="Times New Roman"/>
                      <w:sz w:val="20"/>
                      <w:szCs w:val="20"/>
                    </w:rPr>
                    <w:t xml:space="preserve"> k.o. Zaprešić, </w:t>
                  </w:r>
                  <w:proofErr w:type="spellStart"/>
                  <w:r w:rsidRPr="00561973">
                    <w:rPr>
                      <w:rFonts w:hAnsi="Times New Roman" w:ascii="Times New Roman"/>
                      <w:sz w:val="20"/>
                      <w:szCs w:val="20"/>
                    </w:rPr>
                    <w:t>čk.br</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3143</w:t>
                  </w:r>
                  <w:proofErr w:type="spellEnd"/>
                  <w:r w:rsidRPr="00561973">
                    <w:rPr>
                      <w:rFonts w:hAnsi="Times New Roman" w:ascii="Times New Roman"/>
                      <w:sz w:val="20"/>
                      <w:szCs w:val="20"/>
                    </w:rPr>
                    <w:t>/</w:t>
                  </w:r>
                  <w:proofErr w:type="spellStart"/>
                  <w:r w:rsidRPr="00561973">
                    <w:rPr>
                      <w:rFonts w:hAnsi="Times New Roman" w:ascii="Times New Roman"/>
                      <w:sz w:val="20"/>
                      <w:szCs w:val="20"/>
                    </w:rPr>
                    <w:t>22</w:t>
                  </w:r>
                  <w:proofErr w:type="spellEnd"/>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5.</w:t>
                  </w:r>
                </w:p>
              </w:tc>
              <w:tc>
                <w:tcPr>
                  <w:tcW w:type="pct" w:w="140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Zdenko  </w:t>
                  </w:r>
                  <w:proofErr w:type="spellStart"/>
                  <w:r w:rsidRPr="00561973">
                    <w:rPr>
                      <w:rFonts w:hAnsi="Times New Roman" w:ascii="Times New Roman"/>
                      <w:sz w:val="20"/>
                      <w:szCs w:val="20"/>
                    </w:rPr>
                    <w:t>Skledar</w:t>
                  </w:r>
                  <w:proofErr w:type="spellEnd"/>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21923893163</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Zaprešić, J. </w:t>
                  </w:r>
                  <w:proofErr w:type="spellStart"/>
                  <w:r w:rsidRPr="00561973">
                    <w:rPr>
                      <w:rFonts w:hAnsi="Times New Roman" w:ascii="Times New Roman"/>
                      <w:sz w:val="20"/>
                      <w:szCs w:val="20"/>
                    </w:rPr>
                    <w:t>Oršića</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22</w:t>
                  </w:r>
                  <w:proofErr w:type="spellEnd"/>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Dosjelost</w:t>
                  </w: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1/2 suvlasničkog dijela na nekretnini upisanoj u zk.ul.br. </w:t>
                  </w:r>
                  <w:proofErr w:type="spellStart"/>
                  <w:r w:rsidRPr="00561973">
                    <w:rPr>
                      <w:rFonts w:hAnsi="Times New Roman" w:ascii="Times New Roman"/>
                      <w:sz w:val="20"/>
                      <w:szCs w:val="20"/>
                    </w:rPr>
                    <w:t>4023</w:t>
                  </w:r>
                  <w:proofErr w:type="spellEnd"/>
                  <w:r w:rsidRPr="00561973">
                    <w:rPr>
                      <w:rFonts w:hAnsi="Times New Roman" w:ascii="Times New Roman"/>
                      <w:sz w:val="20"/>
                      <w:szCs w:val="20"/>
                    </w:rPr>
                    <w:t xml:space="preserve"> k.o. Zaprešić, </w:t>
                  </w:r>
                  <w:proofErr w:type="spellStart"/>
                  <w:r w:rsidRPr="00561973">
                    <w:rPr>
                      <w:rFonts w:hAnsi="Times New Roman" w:ascii="Times New Roman"/>
                      <w:sz w:val="20"/>
                      <w:szCs w:val="20"/>
                    </w:rPr>
                    <w:t>čk.br</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3143</w:t>
                  </w:r>
                  <w:proofErr w:type="spellEnd"/>
                  <w:r w:rsidRPr="00561973">
                    <w:rPr>
                      <w:rFonts w:hAnsi="Times New Roman" w:ascii="Times New Roman"/>
                      <w:sz w:val="20"/>
                      <w:szCs w:val="20"/>
                    </w:rPr>
                    <w:t>/</w:t>
                  </w:r>
                  <w:proofErr w:type="spellStart"/>
                  <w:r w:rsidRPr="00561973">
                    <w:rPr>
                      <w:rFonts w:hAnsi="Times New Roman" w:ascii="Times New Roman"/>
                      <w:sz w:val="20"/>
                      <w:szCs w:val="20"/>
                    </w:rPr>
                    <w:t>22</w:t>
                  </w:r>
                  <w:proofErr w:type="spellEnd"/>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6.</w:t>
                  </w:r>
                </w:p>
              </w:tc>
              <w:tc>
                <w:tcPr>
                  <w:tcW w:type="pct" w:w="140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Neven </w:t>
                  </w:r>
                  <w:proofErr w:type="spellStart"/>
                  <w:r w:rsidRPr="00561973">
                    <w:rPr>
                      <w:rFonts w:hAnsi="Times New Roman" w:ascii="Times New Roman"/>
                      <w:sz w:val="20"/>
                      <w:szCs w:val="20"/>
                    </w:rPr>
                    <w:t>Karković</w:t>
                  </w:r>
                  <w:proofErr w:type="spellEnd"/>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03675535412</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Zagreb,</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Nova cesta </w:t>
                  </w:r>
                  <w:proofErr w:type="spellStart"/>
                  <w:r w:rsidRPr="00561973">
                    <w:rPr>
                      <w:rFonts w:hAnsi="Times New Roman" w:ascii="Times New Roman"/>
                      <w:sz w:val="20"/>
                      <w:szCs w:val="20"/>
                    </w:rPr>
                    <w:t>48</w:t>
                  </w:r>
                  <w:proofErr w:type="spellEnd"/>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Sudska presuda</w:t>
                  </w: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Etaža br. </w:t>
                  </w:r>
                  <w:proofErr w:type="spellStart"/>
                  <w:r w:rsidRPr="00561973">
                    <w:rPr>
                      <w:rFonts w:hAnsi="Times New Roman" w:ascii="Times New Roman"/>
                      <w:sz w:val="20"/>
                      <w:szCs w:val="20"/>
                    </w:rPr>
                    <w:t>67</w:t>
                  </w:r>
                  <w:proofErr w:type="spellEnd"/>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površine </w:t>
                  </w:r>
                  <w:proofErr w:type="spellStart"/>
                  <w:r w:rsidRPr="00561973">
                    <w:rPr>
                      <w:rFonts w:hAnsi="Times New Roman" w:ascii="Times New Roman"/>
                      <w:sz w:val="20"/>
                      <w:szCs w:val="20"/>
                    </w:rPr>
                    <w:t>18</w:t>
                  </w:r>
                  <w:proofErr w:type="spellEnd"/>
                  <w:r w:rsidRPr="00561973">
                    <w:rPr>
                      <w:rFonts w:hAnsi="Times New Roman" w:ascii="Times New Roman"/>
                      <w:sz w:val="20"/>
                      <w:szCs w:val="20"/>
                    </w:rPr>
                    <w:t>,</w:t>
                  </w:r>
                  <w:proofErr w:type="spellStart"/>
                  <w:r w:rsidRPr="00561973">
                    <w:rPr>
                      <w:rFonts w:hAnsi="Times New Roman" w:ascii="Times New Roman"/>
                      <w:sz w:val="20"/>
                      <w:szCs w:val="20"/>
                    </w:rPr>
                    <w:t>60</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m2</w:t>
                  </w:r>
                  <w:proofErr w:type="spellEnd"/>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u poslovnoj zgradi  u Prečkom  upisanoj u </w:t>
                  </w:r>
                  <w:proofErr w:type="spellStart"/>
                  <w:r w:rsidRPr="00561973">
                    <w:rPr>
                      <w:rFonts w:hAnsi="Times New Roman" w:ascii="Times New Roman"/>
                      <w:sz w:val="20"/>
                      <w:szCs w:val="20"/>
                    </w:rPr>
                    <w:t>zk</w:t>
                  </w:r>
                  <w:proofErr w:type="spellEnd"/>
                  <w:r w:rsidRPr="00561973">
                    <w:rPr>
                      <w:rFonts w:hAnsi="Times New Roman" w:ascii="Times New Roman"/>
                      <w:sz w:val="20"/>
                      <w:szCs w:val="20"/>
                    </w:rPr>
                    <w:t xml:space="preserve">. ul. </w:t>
                  </w:r>
                  <w:proofErr w:type="spellStart"/>
                  <w:r w:rsidRPr="00561973">
                    <w:rPr>
                      <w:rFonts w:hAnsi="Times New Roman" w:ascii="Times New Roman"/>
                      <w:sz w:val="20"/>
                      <w:szCs w:val="20"/>
                    </w:rPr>
                    <w:t>6756</w:t>
                  </w:r>
                  <w:proofErr w:type="spellEnd"/>
                  <w:r w:rsidRPr="00561973">
                    <w:rPr>
                      <w:rFonts w:hAnsi="Times New Roman" w:ascii="Times New Roman"/>
                      <w:sz w:val="20"/>
                      <w:szCs w:val="20"/>
                    </w:rPr>
                    <w:t>, k.o. Vrapče Novo</w:t>
                  </w:r>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7.</w:t>
                  </w:r>
                </w:p>
              </w:tc>
              <w:tc>
                <w:tcPr>
                  <w:tcW w:type="pct" w:w="140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Mirjana </w:t>
                  </w:r>
                  <w:proofErr w:type="spellStart"/>
                  <w:r w:rsidRPr="00561973">
                    <w:rPr>
                      <w:rFonts w:hAnsi="Times New Roman" w:ascii="Times New Roman"/>
                      <w:sz w:val="20"/>
                      <w:szCs w:val="20"/>
                    </w:rPr>
                    <w:t>Palaversa</w:t>
                  </w:r>
                  <w:proofErr w:type="spellEnd"/>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07891810049</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Zagreb, Cvijete </w:t>
                  </w:r>
                  <w:proofErr w:type="spellStart"/>
                  <w:r w:rsidRPr="00561973">
                    <w:rPr>
                      <w:rFonts w:hAnsi="Times New Roman" w:ascii="Times New Roman"/>
                      <w:sz w:val="20"/>
                      <w:szCs w:val="20"/>
                    </w:rPr>
                    <w:t>Zuzorić</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47</w:t>
                  </w:r>
                  <w:proofErr w:type="spellEnd"/>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Ugovor o kupoprodaji</w:t>
                  </w:r>
                </w:p>
                <w:p w:rsidRDefault="003E60E4" w:rsidP="003E60E4" w:rsidR="003E60E4" w:rsidRPr="00561973">
                  <w:pPr>
                    <w:pStyle w:val="Bezproreda"/>
                    <w:rPr>
                      <w:rFonts w:hAnsi="Times New Roman" w:ascii="Times New Roman"/>
                      <w:sz w:val="20"/>
                      <w:szCs w:val="20"/>
                    </w:rPr>
                  </w:pP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Etaža br. </w:t>
                  </w:r>
                  <w:proofErr w:type="spellStart"/>
                  <w:r w:rsidRPr="00561973">
                    <w:rPr>
                      <w:rFonts w:hAnsi="Times New Roman" w:ascii="Times New Roman"/>
                      <w:sz w:val="20"/>
                      <w:szCs w:val="20"/>
                    </w:rPr>
                    <w:t>28</w:t>
                  </w:r>
                  <w:proofErr w:type="spellEnd"/>
                  <w:r w:rsidRPr="00561973">
                    <w:rPr>
                      <w:rFonts w:hAnsi="Times New Roman" w:ascii="Times New Roman"/>
                      <w:sz w:val="20"/>
                      <w:szCs w:val="20"/>
                    </w:rPr>
                    <w:t xml:space="preserve"> površine </w:t>
                  </w:r>
                  <w:proofErr w:type="spellStart"/>
                  <w:r w:rsidRPr="00561973">
                    <w:rPr>
                      <w:rFonts w:hAnsi="Times New Roman" w:ascii="Times New Roman"/>
                      <w:sz w:val="20"/>
                      <w:szCs w:val="20"/>
                    </w:rPr>
                    <w:t>49</w:t>
                  </w:r>
                  <w:proofErr w:type="spellEnd"/>
                  <w:r w:rsidRPr="00561973">
                    <w:rPr>
                      <w:rFonts w:hAnsi="Times New Roman" w:ascii="Times New Roman"/>
                      <w:sz w:val="20"/>
                      <w:szCs w:val="20"/>
                    </w:rPr>
                    <w:t>,</w:t>
                  </w:r>
                  <w:proofErr w:type="spellStart"/>
                  <w:r w:rsidRPr="00561973">
                    <w:rPr>
                      <w:rFonts w:hAnsi="Times New Roman" w:ascii="Times New Roman"/>
                      <w:sz w:val="20"/>
                      <w:szCs w:val="20"/>
                    </w:rPr>
                    <w:t>79</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m2</w:t>
                  </w:r>
                  <w:proofErr w:type="spellEnd"/>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u poslovnoj zgradi  u Prečkom  upisanoj u </w:t>
                  </w:r>
                  <w:proofErr w:type="spellStart"/>
                  <w:r w:rsidRPr="00561973">
                    <w:rPr>
                      <w:rFonts w:hAnsi="Times New Roman" w:ascii="Times New Roman"/>
                      <w:sz w:val="20"/>
                      <w:szCs w:val="20"/>
                    </w:rPr>
                    <w:t>zk</w:t>
                  </w:r>
                  <w:proofErr w:type="spellEnd"/>
                  <w:r w:rsidRPr="00561973">
                    <w:rPr>
                      <w:rFonts w:hAnsi="Times New Roman" w:ascii="Times New Roman"/>
                      <w:sz w:val="20"/>
                      <w:szCs w:val="20"/>
                    </w:rPr>
                    <w:t xml:space="preserve">. ul. </w:t>
                  </w:r>
                  <w:proofErr w:type="spellStart"/>
                  <w:r w:rsidRPr="00561973">
                    <w:rPr>
                      <w:rFonts w:hAnsi="Times New Roman" w:ascii="Times New Roman"/>
                      <w:sz w:val="20"/>
                      <w:szCs w:val="20"/>
                    </w:rPr>
                    <w:t>6756</w:t>
                  </w:r>
                  <w:proofErr w:type="spellEnd"/>
                  <w:r w:rsidRPr="00561973">
                    <w:rPr>
                      <w:rFonts w:hAnsi="Times New Roman" w:ascii="Times New Roman"/>
                      <w:sz w:val="20"/>
                      <w:szCs w:val="20"/>
                    </w:rPr>
                    <w:t>, k.o. Vrapče Novo</w:t>
                  </w:r>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8.</w:t>
                  </w:r>
                </w:p>
              </w:tc>
              <w:tc>
                <w:tcPr>
                  <w:tcW w:type="pct" w:w="1404"/>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Maksim</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trade</w:t>
                  </w:r>
                  <w:proofErr w:type="spellEnd"/>
                  <w:r w:rsidRPr="00561973">
                    <w:rPr>
                      <w:rFonts w:hAnsi="Times New Roman" w:ascii="Times New Roman"/>
                      <w:sz w:val="20"/>
                      <w:szCs w:val="20"/>
                    </w:rPr>
                    <w:t xml:space="preserve"> d.o.o.</w:t>
                  </w:r>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89793687803</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Zaprešić</w:t>
                  </w:r>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Nova ulica </w:t>
                  </w:r>
                  <w:proofErr w:type="spellStart"/>
                  <w:r w:rsidRPr="00561973">
                    <w:rPr>
                      <w:rFonts w:hAnsi="Times New Roman" w:ascii="Times New Roman"/>
                      <w:sz w:val="20"/>
                      <w:szCs w:val="20"/>
                    </w:rPr>
                    <w:t>20</w:t>
                  </w:r>
                  <w:proofErr w:type="spellEnd"/>
                </w:p>
              </w:tc>
              <w:tc>
                <w:tcPr>
                  <w:tcW w:type="pct" w:w="646"/>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Tabularna</w:t>
                  </w:r>
                  <w:proofErr w:type="spellEnd"/>
                  <w:r w:rsidRPr="00561973">
                    <w:rPr>
                      <w:rFonts w:hAnsi="Times New Roman" w:ascii="Times New Roman"/>
                      <w:sz w:val="20"/>
                      <w:szCs w:val="20"/>
                    </w:rPr>
                    <w:t xml:space="preserve"> isprava</w:t>
                  </w:r>
                </w:p>
              </w:tc>
              <w:tc>
                <w:tcPr>
                  <w:tcW w:type="pct" w:w="794"/>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Etaža br. </w:t>
                  </w:r>
                  <w:proofErr w:type="spellStart"/>
                  <w:r w:rsidRPr="00561973">
                    <w:rPr>
                      <w:rFonts w:hAnsi="Times New Roman" w:ascii="Times New Roman"/>
                      <w:sz w:val="20"/>
                      <w:szCs w:val="20"/>
                    </w:rPr>
                    <w:t>50</w:t>
                  </w:r>
                  <w:proofErr w:type="spellEnd"/>
                  <w:r w:rsidRPr="00561973">
                    <w:rPr>
                      <w:rFonts w:hAnsi="Times New Roman" w:ascii="Times New Roman"/>
                      <w:sz w:val="20"/>
                      <w:szCs w:val="20"/>
                    </w:rPr>
                    <w:t xml:space="preserve">, površine </w:t>
                  </w:r>
                  <w:proofErr w:type="spellStart"/>
                  <w:r w:rsidRPr="00561973">
                    <w:rPr>
                      <w:rFonts w:hAnsi="Times New Roman" w:ascii="Times New Roman"/>
                      <w:sz w:val="20"/>
                      <w:szCs w:val="20"/>
                    </w:rPr>
                    <w:t>44</w:t>
                  </w:r>
                  <w:proofErr w:type="spellEnd"/>
                  <w:r w:rsidRPr="00561973">
                    <w:rPr>
                      <w:rFonts w:hAnsi="Times New Roman" w:ascii="Times New Roman"/>
                      <w:sz w:val="20"/>
                      <w:szCs w:val="20"/>
                    </w:rPr>
                    <w:t>,</w:t>
                  </w:r>
                  <w:proofErr w:type="spellStart"/>
                  <w:r w:rsidRPr="00561973">
                    <w:rPr>
                      <w:rFonts w:hAnsi="Times New Roman" w:ascii="Times New Roman"/>
                      <w:sz w:val="20"/>
                      <w:szCs w:val="20"/>
                    </w:rPr>
                    <w:t>47</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m2</w:t>
                  </w:r>
                  <w:proofErr w:type="spellEnd"/>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u poslovnoj zgradi  u Prečkom  </w:t>
                  </w:r>
                  <w:r w:rsidRPr="00561973">
                    <w:rPr>
                      <w:rFonts w:hAnsi="Times New Roman" w:ascii="Times New Roman"/>
                      <w:sz w:val="20"/>
                      <w:szCs w:val="20"/>
                    </w:rPr>
                    <w:lastRenderedPageBreak/>
                    <w:t xml:space="preserve">upisanoj u </w:t>
                  </w:r>
                  <w:proofErr w:type="spellStart"/>
                  <w:r w:rsidRPr="00561973">
                    <w:rPr>
                      <w:rFonts w:hAnsi="Times New Roman" w:ascii="Times New Roman"/>
                      <w:sz w:val="20"/>
                      <w:szCs w:val="20"/>
                    </w:rPr>
                    <w:t>zk</w:t>
                  </w:r>
                  <w:proofErr w:type="spellEnd"/>
                  <w:r w:rsidRPr="00561973">
                    <w:rPr>
                      <w:rFonts w:hAnsi="Times New Roman" w:ascii="Times New Roman"/>
                      <w:sz w:val="20"/>
                      <w:szCs w:val="20"/>
                    </w:rPr>
                    <w:t xml:space="preserve">. ul. </w:t>
                  </w:r>
                  <w:proofErr w:type="spellStart"/>
                  <w:r w:rsidRPr="00561973">
                    <w:rPr>
                      <w:rFonts w:hAnsi="Times New Roman" w:ascii="Times New Roman"/>
                      <w:sz w:val="20"/>
                      <w:szCs w:val="20"/>
                    </w:rPr>
                    <w:t>6756</w:t>
                  </w:r>
                  <w:proofErr w:type="spellEnd"/>
                  <w:r w:rsidRPr="00561973">
                    <w:rPr>
                      <w:rFonts w:hAnsi="Times New Roman" w:ascii="Times New Roman"/>
                      <w:sz w:val="20"/>
                      <w:szCs w:val="20"/>
                    </w:rPr>
                    <w:t>, k.o. Vrapče Novo</w:t>
                  </w:r>
                </w:p>
              </w:tc>
            </w:tr>
            <w:tr w:rsidTr="0069107E" w:rsidR="003E60E4" w:rsidRPr="007B4027">
              <w:trPr>
                <w:jc w:val="center"/>
              </w:trPr>
              <w:tc>
                <w:tcPr>
                  <w:tcW w:type="pct" w:w="441"/>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lastRenderedPageBreak/>
                    <w:t>9.</w:t>
                  </w:r>
                </w:p>
              </w:tc>
              <w:tc>
                <w:tcPr>
                  <w:tcW w:type="pct" w:w="1404"/>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Velka</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Markić</w:t>
                  </w:r>
                  <w:proofErr w:type="spellEnd"/>
                </w:p>
              </w:tc>
              <w:tc>
                <w:tcPr>
                  <w:tcW w:type="pct" w:w="830"/>
                </w:tcPr>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20026466167</w:t>
                  </w:r>
                  <w:proofErr w:type="spellEnd"/>
                </w:p>
              </w:tc>
              <w:tc>
                <w:tcPr>
                  <w:tcW w:type="pct" w:w="885"/>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Požega,</w:t>
                  </w:r>
                </w:p>
                <w:p w:rsidRDefault="003E60E4" w:rsidP="003E60E4" w:rsidR="003E60E4" w:rsidRPr="00561973">
                  <w:pPr>
                    <w:pStyle w:val="Bezproreda"/>
                    <w:rPr>
                      <w:rFonts w:hAnsi="Times New Roman" w:ascii="Times New Roman"/>
                      <w:sz w:val="20"/>
                      <w:szCs w:val="20"/>
                    </w:rPr>
                  </w:pPr>
                  <w:proofErr w:type="spellStart"/>
                  <w:r w:rsidRPr="00561973">
                    <w:rPr>
                      <w:rFonts w:hAnsi="Times New Roman" w:ascii="Times New Roman"/>
                      <w:sz w:val="20"/>
                      <w:szCs w:val="20"/>
                    </w:rPr>
                    <w:t>Orljavska</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19</w:t>
                  </w:r>
                  <w:proofErr w:type="spellEnd"/>
                </w:p>
              </w:tc>
              <w:tc>
                <w:tcPr>
                  <w:tcW w:type="pct" w:w="646"/>
                </w:tcPr>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Ugovor o kupoprodaji</w:t>
                  </w:r>
                </w:p>
              </w:tc>
              <w:tc>
                <w:tcPr>
                  <w:tcW w:type="pct" w:w="794"/>
                </w:tcPr>
                <w:p w:rsidRDefault="003E60E4" w:rsidP="003E60E4" w:rsidR="003E60E4" w:rsidRPr="00561973">
                  <w:pPr>
                    <w:pStyle w:val="Bezproreda"/>
                    <w:rPr>
                      <w:rFonts w:hAnsi="Times New Roman" w:ascii="Times New Roman"/>
                      <w:sz w:val="20"/>
                      <w:szCs w:val="20"/>
                    </w:rPr>
                  </w:pPr>
                  <w:r>
                    <w:rPr>
                      <w:rFonts w:hAnsi="Times New Roman" w:ascii="Times New Roman"/>
                      <w:sz w:val="20"/>
                      <w:szCs w:val="20"/>
                    </w:rPr>
                    <w:t xml:space="preserve">Etaža br. </w:t>
                  </w:r>
                  <w:proofErr w:type="spellStart"/>
                  <w:r>
                    <w:rPr>
                      <w:rFonts w:hAnsi="Times New Roman" w:ascii="Times New Roman"/>
                      <w:sz w:val="20"/>
                      <w:szCs w:val="20"/>
                    </w:rPr>
                    <w:t>19</w:t>
                  </w:r>
                  <w:r w:rsidRPr="00561973">
                    <w:rPr>
                      <w:rFonts w:hAnsi="Times New Roman" w:ascii="Times New Roman"/>
                      <w:sz w:val="20"/>
                      <w:szCs w:val="20"/>
                    </w:rPr>
                    <w:t>5</w:t>
                  </w:r>
                  <w:proofErr w:type="spellEnd"/>
                  <w:r w:rsidRPr="00561973">
                    <w:rPr>
                      <w:rFonts w:hAnsi="Times New Roman" w:ascii="Times New Roman"/>
                      <w:sz w:val="20"/>
                      <w:szCs w:val="20"/>
                    </w:rPr>
                    <w:t xml:space="preserve">, površine </w:t>
                  </w:r>
                  <w:proofErr w:type="spellStart"/>
                  <w:r w:rsidRPr="00561973">
                    <w:rPr>
                      <w:rFonts w:hAnsi="Times New Roman" w:ascii="Times New Roman"/>
                      <w:sz w:val="20"/>
                      <w:szCs w:val="20"/>
                    </w:rPr>
                    <w:t>18</w:t>
                  </w:r>
                  <w:proofErr w:type="spellEnd"/>
                  <w:r w:rsidRPr="00561973">
                    <w:rPr>
                      <w:rFonts w:hAnsi="Times New Roman" w:ascii="Times New Roman"/>
                      <w:sz w:val="20"/>
                      <w:szCs w:val="20"/>
                    </w:rPr>
                    <w:t>,</w:t>
                  </w:r>
                  <w:proofErr w:type="spellStart"/>
                  <w:r w:rsidRPr="00561973">
                    <w:rPr>
                      <w:rFonts w:hAnsi="Times New Roman" w:ascii="Times New Roman"/>
                      <w:sz w:val="20"/>
                      <w:szCs w:val="20"/>
                    </w:rPr>
                    <w:t>35</w:t>
                  </w:r>
                  <w:proofErr w:type="spellEnd"/>
                  <w:r w:rsidRPr="00561973">
                    <w:rPr>
                      <w:rFonts w:hAnsi="Times New Roman" w:ascii="Times New Roman"/>
                      <w:sz w:val="20"/>
                      <w:szCs w:val="20"/>
                    </w:rPr>
                    <w:t xml:space="preserve"> </w:t>
                  </w:r>
                  <w:proofErr w:type="spellStart"/>
                  <w:r w:rsidRPr="00561973">
                    <w:rPr>
                      <w:rFonts w:hAnsi="Times New Roman" w:ascii="Times New Roman"/>
                      <w:sz w:val="20"/>
                      <w:szCs w:val="20"/>
                    </w:rPr>
                    <w:t>m2</w:t>
                  </w:r>
                  <w:proofErr w:type="spellEnd"/>
                </w:p>
                <w:p w:rsidRDefault="003E60E4" w:rsidP="003E60E4" w:rsidR="003E60E4" w:rsidRPr="00561973">
                  <w:pPr>
                    <w:pStyle w:val="Bezproreda"/>
                    <w:rPr>
                      <w:rFonts w:hAnsi="Times New Roman" w:ascii="Times New Roman"/>
                      <w:sz w:val="20"/>
                      <w:szCs w:val="20"/>
                    </w:rPr>
                  </w:pPr>
                  <w:r w:rsidRPr="00561973">
                    <w:rPr>
                      <w:rFonts w:hAnsi="Times New Roman" w:ascii="Times New Roman"/>
                      <w:sz w:val="20"/>
                      <w:szCs w:val="20"/>
                    </w:rPr>
                    <w:t xml:space="preserve">u poslovnoj zgradi  u Prečkom  upisanoj u </w:t>
                  </w:r>
                  <w:proofErr w:type="spellStart"/>
                  <w:r w:rsidRPr="00561973">
                    <w:rPr>
                      <w:rFonts w:hAnsi="Times New Roman" w:ascii="Times New Roman"/>
                      <w:sz w:val="20"/>
                      <w:szCs w:val="20"/>
                    </w:rPr>
                    <w:t>zk</w:t>
                  </w:r>
                  <w:proofErr w:type="spellEnd"/>
                  <w:r w:rsidRPr="00561973">
                    <w:rPr>
                      <w:rFonts w:hAnsi="Times New Roman" w:ascii="Times New Roman"/>
                      <w:sz w:val="20"/>
                      <w:szCs w:val="20"/>
                    </w:rPr>
                    <w:t xml:space="preserve">. ul. </w:t>
                  </w:r>
                  <w:proofErr w:type="spellStart"/>
                  <w:r w:rsidRPr="00561973">
                    <w:rPr>
                      <w:rFonts w:hAnsi="Times New Roman" w:ascii="Times New Roman"/>
                      <w:sz w:val="20"/>
                      <w:szCs w:val="20"/>
                    </w:rPr>
                    <w:t>6756</w:t>
                  </w:r>
                  <w:proofErr w:type="spellEnd"/>
                  <w:r w:rsidRPr="00561973">
                    <w:rPr>
                      <w:rFonts w:hAnsi="Times New Roman" w:ascii="Times New Roman"/>
                      <w:sz w:val="20"/>
                      <w:szCs w:val="20"/>
                    </w:rPr>
                    <w:t>, k.o. Vrapče Novo</w:t>
                  </w:r>
                </w:p>
              </w:tc>
            </w:tr>
          </w:tbl>
          <w:p w:rsidRDefault="003E60E4" w:rsidP="003E60E4" w:rsidR="003E60E4" w:rsidRPr="00655B39">
            <w:pPr>
              <w:jc w:val="center"/>
            </w:pPr>
          </w:p>
          <w:p w:rsidRDefault="008F78CC" w:rsidP="008F78CC" w:rsidR="008F78CC">
            <w:pPr>
              <w:pStyle w:val="Tijeloteksta2"/>
              <w:tabs>
                <w:tab w:pos="6150" w:val="left"/>
              </w:tabs>
              <w:jc w:val="right"/>
              <w:rPr>
                <w:b/>
                <w:bCs/>
                <w:sz w:val="24"/>
              </w:rPr>
            </w:pPr>
          </w:p>
          <w:p w:rsidRDefault="008F78CC" w:rsidP="008F78CC" w:rsidR="008F78CC">
            <w:pPr>
              <w:pStyle w:val="Tijeloteksta2"/>
              <w:tabs>
                <w:tab w:pos="6150" w:val="left"/>
              </w:tabs>
              <w:jc w:val="right"/>
              <w:rPr>
                <w:b/>
                <w:bCs/>
                <w:sz w:val="24"/>
              </w:rPr>
            </w:pPr>
          </w:p>
          <w:p w:rsidRDefault="008F78CC" w:rsidP="008F78CC" w:rsidR="008F78CC" w:rsidRPr="00071980">
            <w:pPr>
              <w:pStyle w:val="Zaglavlje"/>
              <w:rPr>
                <w:rFonts w:hAnsi="Book Antiqua" w:ascii="Book Antiqua"/>
                <w:b/>
                <w:sz w:val="28"/>
                <w:szCs w:val="28"/>
              </w:rPr>
            </w:pPr>
            <w:r>
              <w:rPr>
                <w:rFonts w:hAnsi="Book Antiqua" w:ascii="Book Antiqua"/>
                <w:b/>
                <w:sz w:val="28"/>
                <w:szCs w:val="28"/>
              </w:rPr>
              <w:t xml:space="preserve">                </w:t>
            </w:r>
            <w:r w:rsidRPr="00071980">
              <w:rPr>
                <w:rFonts w:hAnsi="Book Antiqua" w:ascii="Book Antiqua"/>
                <w:b/>
                <w:sz w:val="28"/>
                <w:szCs w:val="28"/>
              </w:rPr>
              <w:t>POPIS  PREDMETA STEČAJNE MASE</w:t>
            </w:r>
          </w:p>
          <w:p w:rsidRDefault="008F78CC" w:rsidP="008F78CC" w:rsidR="008F78CC">
            <w:pPr>
              <w:pStyle w:val="Bezproreda"/>
              <w:rPr>
                <w:rFonts w:hAnsi="Book Antiqua" w:ascii="Book Antiqua"/>
                <w:b/>
              </w:rPr>
            </w:pPr>
            <w:r w:rsidRPr="005C5B6F">
              <w:rPr>
                <w:rFonts w:hAnsi="Book Antiqua" w:ascii="Book Antiqua"/>
                <w:b/>
              </w:rPr>
              <w:t xml:space="preserve">    </w:t>
            </w:r>
          </w:p>
          <w:p w:rsidRDefault="008F78CC" w:rsidP="008F78CC" w:rsidR="008F78CC" w:rsidRPr="00A55474">
            <w:pPr>
              <w:pStyle w:val="Bezproreda"/>
              <w:rPr>
                <w:b/>
              </w:rPr>
            </w:pPr>
            <w:r w:rsidRPr="005C5B6F">
              <w:rPr>
                <w:rFonts w:hAnsi="Book Antiqua" w:ascii="Book Antiqua"/>
                <w:b/>
              </w:rPr>
              <w:t xml:space="preserve">                                          </w:t>
            </w:r>
          </w:p>
          <w:p w:rsidRDefault="008F78CC" w:rsidP="008F78CC" w:rsidR="008F78CC" w:rsidRPr="00071980">
            <w:pPr>
              <w:pStyle w:val="Bezproreda"/>
              <w:rPr>
                <w:rFonts w:hAnsi="Book Antiqua" w:ascii="Book Antiqua"/>
                <w:b/>
                <w:sz w:val="24"/>
                <w:szCs w:val="24"/>
              </w:rPr>
            </w:pPr>
            <w:r w:rsidRPr="00071980">
              <w:rPr>
                <w:rFonts w:hAnsi="Book Antiqua" w:ascii="Book Antiqua"/>
                <w:b/>
                <w:sz w:val="24"/>
                <w:szCs w:val="24"/>
              </w:rPr>
              <w:t>a) stvari</w:t>
            </w:r>
          </w:p>
          <w:p w:rsidRDefault="008F78CC" w:rsidP="008F78CC" w:rsidR="008F78CC">
            <w:pPr>
              <w:pStyle w:val="Bezproreda"/>
              <w:jc w:val="both"/>
              <w:rPr>
                <w:rFonts w:hAnsi="Book Antiqua" w:ascii="Book Antiqua"/>
                <w:b/>
              </w:rPr>
            </w:pPr>
          </w:p>
          <w:p w:rsidRDefault="008F78CC" w:rsidP="008F78CC" w:rsidR="008F78CC">
            <w:pPr>
              <w:pStyle w:val="Bezproreda"/>
              <w:jc w:val="both"/>
              <w:rPr>
                <w:rFonts w:hAnsi="Book Antiqua" w:ascii="Book Antiqua"/>
              </w:rPr>
            </w:pPr>
            <w:proofErr w:type="spellStart"/>
            <w:r w:rsidRPr="00337CA0">
              <w:rPr>
                <w:rFonts w:hAnsi="Book Antiqua" w:ascii="Book Antiqua"/>
              </w:rPr>
              <w:t>a1</w:t>
            </w:r>
            <w:proofErr w:type="spellEnd"/>
            <w:r w:rsidRPr="00337CA0">
              <w:rPr>
                <w:rFonts w:hAnsi="Book Antiqua" w:ascii="Book Antiqua"/>
              </w:rPr>
              <w:t xml:space="preserve"> nekretnine</w:t>
            </w:r>
            <w:r>
              <w:rPr>
                <w:rFonts w:hAnsi="Book Antiqua" w:ascii="Book Antiqua"/>
              </w:rPr>
              <w:t xml:space="preserve"> u ukupnoj vrijednosti od </w:t>
            </w:r>
            <w:proofErr w:type="spellStart"/>
            <w:r>
              <w:rPr>
                <w:rFonts w:hAnsi="Book Antiqua" w:ascii="Book Antiqua"/>
                <w:b/>
              </w:rPr>
              <w:t>341</w:t>
            </w:r>
            <w:r w:rsidRPr="00B11950">
              <w:rPr>
                <w:rFonts w:hAnsi="Book Antiqua" w:ascii="Book Antiqua"/>
                <w:b/>
              </w:rPr>
              <w:t>.000</w:t>
            </w:r>
            <w:proofErr w:type="spellEnd"/>
            <w:r w:rsidRPr="00B11950">
              <w:rPr>
                <w:rFonts w:hAnsi="Book Antiqua" w:ascii="Book Antiqua"/>
                <w:b/>
              </w:rPr>
              <w:t>,</w:t>
            </w:r>
            <w:proofErr w:type="spellStart"/>
            <w:r w:rsidRPr="00B11950">
              <w:rPr>
                <w:rFonts w:hAnsi="Book Antiqua" w:ascii="Book Antiqua"/>
                <w:b/>
              </w:rPr>
              <w:t>00</w:t>
            </w:r>
            <w:proofErr w:type="spellEnd"/>
            <w:r w:rsidRPr="00B11950">
              <w:rPr>
                <w:rFonts w:hAnsi="Book Antiqua" w:ascii="Book Antiqua"/>
                <w:b/>
              </w:rPr>
              <w:t xml:space="preserve"> </w:t>
            </w:r>
            <w:r>
              <w:rPr>
                <w:rFonts w:hAnsi="Book Antiqua" w:ascii="Book Antiqua"/>
              </w:rPr>
              <w:t xml:space="preserve"> kuna  u koje su  upisane :</w:t>
            </w:r>
          </w:p>
          <w:p w:rsidRDefault="008F78CC" w:rsidP="008F78CC" w:rsidR="008F78CC">
            <w:pPr>
              <w:pStyle w:val="Bezproreda"/>
              <w:jc w:val="both"/>
              <w:rPr>
                <w:rFonts w:hAnsi="Book Antiqua" w:ascii="Book Antiqua"/>
              </w:rPr>
            </w:pPr>
            <w:r>
              <w:rPr>
                <w:rFonts w:hAnsi="Book Antiqua" w:ascii="Book Antiqua"/>
              </w:rPr>
              <w:t xml:space="preserve"> </w:t>
            </w:r>
          </w:p>
          <w:p w:rsidRDefault="008F78CC" w:rsidP="008F78CC" w:rsidR="008F78CC" w:rsidRPr="009B3D42">
            <w:pPr>
              <w:jc w:val="both"/>
              <w:rPr>
                <w:rFonts w:hAnsi="Book Antiqua" w:ascii="Book Antiqua"/>
              </w:rPr>
            </w:pPr>
            <w:r w:rsidRPr="009B3D42">
              <w:rPr>
                <w:rFonts w:hAnsi="Book Antiqua" w:ascii="Book Antiqua"/>
              </w:rPr>
              <w:t xml:space="preserve">a) upisane u zemljišnim knjigama Općinskog građanskog u Zagrebu  u   k.o. Vrapče novo , </w:t>
            </w:r>
            <w:proofErr w:type="spellStart"/>
            <w:r w:rsidRPr="009B3D42">
              <w:rPr>
                <w:rFonts w:hAnsi="Book Antiqua" w:ascii="Book Antiqua"/>
              </w:rPr>
              <w:t>zk</w:t>
            </w:r>
            <w:proofErr w:type="spellEnd"/>
            <w:r w:rsidRPr="009B3D42">
              <w:rPr>
                <w:rFonts w:hAnsi="Book Antiqua" w:ascii="Book Antiqua"/>
              </w:rPr>
              <w:t xml:space="preserve">. ul. </w:t>
            </w:r>
            <w:proofErr w:type="spellStart"/>
            <w:r w:rsidRPr="009B3D42">
              <w:rPr>
                <w:rFonts w:hAnsi="Book Antiqua" w:ascii="Book Antiqua"/>
              </w:rPr>
              <w:t>6756</w:t>
            </w:r>
            <w:proofErr w:type="spellEnd"/>
            <w:r w:rsidRPr="009B3D42">
              <w:rPr>
                <w:rFonts w:hAnsi="Book Antiqua" w:ascii="Book Antiqua"/>
              </w:rPr>
              <w:t xml:space="preserve">, k.č.br. </w:t>
            </w:r>
            <w:proofErr w:type="spellStart"/>
            <w:r w:rsidRPr="009B3D42">
              <w:rPr>
                <w:rFonts w:hAnsi="Book Antiqua" w:ascii="Book Antiqua"/>
              </w:rPr>
              <w:t>5658</w:t>
            </w:r>
            <w:proofErr w:type="spellEnd"/>
            <w:r w:rsidRPr="009B3D42">
              <w:rPr>
                <w:rFonts w:hAnsi="Book Antiqua" w:ascii="Book Antiqua"/>
              </w:rPr>
              <w:t xml:space="preserve">/1 – poslovna zgrada i zgrada u Prečkom i dvorište površine </w:t>
            </w:r>
            <w:proofErr w:type="spellStart"/>
            <w:r w:rsidRPr="009B3D42">
              <w:rPr>
                <w:rFonts w:hAnsi="Book Antiqua" w:ascii="Book Antiqua"/>
              </w:rPr>
              <w:t>1314</w:t>
            </w:r>
            <w:proofErr w:type="spellEnd"/>
            <w:r w:rsidRPr="009B3D42">
              <w:rPr>
                <w:rFonts w:hAnsi="Book Antiqua" w:ascii="Book Antiqua"/>
              </w:rPr>
              <w:t xml:space="preserve"> </w:t>
            </w:r>
            <w:proofErr w:type="spellStart"/>
            <w:r w:rsidRPr="009B3D42">
              <w:rPr>
                <w:rFonts w:hAnsi="Book Antiqua" w:ascii="Book Antiqua"/>
              </w:rPr>
              <w:t>čhv</w:t>
            </w:r>
            <w:proofErr w:type="spellEnd"/>
            <w:r w:rsidRPr="009B3D42">
              <w:rPr>
                <w:rFonts w:hAnsi="Book Antiqua" w:ascii="Book Antiqua"/>
              </w:rPr>
              <w:t xml:space="preserve">, poslovna zgrada i zgrada u Prečkom površine </w:t>
            </w:r>
            <w:proofErr w:type="spellStart"/>
            <w:r w:rsidRPr="009B3D42">
              <w:rPr>
                <w:rFonts w:hAnsi="Book Antiqua" w:ascii="Book Antiqua"/>
              </w:rPr>
              <w:t>869</w:t>
            </w:r>
            <w:proofErr w:type="spellEnd"/>
            <w:r w:rsidRPr="009B3D42">
              <w:rPr>
                <w:rFonts w:hAnsi="Book Antiqua" w:ascii="Book Antiqua"/>
              </w:rPr>
              <w:t xml:space="preserve"> </w:t>
            </w:r>
            <w:proofErr w:type="spellStart"/>
            <w:r w:rsidRPr="009B3D42">
              <w:rPr>
                <w:rFonts w:hAnsi="Book Antiqua" w:ascii="Book Antiqua"/>
              </w:rPr>
              <w:t>čhv</w:t>
            </w:r>
            <w:proofErr w:type="spellEnd"/>
            <w:r w:rsidRPr="009B3D42">
              <w:rPr>
                <w:rFonts w:hAnsi="Book Antiqua" w:ascii="Book Antiqua"/>
              </w:rPr>
              <w:t xml:space="preserve">, </w:t>
            </w:r>
            <w:proofErr w:type="spellStart"/>
            <w:r w:rsidRPr="009B3D42">
              <w:rPr>
                <w:rFonts w:hAnsi="Book Antiqua" w:ascii="Book Antiqua"/>
              </w:rPr>
              <w:t>3124</w:t>
            </w:r>
            <w:proofErr w:type="spellEnd"/>
            <w:r w:rsidRPr="009B3D42">
              <w:rPr>
                <w:rFonts w:hAnsi="Book Antiqua" w:ascii="Book Antiqua"/>
              </w:rPr>
              <w:t xml:space="preserve"> </w:t>
            </w:r>
            <w:proofErr w:type="spellStart"/>
            <w:r w:rsidRPr="009B3D42">
              <w:rPr>
                <w:rFonts w:hAnsi="Book Antiqua" w:ascii="Book Antiqua"/>
              </w:rPr>
              <w:t>m2</w:t>
            </w:r>
            <w:proofErr w:type="spellEnd"/>
            <w:r w:rsidRPr="009B3D42">
              <w:rPr>
                <w:rFonts w:hAnsi="Book Antiqua" w:ascii="Book Antiqua"/>
              </w:rPr>
              <w:t xml:space="preserve">, dvorište površine </w:t>
            </w:r>
            <w:proofErr w:type="spellStart"/>
            <w:r w:rsidRPr="009B3D42">
              <w:rPr>
                <w:rFonts w:hAnsi="Book Antiqua" w:ascii="Book Antiqua"/>
              </w:rPr>
              <w:t>445</w:t>
            </w:r>
            <w:proofErr w:type="spellEnd"/>
            <w:r w:rsidRPr="009B3D42">
              <w:rPr>
                <w:rFonts w:hAnsi="Book Antiqua" w:ascii="Book Antiqua"/>
              </w:rPr>
              <w:t xml:space="preserve"> </w:t>
            </w:r>
            <w:proofErr w:type="spellStart"/>
            <w:r w:rsidRPr="009B3D42">
              <w:rPr>
                <w:rFonts w:hAnsi="Book Antiqua" w:ascii="Book Antiqua"/>
              </w:rPr>
              <w:t>čhv</w:t>
            </w:r>
            <w:proofErr w:type="spellEnd"/>
            <w:r w:rsidRPr="009B3D42">
              <w:rPr>
                <w:rFonts w:hAnsi="Book Antiqua" w:ascii="Book Antiqua"/>
              </w:rPr>
              <w:t xml:space="preserve">, </w:t>
            </w:r>
            <w:proofErr w:type="spellStart"/>
            <w:r w:rsidRPr="009B3D42">
              <w:rPr>
                <w:rFonts w:hAnsi="Book Antiqua" w:ascii="Book Antiqua"/>
              </w:rPr>
              <w:t>1602</w:t>
            </w:r>
            <w:proofErr w:type="spellEnd"/>
            <w:r w:rsidRPr="009B3D42">
              <w:rPr>
                <w:rFonts w:hAnsi="Book Antiqua" w:ascii="Book Antiqua"/>
              </w:rPr>
              <w:t xml:space="preserve"> </w:t>
            </w:r>
            <w:proofErr w:type="spellStart"/>
            <w:r w:rsidRPr="009B3D42">
              <w:rPr>
                <w:rFonts w:hAnsi="Book Antiqua" w:ascii="Book Antiqua"/>
              </w:rPr>
              <w:t>m2</w:t>
            </w:r>
            <w:proofErr w:type="spellEnd"/>
          </w:p>
          <w:p w:rsidRDefault="008F78CC" w:rsidP="008F78CC" w:rsidR="008F78CC" w:rsidRPr="009B3D42">
            <w:pPr>
              <w:jc w:val="both"/>
              <w:rPr>
                <w:rFonts w:hAnsi="Book Antiqua" w:ascii="Book Antiqua"/>
              </w:rPr>
            </w:pPr>
            <w:r>
              <w:rPr>
                <w:rFonts w:hAnsi="Book Antiqua" w:ascii="Book Antiqua"/>
              </w:rPr>
              <w:t xml:space="preserve"> </w:t>
            </w:r>
            <w:r w:rsidRPr="009B3D42">
              <w:rPr>
                <w:rFonts w:hAnsi="Book Antiqua" w:ascii="Book Antiqua"/>
              </w:rPr>
              <w:t xml:space="preserve">- suvlasnički dio: </w:t>
            </w:r>
            <w:proofErr w:type="spellStart"/>
            <w:r w:rsidRPr="009B3D42">
              <w:rPr>
                <w:rFonts w:hAnsi="Book Antiqua" w:ascii="Book Antiqua"/>
              </w:rPr>
              <w:t>47</w:t>
            </w:r>
            <w:proofErr w:type="spellEnd"/>
            <w:r w:rsidRPr="009B3D42">
              <w:rPr>
                <w:rFonts w:hAnsi="Book Antiqua" w:ascii="Book Antiqua"/>
              </w:rPr>
              <w:t>/</w:t>
            </w:r>
            <w:proofErr w:type="spellStart"/>
            <w:r w:rsidRPr="009B3D42">
              <w:rPr>
                <w:rFonts w:hAnsi="Book Antiqua" w:ascii="Book Antiqua"/>
              </w:rPr>
              <w:t>8670</w:t>
            </w:r>
            <w:proofErr w:type="spellEnd"/>
            <w:r w:rsidRPr="009B3D42">
              <w:rPr>
                <w:rFonts w:hAnsi="Book Antiqua" w:ascii="Book Antiqua"/>
              </w:rPr>
              <w:t xml:space="preserve"> etažno vlasništvo (E-</w:t>
            </w:r>
            <w:proofErr w:type="spellStart"/>
            <w:r w:rsidRPr="009B3D42">
              <w:rPr>
                <w:rFonts w:hAnsi="Book Antiqua" w:ascii="Book Antiqua"/>
              </w:rPr>
              <w:t>57</w:t>
            </w:r>
            <w:proofErr w:type="spellEnd"/>
            <w:r w:rsidRPr="009B3D42">
              <w:rPr>
                <w:rFonts w:hAnsi="Book Antiqua" w:ascii="Book Antiqua"/>
              </w:rPr>
              <w:t xml:space="preserve">):1. lokal br. </w:t>
            </w:r>
            <w:proofErr w:type="spellStart"/>
            <w:r w:rsidRPr="009B3D42">
              <w:rPr>
                <w:rFonts w:hAnsi="Book Antiqua" w:ascii="Book Antiqua"/>
              </w:rPr>
              <w:t>139</w:t>
            </w:r>
            <w:proofErr w:type="spellEnd"/>
            <w:r w:rsidRPr="009B3D42">
              <w:rPr>
                <w:rFonts w:hAnsi="Book Antiqua" w:ascii="Book Antiqua"/>
              </w:rPr>
              <w:t xml:space="preserve"> u etaži II (drugog)</w:t>
            </w:r>
            <w:r>
              <w:rPr>
                <w:rFonts w:hAnsi="Book Antiqua" w:ascii="Book Antiqua"/>
              </w:rPr>
              <w:t xml:space="preserve"> kata korisne površine </w:t>
            </w:r>
            <w:proofErr w:type="spellStart"/>
            <w:r>
              <w:rPr>
                <w:rFonts w:hAnsi="Book Antiqua" w:ascii="Book Antiqua"/>
              </w:rPr>
              <w:t>46</w:t>
            </w:r>
            <w:proofErr w:type="spellEnd"/>
            <w:r>
              <w:rPr>
                <w:rFonts w:hAnsi="Book Antiqua" w:ascii="Book Antiqua"/>
              </w:rPr>
              <w:t>,</w:t>
            </w:r>
            <w:proofErr w:type="spellStart"/>
            <w:r>
              <w:rPr>
                <w:rFonts w:hAnsi="Book Antiqua" w:ascii="Book Antiqua"/>
              </w:rPr>
              <w:t>43</w:t>
            </w:r>
            <w:proofErr w:type="spellEnd"/>
            <w:r>
              <w:rPr>
                <w:rFonts w:hAnsi="Book Antiqua" w:ascii="Book Antiqua"/>
              </w:rPr>
              <w:t xml:space="preserve"> </w:t>
            </w:r>
            <w:proofErr w:type="spellStart"/>
            <w:r>
              <w:rPr>
                <w:rFonts w:hAnsi="Book Antiqua" w:ascii="Book Antiqua"/>
              </w:rPr>
              <w:t>m2</w:t>
            </w:r>
            <w:proofErr w:type="spellEnd"/>
            <w:r>
              <w:rPr>
                <w:rFonts w:hAnsi="Book Antiqua" w:ascii="Book Antiqua"/>
              </w:rPr>
              <w:t xml:space="preserve"> - </w:t>
            </w:r>
            <w:proofErr w:type="spellStart"/>
            <w:r>
              <w:rPr>
                <w:rFonts w:hAnsi="Book Antiqua" w:ascii="Book Antiqua"/>
              </w:rPr>
              <w:t>244</w:t>
            </w:r>
            <w:proofErr w:type="spellEnd"/>
            <w:r>
              <w:rPr>
                <w:rFonts w:hAnsi="Book Antiqua" w:ascii="Book Antiqua"/>
              </w:rPr>
              <w:t>,</w:t>
            </w:r>
            <w:proofErr w:type="spellStart"/>
            <w:r>
              <w:rPr>
                <w:rFonts w:hAnsi="Book Antiqua" w:ascii="Book Antiqua"/>
              </w:rPr>
              <w:t>000</w:t>
            </w:r>
            <w:proofErr w:type="spellEnd"/>
            <w:r>
              <w:rPr>
                <w:rFonts w:hAnsi="Book Antiqua" w:ascii="Book Antiqua"/>
              </w:rPr>
              <w:t>,</w:t>
            </w:r>
            <w:proofErr w:type="spellStart"/>
            <w:r>
              <w:rPr>
                <w:rFonts w:hAnsi="Book Antiqua" w:ascii="Book Antiqua"/>
              </w:rPr>
              <w:t>00</w:t>
            </w:r>
            <w:proofErr w:type="spellEnd"/>
            <w:r>
              <w:rPr>
                <w:rFonts w:hAnsi="Book Antiqua" w:ascii="Book Antiqua"/>
              </w:rPr>
              <w:t xml:space="preserve"> kuna</w:t>
            </w:r>
          </w:p>
          <w:p w:rsidRDefault="008F78CC" w:rsidP="008F78CC" w:rsidR="008F78CC" w:rsidRPr="009B3D42">
            <w:pPr>
              <w:jc w:val="both"/>
              <w:rPr>
                <w:rFonts w:hAnsi="Book Antiqua" w:ascii="Book Antiqua"/>
              </w:rPr>
            </w:pPr>
            <w:r>
              <w:rPr>
                <w:rFonts w:hAnsi="Book Antiqua" w:ascii="Book Antiqua"/>
              </w:rPr>
              <w:t xml:space="preserve">- </w:t>
            </w:r>
            <w:r w:rsidRPr="009B3D42">
              <w:rPr>
                <w:rFonts w:hAnsi="Book Antiqua" w:ascii="Book Antiqua"/>
              </w:rPr>
              <w:t>suvlasnički di</w:t>
            </w:r>
            <w:r>
              <w:rPr>
                <w:rFonts w:hAnsi="Book Antiqua" w:ascii="Book Antiqua"/>
              </w:rPr>
              <w:t>o: 5/</w:t>
            </w:r>
            <w:proofErr w:type="spellStart"/>
            <w:r>
              <w:rPr>
                <w:rFonts w:hAnsi="Book Antiqua" w:ascii="Book Antiqua"/>
              </w:rPr>
              <w:t>8670</w:t>
            </w:r>
            <w:proofErr w:type="spellEnd"/>
            <w:r>
              <w:rPr>
                <w:rFonts w:hAnsi="Book Antiqua" w:ascii="Book Antiqua"/>
              </w:rPr>
              <w:t xml:space="preserve"> etažno vlasništvo (E-</w:t>
            </w:r>
            <w:proofErr w:type="spellStart"/>
            <w:r w:rsidRPr="009B3D42">
              <w:rPr>
                <w:rFonts w:hAnsi="Book Antiqua" w:ascii="Book Antiqua"/>
              </w:rPr>
              <w:t>78</w:t>
            </w:r>
            <w:proofErr w:type="spellEnd"/>
            <w:r w:rsidRPr="009B3D42">
              <w:rPr>
                <w:rFonts w:hAnsi="Book Antiqua" w:ascii="Book Antiqua"/>
              </w:rPr>
              <w:t xml:space="preserve">):1. sanitarni čvor </w:t>
            </w:r>
            <w:proofErr w:type="spellStart"/>
            <w:r w:rsidRPr="009B3D42">
              <w:rPr>
                <w:rFonts w:hAnsi="Book Antiqua" w:ascii="Book Antiqua"/>
              </w:rPr>
              <w:t>br.1</w:t>
            </w:r>
            <w:proofErr w:type="spellEnd"/>
            <w:r w:rsidRPr="009B3D42">
              <w:rPr>
                <w:rFonts w:hAnsi="Book Antiqua" w:ascii="Book Antiqua"/>
              </w:rPr>
              <w:t xml:space="preserve">  etaži III (tre</w:t>
            </w:r>
            <w:r>
              <w:rPr>
                <w:rFonts w:hAnsi="Book Antiqua" w:ascii="Book Antiqua"/>
              </w:rPr>
              <w:t xml:space="preserve">ćeg) kata korisne površine 5 </w:t>
            </w:r>
            <w:proofErr w:type="spellStart"/>
            <w:r>
              <w:rPr>
                <w:rFonts w:hAnsi="Book Antiqua" w:ascii="Book Antiqua"/>
              </w:rPr>
              <w:t>čm</w:t>
            </w:r>
            <w:proofErr w:type="spellEnd"/>
            <w:r>
              <w:rPr>
                <w:rFonts w:hAnsi="Book Antiqua" w:ascii="Book Antiqua"/>
              </w:rPr>
              <w:t xml:space="preserve"> – </w:t>
            </w:r>
            <w:proofErr w:type="spellStart"/>
            <w:r>
              <w:rPr>
                <w:rFonts w:hAnsi="Book Antiqua" w:ascii="Book Antiqua"/>
              </w:rPr>
              <w:t>27</w:t>
            </w:r>
            <w:proofErr w:type="spellEnd"/>
            <w:r>
              <w:rPr>
                <w:rFonts w:hAnsi="Book Antiqua" w:ascii="Book Antiqua"/>
              </w:rPr>
              <w:t>,</w:t>
            </w:r>
            <w:proofErr w:type="spellStart"/>
            <w:r>
              <w:rPr>
                <w:rFonts w:hAnsi="Book Antiqua" w:ascii="Book Antiqua"/>
              </w:rPr>
              <w:t>000</w:t>
            </w:r>
            <w:proofErr w:type="spellEnd"/>
            <w:r>
              <w:rPr>
                <w:rFonts w:hAnsi="Book Antiqua" w:ascii="Book Antiqua"/>
              </w:rPr>
              <w:t>,</w:t>
            </w:r>
            <w:proofErr w:type="spellStart"/>
            <w:r>
              <w:rPr>
                <w:rFonts w:hAnsi="Book Antiqua" w:ascii="Book Antiqua"/>
              </w:rPr>
              <w:t>00</w:t>
            </w:r>
            <w:proofErr w:type="spellEnd"/>
            <w:r>
              <w:rPr>
                <w:rFonts w:hAnsi="Book Antiqua" w:ascii="Book Antiqua"/>
              </w:rPr>
              <w:t xml:space="preserve"> kn</w:t>
            </w:r>
          </w:p>
          <w:p w:rsidRDefault="008F78CC" w:rsidP="008F78CC" w:rsidR="008F78CC" w:rsidRPr="00F551B0">
            <w:pPr>
              <w:jc w:val="both"/>
              <w:rPr>
                <w:rFonts w:hAnsi="Book Antiqua" w:ascii="Book Antiqua"/>
              </w:rPr>
            </w:pPr>
            <w:r w:rsidRPr="009B3D42">
              <w:rPr>
                <w:rFonts w:hAnsi="Book Antiqua" w:ascii="Book Antiqua"/>
                <w:b/>
              </w:rPr>
              <w:t xml:space="preserve">  </w:t>
            </w:r>
            <w:r w:rsidRPr="00F551B0">
              <w:rPr>
                <w:rFonts w:hAnsi="Book Antiqua" w:ascii="Book Antiqua"/>
              </w:rPr>
              <w:t xml:space="preserve">-  k.o. Zaprešić , </w:t>
            </w:r>
            <w:proofErr w:type="spellStart"/>
            <w:r w:rsidRPr="00F551B0">
              <w:rPr>
                <w:rFonts w:hAnsi="Book Antiqua" w:ascii="Book Antiqua"/>
              </w:rPr>
              <w:t>zk</w:t>
            </w:r>
            <w:proofErr w:type="spellEnd"/>
            <w:r w:rsidRPr="00F551B0">
              <w:rPr>
                <w:rFonts w:hAnsi="Book Antiqua" w:ascii="Book Antiqua"/>
              </w:rPr>
              <w:t xml:space="preserve">. ul. </w:t>
            </w:r>
            <w:proofErr w:type="spellStart"/>
            <w:r w:rsidRPr="00F551B0">
              <w:rPr>
                <w:rFonts w:hAnsi="Book Antiqua" w:ascii="Book Antiqua"/>
              </w:rPr>
              <w:t>4590</w:t>
            </w:r>
            <w:proofErr w:type="spellEnd"/>
            <w:r w:rsidRPr="00F551B0">
              <w:rPr>
                <w:rFonts w:hAnsi="Book Antiqua" w:ascii="Book Antiqua"/>
              </w:rPr>
              <w:t xml:space="preserve">, k.č.br. </w:t>
            </w:r>
            <w:proofErr w:type="spellStart"/>
            <w:r w:rsidRPr="00F551B0">
              <w:rPr>
                <w:rFonts w:hAnsi="Book Antiqua" w:ascii="Book Antiqua"/>
              </w:rPr>
              <w:t>39763</w:t>
            </w:r>
            <w:proofErr w:type="spellEnd"/>
            <w:r w:rsidRPr="00F551B0">
              <w:rPr>
                <w:rFonts w:hAnsi="Book Antiqua" w:ascii="Book Antiqua"/>
              </w:rPr>
              <w:t xml:space="preserve">/3 – stambena zgrada br. 8 i </w:t>
            </w:r>
            <w:proofErr w:type="spellStart"/>
            <w:r w:rsidRPr="00F551B0">
              <w:rPr>
                <w:rFonts w:hAnsi="Book Antiqua" w:ascii="Book Antiqua"/>
              </w:rPr>
              <w:t>10</w:t>
            </w:r>
            <w:proofErr w:type="spellEnd"/>
            <w:r w:rsidRPr="00F551B0">
              <w:rPr>
                <w:rFonts w:hAnsi="Book Antiqua" w:ascii="Book Antiqua"/>
              </w:rPr>
              <w:t xml:space="preserve"> u Zaprešiću, ul. A. b Krčelića i dvorište:</w:t>
            </w:r>
          </w:p>
          <w:p w:rsidRDefault="008F78CC" w:rsidP="008F78CC" w:rsidR="008F78CC" w:rsidRPr="00F551B0">
            <w:pPr>
              <w:jc w:val="both"/>
              <w:rPr>
                <w:rFonts w:hAnsi="Book Antiqua" w:ascii="Book Antiqua"/>
              </w:rPr>
            </w:pPr>
            <w:r w:rsidRPr="00F551B0">
              <w:rPr>
                <w:rFonts w:hAnsi="Book Antiqua" w:ascii="Book Antiqua"/>
              </w:rPr>
              <w:t xml:space="preserve">- </w:t>
            </w:r>
            <w:proofErr w:type="spellStart"/>
            <w:r w:rsidRPr="00F551B0">
              <w:rPr>
                <w:rFonts w:hAnsi="Book Antiqua" w:ascii="Book Antiqua"/>
              </w:rPr>
              <w:t>27</w:t>
            </w:r>
            <w:proofErr w:type="spellEnd"/>
            <w:r w:rsidRPr="00F551B0">
              <w:rPr>
                <w:rFonts w:hAnsi="Book Antiqua" w:ascii="Book Antiqua"/>
              </w:rPr>
              <w:t>.  suvlasnički dio: 0,</w:t>
            </w:r>
            <w:proofErr w:type="spellStart"/>
            <w:r w:rsidRPr="00F551B0">
              <w:rPr>
                <w:rFonts w:hAnsi="Book Antiqua" w:ascii="Book Antiqua"/>
              </w:rPr>
              <w:t>85</w:t>
            </w:r>
            <w:proofErr w:type="spellEnd"/>
            <w:r w:rsidRPr="00F551B0">
              <w:rPr>
                <w:rFonts w:hAnsi="Book Antiqua" w:ascii="Book Antiqua"/>
              </w:rPr>
              <w:t>/</w:t>
            </w:r>
            <w:proofErr w:type="spellStart"/>
            <w:r w:rsidRPr="00F551B0">
              <w:rPr>
                <w:rFonts w:hAnsi="Book Antiqua" w:ascii="Book Antiqua"/>
              </w:rPr>
              <w:t>100</w:t>
            </w:r>
            <w:proofErr w:type="spellEnd"/>
            <w:r w:rsidRPr="00F551B0">
              <w:rPr>
                <w:rFonts w:hAnsi="Book Antiqua" w:ascii="Book Antiqua"/>
              </w:rPr>
              <w:t xml:space="preserve"> etažno vlasništvo (E-</w:t>
            </w:r>
            <w:proofErr w:type="spellStart"/>
            <w:r w:rsidRPr="00F551B0">
              <w:rPr>
                <w:rFonts w:hAnsi="Book Antiqua" w:ascii="Book Antiqua"/>
              </w:rPr>
              <w:t>27</w:t>
            </w:r>
            <w:proofErr w:type="spellEnd"/>
            <w:r w:rsidRPr="00F551B0">
              <w:rPr>
                <w:rFonts w:hAnsi="Book Antiqua" w:ascii="Book Antiqua"/>
              </w:rPr>
              <w:t>): 0,</w:t>
            </w:r>
            <w:proofErr w:type="spellStart"/>
            <w:r w:rsidRPr="00F551B0">
              <w:rPr>
                <w:rFonts w:hAnsi="Book Antiqua" w:ascii="Book Antiqua"/>
              </w:rPr>
              <w:t>85</w:t>
            </w:r>
            <w:proofErr w:type="spellEnd"/>
            <w:r w:rsidRPr="00F551B0">
              <w:rPr>
                <w:rFonts w:hAnsi="Book Antiqua" w:ascii="Book Antiqua"/>
              </w:rPr>
              <w:t>/</w:t>
            </w:r>
            <w:proofErr w:type="spellStart"/>
            <w:r w:rsidRPr="00F551B0">
              <w:rPr>
                <w:rFonts w:hAnsi="Book Antiqua" w:ascii="Book Antiqua"/>
              </w:rPr>
              <w:t>100</w:t>
            </w:r>
            <w:proofErr w:type="spellEnd"/>
            <w:r w:rsidRPr="00F551B0">
              <w:rPr>
                <w:rFonts w:hAnsi="Book Antiqua" w:ascii="Book Antiqua"/>
              </w:rPr>
              <w:t xml:space="preserve"> dijela nekretnina u </w:t>
            </w:r>
            <w:proofErr w:type="spellStart"/>
            <w:r w:rsidRPr="00F551B0">
              <w:rPr>
                <w:rFonts w:hAnsi="Book Antiqua" w:ascii="Book Antiqua"/>
              </w:rPr>
              <w:t>AI</w:t>
            </w:r>
            <w:proofErr w:type="spellEnd"/>
            <w:r w:rsidRPr="00F551B0">
              <w:rPr>
                <w:rFonts w:hAnsi="Book Antiqua" w:ascii="Book Antiqua"/>
              </w:rPr>
              <w:t xml:space="preserve"> ( jedan) povezano s vlasništvom garaže oznake </w:t>
            </w:r>
            <w:proofErr w:type="spellStart"/>
            <w:r w:rsidRPr="00F551B0">
              <w:rPr>
                <w:rFonts w:hAnsi="Book Antiqua" w:ascii="Book Antiqua"/>
              </w:rPr>
              <w:t>G4</w:t>
            </w:r>
            <w:proofErr w:type="spellEnd"/>
            <w:r w:rsidRPr="00F551B0">
              <w:rPr>
                <w:rFonts w:hAnsi="Book Antiqua" w:ascii="Book Antiqua"/>
              </w:rPr>
              <w:t xml:space="preserve"> A u podrumu zgrade- </w:t>
            </w:r>
            <w:proofErr w:type="spellStart"/>
            <w:r w:rsidRPr="00F551B0">
              <w:rPr>
                <w:rFonts w:hAnsi="Book Antiqua" w:ascii="Book Antiqua"/>
              </w:rPr>
              <w:t>diletacija</w:t>
            </w:r>
            <w:proofErr w:type="spellEnd"/>
            <w:r w:rsidRPr="00F551B0">
              <w:rPr>
                <w:rFonts w:hAnsi="Book Antiqua" w:ascii="Book Antiqua"/>
              </w:rPr>
              <w:t xml:space="preserve"> </w:t>
            </w:r>
            <w:proofErr w:type="spellStart"/>
            <w:r w:rsidRPr="00F551B0">
              <w:rPr>
                <w:rFonts w:hAnsi="Book Antiqua" w:ascii="Book Antiqua"/>
              </w:rPr>
              <w:t>D2</w:t>
            </w:r>
            <w:proofErr w:type="spellEnd"/>
            <w:r w:rsidRPr="00F551B0">
              <w:rPr>
                <w:rFonts w:hAnsi="Book Antiqua" w:ascii="Book Antiqua"/>
              </w:rPr>
              <w:t xml:space="preserve">, na adresi B. Krčelića </w:t>
            </w:r>
            <w:proofErr w:type="spellStart"/>
            <w:r w:rsidRPr="00F551B0">
              <w:rPr>
                <w:rFonts w:hAnsi="Book Antiqua" w:ascii="Book Antiqua"/>
              </w:rPr>
              <w:t>10</w:t>
            </w:r>
            <w:proofErr w:type="spellEnd"/>
            <w:r>
              <w:rPr>
                <w:rFonts w:hAnsi="Book Antiqua" w:ascii="Book Antiqua"/>
              </w:rPr>
              <w:t xml:space="preserve">, površine </w:t>
            </w:r>
            <w:proofErr w:type="spellStart"/>
            <w:r>
              <w:rPr>
                <w:rFonts w:hAnsi="Book Antiqua" w:ascii="Book Antiqua"/>
              </w:rPr>
              <w:t>23</w:t>
            </w:r>
            <w:proofErr w:type="spellEnd"/>
            <w:r>
              <w:rPr>
                <w:rFonts w:hAnsi="Book Antiqua" w:ascii="Book Antiqua"/>
              </w:rPr>
              <w:t>,</w:t>
            </w:r>
            <w:proofErr w:type="spellStart"/>
            <w:r>
              <w:rPr>
                <w:rFonts w:hAnsi="Book Antiqua" w:ascii="Book Antiqua"/>
              </w:rPr>
              <w:t>19</w:t>
            </w:r>
            <w:proofErr w:type="spellEnd"/>
            <w:r>
              <w:rPr>
                <w:rFonts w:hAnsi="Book Antiqua" w:ascii="Book Antiqua"/>
              </w:rPr>
              <w:t xml:space="preserve"> </w:t>
            </w:r>
            <w:proofErr w:type="spellStart"/>
            <w:r>
              <w:rPr>
                <w:rFonts w:hAnsi="Book Antiqua" w:ascii="Book Antiqua"/>
              </w:rPr>
              <w:t>m2</w:t>
            </w:r>
            <w:proofErr w:type="spellEnd"/>
            <w:r>
              <w:rPr>
                <w:rFonts w:hAnsi="Book Antiqua" w:ascii="Book Antiqua"/>
              </w:rPr>
              <w:t xml:space="preserve"> – </w:t>
            </w:r>
            <w:proofErr w:type="spellStart"/>
            <w:r>
              <w:rPr>
                <w:rFonts w:hAnsi="Book Antiqua" w:ascii="Book Antiqua"/>
              </w:rPr>
              <w:t>70</w:t>
            </w:r>
            <w:proofErr w:type="spellEnd"/>
            <w:r>
              <w:rPr>
                <w:rFonts w:hAnsi="Book Antiqua" w:ascii="Book Antiqua"/>
              </w:rPr>
              <w:t>,</w:t>
            </w:r>
            <w:proofErr w:type="spellStart"/>
            <w:r>
              <w:rPr>
                <w:rFonts w:hAnsi="Book Antiqua" w:ascii="Book Antiqua"/>
              </w:rPr>
              <w:t>000</w:t>
            </w:r>
            <w:proofErr w:type="spellEnd"/>
            <w:r>
              <w:rPr>
                <w:rFonts w:hAnsi="Book Antiqua" w:ascii="Book Antiqua"/>
              </w:rPr>
              <w:t xml:space="preserve"> kuna </w:t>
            </w:r>
          </w:p>
          <w:p w:rsidRDefault="008F78CC" w:rsidP="008F78CC" w:rsidR="008F78CC">
            <w:pPr>
              <w:pStyle w:val="Bezproreda"/>
              <w:rPr>
                <w:rFonts w:hAnsi="Book Antiqua" w:ascii="Book Antiqua"/>
              </w:rPr>
            </w:pPr>
          </w:p>
          <w:p w:rsidRDefault="008F78CC" w:rsidP="008F78CC" w:rsidR="008F78CC">
            <w:pPr>
              <w:pStyle w:val="Bezproreda"/>
              <w:rPr>
                <w:rFonts w:hAnsi="Book Antiqua" w:ascii="Book Antiqua"/>
              </w:rPr>
            </w:pPr>
            <w:proofErr w:type="spellStart"/>
            <w:r>
              <w:rPr>
                <w:rFonts w:hAnsi="Book Antiqua" w:ascii="Book Antiqua"/>
              </w:rPr>
              <w:t>a2</w:t>
            </w:r>
            <w:proofErr w:type="spellEnd"/>
            <w:r>
              <w:rPr>
                <w:rFonts w:hAnsi="Book Antiqua" w:ascii="Book Antiqua"/>
              </w:rPr>
              <w:t xml:space="preserve">) Oprema i namještaj: </w:t>
            </w:r>
          </w:p>
          <w:p w:rsidRDefault="008F78CC" w:rsidP="008F78CC" w:rsidR="008F78CC">
            <w:pPr>
              <w:pStyle w:val="Bezproreda"/>
              <w:rPr>
                <w:rFonts w:hAnsi="Book Antiqua" w:ascii="Book Antiqua"/>
              </w:rPr>
            </w:pPr>
          </w:p>
          <w:p w:rsidRDefault="008F78CC" w:rsidP="008F78CC" w:rsidR="008F78CC" w:rsidRPr="001A6369">
            <w:pPr>
              <w:pStyle w:val="Bezproreda"/>
              <w:rPr>
                <w:rFonts w:hAnsi="Book Antiqua" w:ascii="Book Antiqua"/>
              </w:rPr>
            </w:pPr>
            <w:r w:rsidRPr="00E67478">
              <w:rPr>
                <w:rFonts w:hAnsi="Book Antiqua" w:ascii="Book Antiqua"/>
              </w:rPr>
              <w:t>-</w:t>
            </w:r>
            <w:r w:rsidRPr="003B54C5">
              <w:rPr>
                <w:rFonts w:hAnsi="Book Antiqua" w:ascii="Book Antiqua"/>
              </w:rPr>
              <w:t xml:space="preserve"> </w:t>
            </w:r>
            <w:r w:rsidRPr="001A6369">
              <w:rPr>
                <w:rFonts w:hAnsi="Book Antiqua" w:ascii="Book Antiqua"/>
              </w:rPr>
              <w:t xml:space="preserve">tri ventilatora, jedan metalni </w:t>
            </w:r>
            <w:proofErr w:type="spellStart"/>
            <w:r w:rsidRPr="001A6369">
              <w:rPr>
                <w:rFonts w:hAnsi="Book Antiqua" w:ascii="Book Antiqua"/>
              </w:rPr>
              <w:t>ladičar</w:t>
            </w:r>
            <w:proofErr w:type="spellEnd"/>
            <w:r w:rsidRPr="001A6369">
              <w:rPr>
                <w:rFonts w:hAnsi="Book Antiqua" w:ascii="Book Antiqua"/>
              </w:rPr>
              <w:t>,</w:t>
            </w:r>
            <w:r>
              <w:rPr>
                <w:rFonts w:hAnsi="Book Antiqua" w:ascii="Book Antiqua"/>
              </w:rPr>
              <w:t xml:space="preserve"> </w:t>
            </w:r>
            <w:r w:rsidRPr="001A6369">
              <w:rPr>
                <w:rFonts w:hAnsi="Book Antiqua" w:ascii="Book Antiqua"/>
              </w:rPr>
              <w:t xml:space="preserve">jedan mali drveni </w:t>
            </w:r>
            <w:proofErr w:type="spellStart"/>
            <w:r w:rsidRPr="001A6369">
              <w:rPr>
                <w:rFonts w:hAnsi="Book Antiqua" w:ascii="Book Antiqua"/>
              </w:rPr>
              <w:t>ladičar</w:t>
            </w:r>
            <w:proofErr w:type="spellEnd"/>
            <w:r>
              <w:rPr>
                <w:rFonts w:hAnsi="Book Antiqua" w:ascii="Book Antiqua"/>
              </w:rPr>
              <w:t>,</w:t>
            </w:r>
            <w:r w:rsidRPr="001A6369">
              <w:rPr>
                <w:rFonts w:hAnsi="Book Antiqua" w:ascii="Book Antiqua"/>
              </w:rPr>
              <w:t xml:space="preserve"> dvije pisače mašine</w:t>
            </w:r>
            <w:r>
              <w:rPr>
                <w:rFonts w:hAnsi="Book Antiqua" w:ascii="Book Antiqua"/>
              </w:rPr>
              <w:t xml:space="preserve">, </w:t>
            </w:r>
            <w:r w:rsidRPr="001A6369">
              <w:rPr>
                <w:rFonts w:hAnsi="Book Antiqua" w:ascii="Book Antiqua"/>
              </w:rPr>
              <w:t xml:space="preserve"> printer</w:t>
            </w:r>
            <w:r>
              <w:rPr>
                <w:rFonts w:hAnsi="Book Antiqua" w:ascii="Book Antiqua"/>
              </w:rPr>
              <w:t xml:space="preserve">, </w:t>
            </w:r>
            <w:r w:rsidRPr="001A6369">
              <w:rPr>
                <w:rFonts w:hAnsi="Book Antiqua" w:ascii="Book Antiqua"/>
              </w:rPr>
              <w:t xml:space="preserve"> telefaks</w:t>
            </w:r>
            <w:r>
              <w:rPr>
                <w:rFonts w:hAnsi="Book Antiqua" w:ascii="Book Antiqua"/>
              </w:rPr>
              <w:t xml:space="preserve">, </w:t>
            </w:r>
            <w:r w:rsidRPr="001A6369">
              <w:rPr>
                <w:rFonts w:hAnsi="Book Antiqua" w:ascii="Book Antiqua"/>
              </w:rPr>
              <w:t xml:space="preserve"> dva konferencijska stola,  četiri ormara,</w:t>
            </w:r>
            <w:r>
              <w:rPr>
                <w:rFonts w:hAnsi="Book Antiqua" w:ascii="Book Antiqua"/>
              </w:rPr>
              <w:t xml:space="preserve"> </w:t>
            </w:r>
            <w:r w:rsidRPr="001A6369">
              <w:rPr>
                <w:rFonts w:hAnsi="Book Antiqua" w:ascii="Book Antiqua"/>
              </w:rPr>
              <w:t>dva stola</w:t>
            </w:r>
            <w:r>
              <w:rPr>
                <w:rFonts w:hAnsi="Book Antiqua" w:ascii="Book Antiqua"/>
              </w:rPr>
              <w:t xml:space="preserve"> </w:t>
            </w:r>
            <w:r w:rsidRPr="001A6369">
              <w:rPr>
                <w:rFonts w:hAnsi="Book Antiqua" w:ascii="Book Antiqua"/>
              </w:rPr>
              <w:t>tri telefonska aparata, dvije mašine za računanje</w:t>
            </w:r>
            <w:r>
              <w:rPr>
                <w:rFonts w:hAnsi="Book Antiqua" w:ascii="Book Antiqua"/>
              </w:rPr>
              <w:t>.</w:t>
            </w:r>
          </w:p>
          <w:p w:rsidRDefault="008F78CC" w:rsidP="008F78CC" w:rsidR="008F78CC" w:rsidRPr="00E67478">
            <w:pPr>
              <w:pStyle w:val="Bezproreda"/>
              <w:rPr>
                <w:rFonts w:hAnsi="Book Antiqua" w:ascii="Book Antiqua"/>
              </w:rPr>
            </w:pPr>
            <w:r w:rsidRPr="00E67478">
              <w:rPr>
                <w:rFonts w:hAnsi="Book Antiqua" w:ascii="Book Antiqua"/>
              </w:rPr>
              <w:t xml:space="preserve"> </w:t>
            </w:r>
          </w:p>
          <w:p w:rsidRDefault="008F78CC" w:rsidP="008F78CC" w:rsidR="008F78CC" w:rsidRPr="00A55474">
            <w:pPr>
              <w:pStyle w:val="Bezproreda"/>
              <w:rPr>
                <w:rFonts w:hAnsi="Book Antiqua" w:ascii="Book Antiqua"/>
                <w:b/>
              </w:rPr>
            </w:pPr>
            <w:r>
              <w:rPr>
                <w:rFonts w:hAnsi="Book Antiqua" w:ascii="Book Antiqua"/>
              </w:rPr>
              <w:t xml:space="preserve">Knjigovodstvena vrijednost stvari iznosi   </w:t>
            </w:r>
            <w:proofErr w:type="spellStart"/>
            <w:r w:rsidRPr="00B11950">
              <w:rPr>
                <w:rFonts w:hAnsi="Book Antiqua" w:ascii="Book Antiqua"/>
                <w:b/>
              </w:rPr>
              <w:t>10.000</w:t>
            </w:r>
            <w:proofErr w:type="spellEnd"/>
            <w:r w:rsidRPr="00B11950">
              <w:rPr>
                <w:rFonts w:hAnsi="Book Antiqua" w:ascii="Book Antiqua"/>
                <w:b/>
              </w:rPr>
              <w:t>,</w:t>
            </w:r>
            <w:proofErr w:type="spellStart"/>
            <w:r w:rsidRPr="00B11950">
              <w:rPr>
                <w:rFonts w:hAnsi="Book Antiqua" w:ascii="Book Antiqua"/>
                <w:b/>
              </w:rPr>
              <w:t>00</w:t>
            </w:r>
            <w:proofErr w:type="spellEnd"/>
            <w:r>
              <w:rPr>
                <w:rFonts w:hAnsi="Book Antiqua" w:ascii="Book Antiqua"/>
              </w:rPr>
              <w:t xml:space="preserve"> </w:t>
            </w:r>
            <w:r w:rsidRPr="00BF73C6">
              <w:rPr>
                <w:rFonts w:hAnsi="Book Antiqua" w:ascii="Book Antiqua"/>
                <w:b/>
              </w:rPr>
              <w:t>kuna.</w:t>
            </w:r>
          </w:p>
          <w:p w:rsidRDefault="008F78CC" w:rsidP="008F78CC" w:rsidR="008F78CC">
            <w:pPr>
              <w:pStyle w:val="Bezproreda"/>
              <w:rPr>
                <w:rFonts w:hAnsi="Book Antiqua" w:ascii="Book Antiqua"/>
                <w:b/>
              </w:rPr>
            </w:pPr>
          </w:p>
          <w:p w:rsidRDefault="008F78CC" w:rsidP="008F78CC" w:rsidR="008F78CC">
            <w:pPr>
              <w:pStyle w:val="Bezproreda"/>
              <w:rPr>
                <w:rFonts w:hAnsi="Book Antiqua" w:ascii="Book Antiqua"/>
              </w:rPr>
            </w:pPr>
          </w:p>
          <w:p w:rsidRDefault="008F78CC" w:rsidP="008F78CC" w:rsidR="008F78CC">
            <w:pPr>
              <w:rPr>
                <w:rFonts w:hAnsi="Book Antiqua" w:ascii="Book Antiqua"/>
              </w:rPr>
            </w:pPr>
            <w:r>
              <w:rPr>
                <w:rFonts w:hAnsi="Book Antiqua" w:ascii="Book Antiqua"/>
              </w:rPr>
              <w:t>U Čakovcu, 3.04.2017. god.</w:t>
            </w:r>
          </w:p>
          <w:p w:rsidRDefault="008F78CC" w:rsidP="008F78CC" w:rsidR="008F78CC">
            <w:pPr>
              <w:rPr>
                <w:rFonts w:hAnsi="Book Antiqua" w:ascii="Book Antiqua"/>
              </w:rPr>
            </w:pPr>
            <w:r>
              <w:rPr>
                <w:rFonts w:hAnsi="Book Antiqua" w:ascii="Book Antiqua"/>
              </w:rPr>
              <w:t xml:space="preserve">                                                                                      Stečajni upravitelj</w:t>
            </w:r>
          </w:p>
          <w:p w:rsidRDefault="008F78CC" w:rsidP="008F78CC" w:rsidR="008F78CC">
            <w:pPr>
              <w:rPr>
                <w:rFonts w:hAnsi="Book Antiqua" w:ascii="Book Antiqua"/>
              </w:rPr>
            </w:pPr>
            <w:r>
              <w:rPr>
                <w:rFonts w:hAnsi="Book Antiqua" w:ascii="Book Antiqua"/>
              </w:rPr>
              <w:t xml:space="preserve">                                                                                          Davor Ivančić                            </w:t>
            </w:r>
          </w:p>
          <w:p w:rsidRDefault="00DF746F" w:rsidP="00110E53" w:rsidR="00DF746F">
            <w:pPr>
              <w:tabs>
                <w:tab w:pos="3120" w:val="left"/>
              </w:tabs>
              <w:rPr>
                <w:rFonts w:hAnsi="Book Antiqua" w:ascii="Book Antiqua"/>
                <w:szCs w:val="24"/>
              </w:rPr>
            </w:pPr>
          </w:p>
          <w:p w:rsidRDefault="00C40661" w:rsidP="006D6F80" w:rsidR="00C40661" w:rsidRPr="0060568F">
            <w:pPr>
              <w:tabs>
                <w:tab w:pos="5040" w:val="left"/>
              </w:tabs>
              <w:jc w:val="center"/>
              <w:rPr>
                <w:szCs w:val="24"/>
              </w:rPr>
            </w:pPr>
          </w:p>
        </w:tc>
      </w:tr>
    </w:tbl>
    <w:p w:rsidRDefault="00AA2F75" w:rsidP="00AA2F75" w:rsidR="00AA2F75" w:rsidRPr="0060568F">
      <w:pPr>
        <w:rPr>
          <w:szCs w:val="24"/>
        </w:rPr>
      </w:pPr>
      <w:r w:rsidRPr="0060568F">
        <w:rPr>
          <w:szCs w:val="24"/>
        </w:rPr>
        <w:lastRenderedPageBreak/>
        <w:t xml:space="preserve">                                                                                       </w:t>
      </w:r>
    </w:p>
    <w:p w:rsidRDefault="00AA2F75" w:rsidP="00AB615D" w:rsidR="00AB615D" w:rsidRPr="0060568F">
      <w:pPr>
        <w:rPr>
          <w:szCs w:val="24"/>
        </w:rPr>
      </w:pPr>
      <w:r w:rsidRPr="0060568F">
        <w:rPr>
          <w:szCs w:val="24"/>
        </w:rPr>
        <w:lastRenderedPageBreak/>
        <w:t xml:space="preserve"> </w:t>
      </w:r>
    </w:p>
    <w:p w:rsidRDefault="003A6206" w:rsidP="00BE5879" w:rsidR="00AB6F79" w:rsidRPr="0060568F">
      <w:pPr>
        <w:tabs>
          <w:tab w:pos="5040" w:val="left"/>
        </w:tabs>
        <w:jc w:val="center"/>
        <w:rPr>
          <w:szCs w:val="24"/>
        </w:rPr>
      </w:pPr>
      <w:r w:rsidRPr="0060568F">
        <w:rPr>
          <w:szCs w:val="24"/>
        </w:rPr>
        <w:t xml:space="preserve">  </w:t>
      </w:r>
    </w:p>
    <w:p w:rsidRDefault="00AB6F79" w:rsidP="00AB6F79" w:rsidR="00AB6F79" w:rsidRPr="0060568F">
      <w:pPr>
        <w:tabs>
          <w:tab w:pos="5040" w:val="left"/>
        </w:tabs>
        <w:rPr>
          <w:szCs w:val="24"/>
        </w:rPr>
      </w:pPr>
    </w:p>
    <w:p w:rsidRDefault="00F96A0D" w:rsidP="00AB6F79" w:rsidR="00F96A0D" w:rsidRPr="0060568F">
      <w:pPr>
        <w:tabs>
          <w:tab w:pos="5040" w:val="left"/>
        </w:tabs>
        <w:rPr>
          <w:szCs w:val="24"/>
        </w:rPr>
      </w:pPr>
    </w:p>
    <w:sectPr w:rsidSect="008A57D2" w:rsidR="00F96A0D" w:rsidRPr="0060568F">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60E4" w:rsidP="003E60E4" w:rsidR="003E60E4">
      <w:r>
        <w:separator/>
      </w:r>
    </w:p>
  </w:endnote>
  <w:endnote w:id="0" w:type="continuationSeparator">
    <w:p w:rsidRDefault="003E60E4" w:rsidP="003E60E4" w:rsidR="003E60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60E4" w:rsidP="003E60E4" w:rsidR="003E60E4">
      <w:r>
        <w:separator/>
      </w:r>
    </w:p>
  </w:footnote>
  <w:footnote w:id="0" w:type="continuationSeparator">
    <w:p w:rsidRDefault="003E60E4" w:rsidP="003E60E4" w:rsidR="003E60E4">
      <w:r>
        <w:continuationSeparator/>
      </w:r>
    </w:p>
  </w:footnote>
  <w:footnote w:id="1">
    <w:p w:rsidRDefault="003E60E4" w:rsidP="003E60E4" w:rsidR="003E60E4"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3D6BF5"/>
    <w:multiLevelType w:val="hybridMultilevel"/>
    <w:tmpl w:val="78E2F0B2"/>
    <w:lvl w:tplc="86E6BE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CAD21F9"/>
    <w:multiLevelType w:val="hybridMultilevel"/>
    <w:tmpl w:val="ECCA8468"/>
    <w:lvl w:tplc="0CB854E2" w:ilvl="0">
      <w:start w:val="1"/>
      <w:numFmt w:val="upp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3">
    <w:nsid w:val="4FF832D8"/>
    <w:multiLevelType w:val="hybridMultilevel"/>
    <w:tmpl w:val="4A76E1CA"/>
    <w:lvl w:tplc="12803478" w:ilvl="0">
      <w:start w:val="1"/>
      <w:numFmt w:val="low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5D735B3D"/>
    <w:multiLevelType w:val="hybridMultilevel"/>
    <w:tmpl w:val="70947156"/>
    <w:lvl w:tplc="4B686BDC" w:ilvl="0">
      <w:numFmt w:val="bullet"/>
      <w:lvlText w:val="-"/>
      <w:lvlJc w:val="left"/>
      <w:pPr>
        <w:ind w:hanging="360" w:left="720"/>
      </w:pPr>
      <w:rPr>
        <w:rFonts w:cstheme="minorBidi" w:eastAsiaTheme="minorHAnsi" w:hAnsi="Book Antiqua" w:ascii="Book Antiqu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15D"/>
    <w:rsid w:val="000106EF"/>
    <w:rsid w:val="00014E55"/>
    <w:rsid w:val="00026E81"/>
    <w:rsid w:val="0003754F"/>
    <w:rsid w:val="000531F7"/>
    <w:rsid w:val="00072958"/>
    <w:rsid w:val="00092426"/>
    <w:rsid w:val="000B7FF8"/>
    <w:rsid w:val="000C1782"/>
    <w:rsid w:val="000C34C4"/>
    <w:rsid w:val="000D04CF"/>
    <w:rsid w:val="000E0B6C"/>
    <w:rsid w:val="000E2E9D"/>
    <w:rsid w:val="000F6C46"/>
    <w:rsid w:val="00102AFF"/>
    <w:rsid w:val="001043FB"/>
    <w:rsid w:val="00110E53"/>
    <w:rsid w:val="00135303"/>
    <w:rsid w:val="00152140"/>
    <w:rsid w:val="001639C3"/>
    <w:rsid w:val="001736B5"/>
    <w:rsid w:val="00177D82"/>
    <w:rsid w:val="001A6369"/>
    <w:rsid w:val="001B07F5"/>
    <w:rsid w:val="001C1382"/>
    <w:rsid w:val="001F5B75"/>
    <w:rsid w:val="00214352"/>
    <w:rsid w:val="00256138"/>
    <w:rsid w:val="00260229"/>
    <w:rsid w:val="002E4118"/>
    <w:rsid w:val="002F22FC"/>
    <w:rsid w:val="002F38E8"/>
    <w:rsid w:val="002F3DE5"/>
    <w:rsid w:val="00352A86"/>
    <w:rsid w:val="00380EF6"/>
    <w:rsid w:val="003844A6"/>
    <w:rsid w:val="0038683C"/>
    <w:rsid w:val="00394E09"/>
    <w:rsid w:val="003A6206"/>
    <w:rsid w:val="003C4126"/>
    <w:rsid w:val="003E4D1A"/>
    <w:rsid w:val="003E60E4"/>
    <w:rsid w:val="003E7BE4"/>
    <w:rsid w:val="003F561F"/>
    <w:rsid w:val="00403111"/>
    <w:rsid w:val="004104EF"/>
    <w:rsid w:val="0043773C"/>
    <w:rsid w:val="00442678"/>
    <w:rsid w:val="00481077"/>
    <w:rsid w:val="004B1B34"/>
    <w:rsid w:val="004C0F97"/>
    <w:rsid w:val="004E6103"/>
    <w:rsid w:val="004E7009"/>
    <w:rsid w:val="004F799C"/>
    <w:rsid w:val="00527950"/>
    <w:rsid w:val="005439F5"/>
    <w:rsid w:val="0056773A"/>
    <w:rsid w:val="00572158"/>
    <w:rsid w:val="005749E9"/>
    <w:rsid w:val="005831A8"/>
    <w:rsid w:val="0059134E"/>
    <w:rsid w:val="005C1FDF"/>
    <w:rsid w:val="005E44E5"/>
    <w:rsid w:val="0060568F"/>
    <w:rsid w:val="00614D06"/>
    <w:rsid w:val="00662CF3"/>
    <w:rsid w:val="00676D89"/>
    <w:rsid w:val="00682D35"/>
    <w:rsid w:val="00693349"/>
    <w:rsid w:val="006C6282"/>
    <w:rsid w:val="006D6F80"/>
    <w:rsid w:val="006E7CFC"/>
    <w:rsid w:val="00715073"/>
    <w:rsid w:val="0073518C"/>
    <w:rsid w:val="00747B0A"/>
    <w:rsid w:val="00756ABB"/>
    <w:rsid w:val="0077299B"/>
    <w:rsid w:val="00784032"/>
    <w:rsid w:val="007852BE"/>
    <w:rsid w:val="007A1626"/>
    <w:rsid w:val="007B2E41"/>
    <w:rsid w:val="007B4A37"/>
    <w:rsid w:val="007E5223"/>
    <w:rsid w:val="007F232C"/>
    <w:rsid w:val="00824BD0"/>
    <w:rsid w:val="00840B2F"/>
    <w:rsid w:val="00846B46"/>
    <w:rsid w:val="00855ED5"/>
    <w:rsid w:val="00883654"/>
    <w:rsid w:val="00887507"/>
    <w:rsid w:val="00896DF7"/>
    <w:rsid w:val="008A57D2"/>
    <w:rsid w:val="008B17F3"/>
    <w:rsid w:val="008D6105"/>
    <w:rsid w:val="008D6153"/>
    <w:rsid w:val="008F78CC"/>
    <w:rsid w:val="00911BCC"/>
    <w:rsid w:val="00926A2A"/>
    <w:rsid w:val="00926CC4"/>
    <w:rsid w:val="009344BC"/>
    <w:rsid w:val="009351F7"/>
    <w:rsid w:val="00936E75"/>
    <w:rsid w:val="009452F1"/>
    <w:rsid w:val="00957D50"/>
    <w:rsid w:val="0096291F"/>
    <w:rsid w:val="00977A60"/>
    <w:rsid w:val="0098573F"/>
    <w:rsid w:val="009A6CFE"/>
    <w:rsid w:val="009B1978"/>
    <w:rsid w:val="009B3D42"/>
    <w:rsid w:val="009D1544"/>
    <w:rsid w:val="009D23CB"/>
    <w:rsid w:val="009D7564"/>
    <w:rsid w:val="009E1B83"/>
    <w:rsid w:val="009F3237"/>
    <w:rsid w:val="00A14476"/>
    <w:rsid w:val="00A17B01"/>
    <w:rsid w:val="00A22037"/>
    <w:rsid w:val="00A51B74"/>
    <w:rsid w:val="00A53C7A"/>
    <w:rsid w:val="00A71487"/>
    <w:rsid w:val="00A7751C"/>
    <w:rsid w:val="00A77A45"/>
    <w:rsid w:val="00A82C6C"/>
    <w:rsid w:val="00A8643B"/>
    <w:rsid w:val="00A935F3"/>
    <w:rsid w:val="00A96B82"/>
    <w:rsid w:val="00AA2F75"/>
    <w:rsid w:val="00AA5D98"/>
    <w:rsid w:val="00AB615D"/>
    <w:rsid w:val="00AB6F79"/>
    <w:rsid w:val="00AC03E1"/>
    <w:rsid w:val="00AF33E8"/>
    <w:rsid w:val="00AF68F9"/>
    <w:rsid w:val="00B2179B"/>
    <w:rsid w:val="00B47287"/>
    <w:rsid w:val="00B507F5"/>
    <w:rsid w:val="00B64084"/>
    <w:rsid w:val="00B87E6B"/>
    <w:rsid w:val="00B97358"/>
    <w:rsid w:val="00BB6009"/>
    <w:rsid w:val="00BE5879"/>
    <w:rsid w:val="00BF1D50"/>
    <w:rsid w:val="00BF41BD"/>
    <w:rsid w:val="00C0267B"/>
    <w:rsid w:val="00C0763F"/>
    <w:rsid w:val="00C10CFF"/>
    <w:rsid w:val="00C10E47"/>
    <w:rsid w:val="00C2724F"/>
    <w:rsid w:val="00C36E73"/>
    <w:rsid w:val="00C40661"/>
    <w:rsid w:val="00C6540B"/>
    <w:rsid w:val="00C950F7"/>
    <w:rsid w:val="00CA6443"/>
    <w:rsid w:val="00CB602C"/>
    <w:rsid w:val="00CC12B7"/>
    <w:rsid w:val="00CC2F57"/>
    <w:rsid w:val="00CF0CBF"/>
    <w:rsid w:val="00D056DA"/>
    <w:rsid w:val="00D066CA"/>
    <w:rsid w:val="00D07A6F"/>
    <w:rsid w:val="00D15FF3"/>
    <w:rsid w:val="00D47F57"/>
    <w:rsid w:val="00D538DE"/>
    <w:rsid w:val="00D673C1"/>
    <w:rsid w:val="00D8014A"/>
    <w:rsid w:val="00DD0F52"/>
    <w:rsid w:val="00DF746F"/>
    <w:rsid w:val="00E07D07"/>
    <w:rsid w:val="00E32F93"/>
    <w:rsid w:val="00E34552"/>
    <w:rsid w:val="00E368FB"/>
    <w:rsid w:val="00E36C0A"/>
    <w:rsid w:val="00E80977"/>
    <w:rsid w:val="00E92A3D"/>
    <w:rsid w:val="00EA0C14"/>
    <w:rsid w:val="00EA0D87"/>
    <w:rsid w:val="00EA6FB8"/>
    <w:rsid w:val="00EB5E4F"/>
    <w:rsid w:val="00EE32CA"/>
    <w:rsid w:val="00F51278"/>
    <w:rsid w:val="00F551B0"/>
    <w:rsid w:val="00F559DC"/>
    <w:rsid w:val="00F663DC"/>
    <w:rsid w:val="00F93359"/>
    <w:rsid w:val="00F96A0D"/>
    <w:rsid w:val="00FB5248"/>
    <w:rsid w:val="00FD4A02"/>
    <w:rsid w:val="00FE1E23"/>
    <w:rsid w:val="00FE3885"/>
    <w:rsid w:val="00FF12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615D"/>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26E81"/>
    <w:pPr>
      <w:ind w:left="720"/>
      <w:contextualSpacing/>
    </w:pPr>
    <w:rPr>
      <w:sz w:val="20"/>
    </w:rPr>
  </w:style>
  <w:style w:styleId="Hiperveza" w:type="character">
    <w:name w:val="Hyperlink"/>
    <w:basedOn w:val="Zadanifontodlomka"/>
    <w:uiPriority w:val="99"/>
    <w:unhideWhenUsed/>
    <w:rsid w:val="000E2E9D"/>
    <w:rPr>
      <w:color w:themeColor="hyperlink" w:val="0000FF"/>
      <w:u w:val="single"/>
    </w:rPr>
  </w:style>
  <w:style w:styleId="Tekstbalonia" w:type="paragraph">
    <w:name w:val="Balloon Text"/>
    <w:basedOn w:val="Normal"/>
    <w:link w:val="TekstbaloniaChar"/>
    <w:uiPriority w:val="99"/>
    <w:semiHidden/>
    <w:unhideWhenUsed/>
    <w:rsid w:val="00352A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2A86"/>
    <w:rPr>
      <w:rFonts w:cs="Tahoma" w:eastAsia="Times New Roman" w:hAnsi="Tahoma" w:ascii="Tahoma"/>
      <w:sz w:val="16"/>
      <w:szCs w:val="16"/>
      <w:lang w:eastAsia="hr-HR" w:val="en-GB"/>
    </w:rPr>
  </w:style>
  <w:style w:styleId="Bezproreda" w:type="paragraph">
    <w:name w:val="No Spacing"/>
    <w:uiPriority w:val="1"/>
    <w:qFormat/>
    <w:rsid w:val="00D538DE"/>
    <w:pPr>
      <w:spacing w:lineRule="auto" w:line="240" w:after="0"/>
    </w:pPr>
  </w:style>
  <w:style w:styleId="Reetkatablice" w:type="table">
    <w:name w:val="Table Grid"/>
    <w:basedOn w:val="Obinatablica"/>
    <w:uiPriority w:val="59"/>
    <w:rsid w:val="00CA644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2" w:type="paragraph">
    <w:name w:val="Body Text 2"/>
    <w:basedOn w:val="Normal"/>
    <w:link w:val="Tijeloteksta2Char"/>
    <w:unhideWhenUsed/>
    <w:rsid w:val="002F38E8"/>
    <w:pPr>
      <w:overflowPunct/>
      <w:autoSpaceDE/>
      <w:autoSpaceDN/>
      <w:adjustRightInd/>
      <w:textAlignment w:val="auto"/>
    </w:pPr>
    <w:rPr>
      <w:sz w:val="22"/>
    </w:rPr>
  </w:style>
  <w:style w:customStyle="true" w:styleId="Tijeloteksta2Char" w:type="character">
    <w:name w:val="Tijelo teksta 2 Char"/>
    <w:basedOn w:val="Zadanifontodlomka"/>
    <w:link w:val="Tijeloteksta2"/>
    <w:rsid w:val="002F38E8"/>
    <w:rPr>
      <w:rFonts w:cs="Times New Roman" w:eastAsia="Times New Roman" w:hAnsi="Times New Roman" w:ascii="Times New Roman"/>
      <w:szCs w:val="20"/>
      <w:lang w:eastAsia="hr-HR"/>
    </w:rPr>
  </w:style>
  <w:style w:styleId="Zaglavlje" w:type="paragraph">
    <w:name w:val="header"/>
    <w:basedOn w:val="Normal"/>
    <w:link w:val="ZaglavljeChar"/>
    <w:uiPriority w:val="99"/>
    <w:rsid w:val="00DF746F"/>
    <w:pPr>
      <w:tabs>
        <w:tab w:pos="4536" w:val="center"/>
        <w:tab w:pos="9072" w:val="right"/>
      </w:tabs>
      <w:overflowPunct/>
      <w:autoSpaceDE/>
      <w:autoSpaceDN/>
      <w:adjustRightInd/>
      <w:textAlignment w:val="auto"/>
    </w:pPr>
    <w:rPr>
      <w:szCs w:val="24"/>
    </w:rPr>
  </w:style>
  <w:style w:customStyle="true" w:styleId="ZaglavljeChar" w:type="character">
    <w:name w:val="Zaglavlje Char"/>
    <w:basedOn w:val="Zadanifontodlomka"/>
    <w:link w:val="Zaglavlje"/>
    <w:uiPriority w:val="99"/>
    <w:rsid w:val="00DF746F"/>
    <w:rPr>
      <w:rFonts w:cs="Times New Roman" w:eastAsia="Times New Roman" w:hAnsi="Times New Roman" w:ascii="Times New Roman"/>
      <w:sz w:val="24"/>
      <w:szCs w:val="24"/>
      <w:lang w:eastAsia="hr-HR"/>
    </w:rPr>
  </w:style>
  <w:style w:styleId="Tekstfusnote" w:type="paragraph">
    <w:name w:val="footnote text"/>
    <w:basedOn w:val="Normal"/>
    <w:link w:val="TekstfusnoteChar"/>
    <w:uiPriority w:val="99"/>
    <w:semiHidden/>
    <w:rsid w:val="003E60E4"/>
    <w:pPr>
      <w:overflowPunct/>
      <w:autoSpaceDE/>
      <w:autoSpaceDN/>
      <w:adjustRightInd/>
      <w:spacing w:after="80"/>
      <w:textAlignment w:val="auto"/>
    </w:pPr>
    <w:rPr>
      <w:rFonts w:eastAsia="Calibri" w:hAnsi="Calibri" w:ascii="Calibri"/>
      <w:sz w:val="20"/>
      <w:lang w:eastAsia="en-US"/>
    </w:rPr>
  </w:style>
  <w:style w:customStyle="true" w:styleId="TekstfusnoteChar" w:type="character">
    <w:name w:val="Tekst fusnote Char"/>
    <w:basedOn w:val="Zadanifontodlomka"/>
    <w:link w:val="Tekstfusnote"/>
    <w:uiPriority w:val="99"/>
    <w:semiHidden/>
    <w:rsid w:val="003E60E4"/>
    <w:rPr>
      <w:rFonts w:cs="Times New Roman" w:eastAsia="Calibri" w:hAnsi="Calibri" w:ascii="Calibri"/>
      <w:sz w:val="20"/>
      <w:szCs w:val="20"/>
    </w:rPr>
  </w:style>
  <w:style w:styleId="Referencafusnote" w:type="character">
    <w:name w:val="footnote reference"/>
    <w:uiPriority w:val="99"/>
    <w:semiHidden/>
    <w:rsid w:val="003E60E4"/>
    <w:rPr>
      <w:rFonts w:cs="Times New Roman"/>
      <w:vertAlign w:val="superscript"/>
    </w:rPr>
  </w:style>
  <w:style w:styleId="Tekstrezerviranogmjesta" w:type="character">
    <w:name w:val="Placeholder Text"/>
    <w:basedOn w:val="Zadanifontodlomka"/>
    <w:uiPriority w:val="99"/>
    <w:semiHidden/>
    <w:rsid w:val="00AA5D98"/>
    <w:rPr>
      <w:color w:val="808080"/>
      <w:bdr w:space="0" w:sz="0" w:color="auto" w:val="none"/>
      <w:shd w:fill="auto" w:color="auto" w:val="clear"/>
    </w:rPr>
  </w:style>
  <w:style w:customStyle="true" w:styleId="eSPISCCParagraphDefaultFont" w:type="character">
    <w:name w:val="eSPIS_CC_Paragraph Default Font"/>
    <w:basedOn w:val="Zadanifontodlomka"/>
    <w:rsid w:val="00AA5D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5D9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A5D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5D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615D"/>
    <w:pPr>
      <w:overflowPunct w:val="0"/>
      <w:autoSpaceDE w:val="0"/>
      <w:autoSpaceDN w:val="0"/>
      <w:adjustRightInd w:val="0"/>
      <w:spacing w:after="0" w:line="240" w:lineRule="auto"/>
      <w:textAlignment w:val="baseline"/>
    </w:pPr>
    <w:rPr>
      <w:rFonts w:ascii="Times New Roman" w:cs="Times New Roman" w:eastAsia="Times New Roman" w:hAnsi="Times New Roman"/>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26E81"/>
    <w:pPr>
      <w:ind w:left="720"/>
      <w:contextualSpacing/>
    </w:pPr>
    <w:rPr>
      <w:sz w:val="20"/>
    </w:rPr>
  </w:style>
  <w:style w:styleId="Hiperveza" w:type="character">
    <w:name w:val="Hyperlink"/>
    <w:basedOn w:val="Zadanifontodlomka"/>
    <w:uiPriority w:val="99"/>
    <w:unhideWhenUsed/>
    <w:rsid w:val="000E2E9D"/>
    <w:rPr>
      <w:color w:themeColor="hyperlink" w:val="0000FF"/>
      <w:u w:val="single"/>
    </w:rPr>
  </w:style>
  <w:style w:styleId="Tekstbalonia" w:type="paragraph">
    <w:name w:val="Balloon Text"/>
    <w:basedOn w:val="Normal"/>
    <w:link w:val="TekstbaloniaChar"/>
    <w:uiPriority w:val="99"/>
    <w:semiHidden/>
    <w:unhideWhenUsed/>
    <w:rsid w:val="00352A86"/>
    <w:rPr>
      <w:rFonts w:ascii="Tahoma" w:cs="Tahoma" w:hAnsi="Tahoma"/>
      <w:sz w:val="16"/>
      <w:szCs w:val="16"/>
    </w:rPr>
  </w:style>
  <w:style w:customStyle="1" w:styleId="TekstbaloniaChar" w:type="character">
    <w:name w:val="Tekst balončića Char"/>
    <w:basedOn w:val="Zadanifontodlomka"/>
    <w:link w:val="Tekstbalonia"/>
    <w:uiPriority w:val="99"/>
    <w:semiHidden/>
    <w:rsid w:val="00352A86"/>
    <w:rPr>
      <w:rFonts w:ascii="Tahoma" w:cs="Tahoma" w:eastAsia="Times New Roman" w:hAnsi="Tahoma"/>
      <w:sz w:val="16"/>
      <w:szCs w:val="16"/>
      <w:lang w:eastAsia="hr-HR" w:val="en-GB"/>
    </w:rPr>
  </w:style>
  <w:style w:styleId="Bezproreda" w:type="paragraph">
    <w:name w:val="No Spacing"/>
    <w:uiPriority w:val="1"/>
    <w:qFormat/>
    <w:rsid w:val="00D538DE"/>
    <w:pPr>
      <w:spacing w:after="0" w:line="240" w:lineRule="auto"/>
    </w:pPr>
  </w:style>
  <w:style w:styleId="Reetkatablice" w:type="table">
    <w:name w:val="Table Grid"/>
    <w:basedOn w:val="Obinatablica"/>
    <w:uiPriority w:val="59"/>
    <w:rsid w:val="00CA644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unhideWhenUsed/>
    <w:rsid w:val="002F38E8"/>
    <w:pPr>
      <w:overflowPunct/>
      <w:autoSpaceDE/>
      <w:autoSpaceDN/>
      <w:adjustRightInd/>
      <w:textAlignment w:val="auto"/>
    </w:pPr>
    <w:rPr>
      <w:sz w:val="22"/>
    </w:rPr>
  </w:style>
  <w:style w:customStyle="1" w:styleId="Tijeloteksta2Char" w:type="character">
    <w:name w:val="Tijelo teksta 2 Char"/>
    <w:basedOn w:val="Zadanifontodlomka"/>
    <w:link w:val="Tijeloteksta2"/>
    <w:rsid w:val="002F38E8"/>
    <w:rPr>
      <w:rFonts w:ascii="Times New Roman" w:cs="Times New Roman" w:eastAsia="Times New Roman" w:hAnsi="Times New Roman"/>
      <w:szCs w:val="20"/>
      <w:lang w:eastAsia="hr-HR"/>
    </w:rPr>
  </w:style>
  <w:style w:styleId="Zaglavlje" w:type="paragraph">
    <w:name w:val="header"/>
    <w:basedOn w:val="Normal"/>
    <w:link w:val="ZaglavljeChar"/>
    <w:uiPriority w:val="99"/>
    <w:rsid w:val="00DF746F"/>
    <w:pPr>
      <w:tabs>
        <w:tab w:pos="4536" w:val="center"/>
        <w:tab w:pos="9072" w:val="right"/>
      </w:tabs>
      <w:overflowPunct/>
      <w:autoSpaceDE/>
      <w:autoSpaceDN/>
      <w:adjustRightInd/>
      <w:textAlignment w:val="auto"/>
    </w:pPr>
    <w:rPr>
      <w:szCs w:val="24"/>
    </w:rPr>
  </w:style>
  <w:style w:customStyle="1" w:styleId="ZaglavljeChar" w:type="character">
    <w:name w:val="Zaglavlje Char"/>
    <w:basedOn w:val="Zadanifontodlomka"/>
    <w:link w:val="Zaglavlje"/>
    <w:uiPriority w:val="99"/>
    <w:rsid w:val="00DF746F"/>
    <w:rPr>
      <w:rFonts w:ascii="Times New Roman" w:cs="Times New Roman" w:eastAsia="Times New Roman" w:hAnsi="Times New Roman"/>
      <w:sz w:val="24"/>
      <w:szCs w:val="24"/>
      <w:lang w:eastAsia="hr-HR"/>
    </w:rPr>
  </w:style>
  <w:style w:styleId="Tekstfusnote" w:type="paragraph">
    <w:name w:val="footnote text"/>
    <w:basedOn w:val="Normal"/>
    <w:link w:val="TekstfusnoteChar"/>
    <w:uiPriority w:val="99"/>
    <w:semiHidden/>
    <w:rsid w:val="003E60E4"/>
    <w:pPr>
      <w:overflowPunct/>
      <w:autoSpaceDE/>
      <w:autoSpaceDN/>
      <w:adjustRightInd/>
      <w:spacing w:after="80"/>
      <w:textAlignment w:val="auto"/>
    </w:pPr>
    <w:rPr>
      <w:rFonts w:ascii="Calibri" w:eastAsia="Calibri" w:hAnsi="Calibri"/>
      <w:sz w:val="20"/>
      <w:lang w:eastAsia="en-US"/>
    </w:rPr>
  </w:style>
  <w:style w:customStyle="1" w:styleId="TekstfusnoteChar" w:type="character">
    <w:name w:val="Tekst fusnote Char"/>
    <w:basedOn w:val="Zadanifontodlomka"/>
    <w:link w:val="Tekstfusnote"/>
    <w:uiPriority w:val="99"/>
    <w:semiHidden/>
    <w:rsid w:val="003E60E4"/>
    <w:rPr>
      <w:rFonts w:ascii="Calibri" w:cs="Times New Roman" w:eastAsia="Calibri" w:hAnsi="Calibri"/>
      <w:sz w:val="20"/>
      <w:szCs w:val="20"/>
    </w:rPr>
  </w:style>
  <w:style w:styleId="Referencafusnote" w:type="character">
    <w:name w:val="footnote reference"/>
    <w:uiPriority w:val="99"/>
    <w:semiHidden/>
    <w:rsid w:val="003E60E4"/>
    <w:rPr>
      <w:rFonts w:cs="Times New Roman"/>
      <w:vertAlign w:val="superscript"/>
    </w:rPr>
  </w:style>
  <w:style w:styleId="Tekstrezerviranogmjesta" w:type="character">
    <w:name w:val="Placeholder Text"/>
    <w:basedOn w:val="Zadanifontodlomka"/>
    <w:uiPriority w:val="99"/>
    <w:semiHidden/>
    <w:rsid w:val="00AA5D98"/>
    <w:rPr>
      <w:color w:val="808080"/>
      <w:bdr w:color="auto" w:space="0" w:sz="0" w:val="none"/>
      <w:shd w:color="auto" w:fill="auto" w:val="clear"/>
    </w:rPr>
  </w:style>
  <w:style w:customStyle="1" w:styleId="eSPISCCParagraphDefaultFont" w:type="character">
    <w:name w:val="eSPIS_CC_Paragraph Default Font"/>
    <w:basedOn w:val="Zadanifontodlomka"/>
    <w:rsid w:val="00AA5D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5D98"/>
    <w:rPr>
      <w:szCs w:val="24"/>
      <w:bdr w:color="auto" w:space="0" w:sz="0" w:val="none"/>
      <w:shd w:color="auto" w:fill="FFFFCC" w:val="clear"/>
      <w:lang w:val="hr-HR"/>
    </w:rPr>
  </w:style>
  <w:style w:customStyle="1" w:styleId="PozadinaSvijetloCrvena" w:type="character">
    <w:name w:val="Pozadina_SvijetloCrvena"/>
    <w:basedOn w:val="eSPISCCParagraphDefaultFont"/>
    <w:rsid w:val="00AA5D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5D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davor.ivancic@ck.t-com.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 privitku prijave tražbina</izvorni_sadrzaj>
    <derivirana_varijabla naziv="DomainObject.Primjedba_1">u privitku prijave tražbina</derivirana_varijabla>
  </DomainObject.Primjedba>
  <DomainObject.Oznaka>
    <izvorni_sadrzaj>St-3356/2016-41</izvorni_sadrzaj>
    <derivirana_varijabla naziv="DomainObject.Oznaka_1">St-3356/2016-41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8340D-318F-4AF4-B884-F29DC7DE3F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11</properties:Pages>
  <properties:Words>2701</properties:Words>
  <properties:Characters>15002</properties:Characters>
  <properties:Lines>843</properties:Lines>
  <properties:Paragraphs>449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2017-04-07T11:49:00Z</dcterms:created>
  <dc:creator>Korisnik 2</dc:creator>
  <cp:lastModifiedBy>Kristina Švajger</cp:lastModifiedBy>
  <cp:lastPrinted>2017-04-05T06:29:00Z</cp:lastPrinted>
  <dcterms:modified xmlns:xsi="http://www.w3.org/2001/XMLSchema-instance" xsi:type="dcterms:W3CDTF">2017-04-07T11:56:00Z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St-3356/2016-41 / Podnesak - Izvješće o financijsko-gospodarskom stanju dužnika</vt:lpwstr>
  </prop:property>
  <prop:property name="CC_coloring" pid="4" fmtid="{D5CDD505-2E9C-101B-9397-08002B2CF9AE}">
    <vt:bool>false</vt:bool>
  </prop:property>
  <prop:property name="BrojStranica" pid="5" fmtid="{D5CDD505-2E9C-101B-9397-08002B2CF9AE}">
    <vt:i4>11</vt:i4>
  </prop:property>
</prop:Properties>
</file>