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6767" w14:paraId="c346767" w:rsidRDefault="00FC35B3" w:rsidP="00FC35B3" w:rsidR="00FC35B3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C35B3" w:rsidP="00FC35B3" w:rsidR="00FC35B3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FC35B3" w:rsidP="00FC35B3" w:rsidR="00FC35B3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FC35B3" w:rsidP="00FC35B3" w:rsidR="00FC35B3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St-672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FC35B3" w:rsidP="00FC35B3" w:rsidR="00FC35B3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FC35B3" w:rsidP="00FC35B3" w:rsidR="00FC35B3" w:rsidRPr="004C4B9E">
      <w:pPr>
        <w:jc w:val="both"/>
        <w:rPr>
          <w:sz w:val="23"/>
          <w:szCs w:val="23"/>
        </w:rPr>
      </w:pPr>
    </w:p>
    <w:p w:rsidRDefault="00FC35B3" w:rsidP="00FC35B3" w:rsidR="00FC35B3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FC35B3" w:rsidP="00FC35B3" w:rsidR="00FC35B3" w:rsidRPr="004C4B9E">
      <w:pPr>
        <w:rPr>
          <w:sz w:val="23"/>
          <w:szCs w:val="23"/>
        </w:rPr>
      </w:pPr>
    </w:p>
    <w:p w:rsidRDefault="00FC35B3" w:rsidP="00FC35B3" w:rsidR="00FC35B3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FC35B3" w:rsidP="00FC35B3" w:rsidR="00FC35B3" w:rsidRPr="004C4B9E">
      <w:pPr>
        <w:rPr>
          <w:sz w:val="23"/>
          <w:szCs w:val="23"/>
        </w:rPr>
      </w:pPr>
    </w:p>
    <w:p w:rsidRDefault="00FC35B3" w:rsidP="00FC35B3" w:rsidR="00FC35B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MAGNUS NAUTICUS d.o.o., Rovinj, Trg ulika 2, OIB: 84936709529, dana 14. travnja 2016</w:t>
      </w:r>
      <w:r w:rsidRPr="004C4B9E">
        <w:rPr>
          <w:sz w:val="23"/>
          <w:szCs w:val="23"/>
        </w:rPr>
        <w:t xml:space="preserve">. </w:t>
      </w:r>
    </w:p>
    <w:p w:rsidRDefault="00FC35B3" w:rsidP="00FC35B3" w:rsidR="00FC35B3" w:rsidRPr="004C4B9E">
      <w:pPr>
        <w:jc w:val="both"/>
        <w:rPr>
          <w:sz w:val="23"/>
          <w:szCs w:val="23"/>
        </w:rPr>
      </w:pPr>
    </w:p>
    <w:p w:rsidRDefault="00FC35B3" w:rsidP="00FC35B3" w:rsidR="00FC35B3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FC35B3" w:rsidP="00FC35B3" w:rsidR="00FC35B3" w:rsidRPr="004C4B9E">
      <w:pPr>
        <w:jc w:val="both"/>
        <w:rPr>
          <w:sz w:val="23"/>
          <w:szCs w:val="23"/>
        </w:rPr>
      </w:pPr>
    </w:p>
    <w:p w:rsidRDefault="00FC35B3" w:rsidP="00FC35B3" w:rsidR="00FC35B3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MAGNUS NAUTICUS d.o.o., Rovinj, Trg ulika 2, OIB: 84936709529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2. lipnja 2016. u 10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15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FC35B3" w:rsidP="00FC35B3" w:rsidR="00FC35B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FC35B3" w:rsidP="00FC35B3" w:rsidR="00FC35B3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MAGNUS NAUTICUS d.o.o., Rovinj, Trg ulika 2, OIB: 84936709529, </w:t>
      </w:r>
    </w:p>
    <w:p w:rsidRDefault="00FC35B3" w:rsidP="00FC35B3" w:rsidR="00FC35B3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Alessandro Marchi, na adresi dužnika,</w:t>
      </w:r>
    </w:p>
    <w:p w:rsidRDefault="00FC35B3" w:rsidP="00FC35B3" w:rsidR="00FC35B3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FC35B3" w:rsidP="00FC35B3" w:rsidR="00FC35B3" w:rsidRPr="004040C4">
      <w:pPr>
        <w:jc w:val="both"/>
        <w:rPr>
          <w:sz w:val="23"/>
          <w:szCs w:val="23"/>
          <w:lang w:val="sv-SE"/>
        </w:rPr>
      </w:pPr>
    </w:p>
    <w:p w:rsidRDefault="00FC35B3" w:rsidP="00FC35B3" w:rsidR="00FC35B3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MAGNUS NAUTICUS d.o.o., Rovinj, Trg ulika 2, OIB: 84936709529,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FC35B3" w:rsidP="00FC35B3" w:rsidR="00FC35B3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FC35B3" w:rsidP="00FC35B3" w:rsidR="00FC35B3" w:rsidRPr="00D10EBB">
      <w:pPr>
        <w:jc w:val="both"/>
        <w:rPr>
          <w:sz w:val="23"/>
          <w:szCs w:val="23"/>
        </w:rPr>
      </w:pPr>
    </w:p>
    <w:p w:rsidRDefault="00FC35B3" w:rsidP="00FC35B3" w:rsidR="00FC35B3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14. travnja 2016</w:t>
      </w:r>
      <w:r w:rsidRPr="004C4B9E">
        <w:rPr>
          <w:sz w:val="23"/>
          <w:szCs w:val="23"/>
        </w:rPr>
        <w:t>.</w:t>
      </w:r>
    </w:p>
    <w:p w:rsidRDefault="00FC35B3" w:rsidP="00FC35B3" w:rsidR="00FC35B3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FC35B3" w:rsidP="00FC35B3" w:rsidR="00FC35B3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FC35B3" w:rsidP="00FC35B3" w:rsidR="00FC35B3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FC35B3" w:rsidP="00FC35B3" w:rsidR="00FC35B3">
      <w:pPr>
        <w:jc w:val="both"/>
        <w:rPr>
          <w:sz w:val="23"/>
          <w:szCs w:val="23"/>
        </w:rPr>
      </w:pPr>
    </w:p>
    <w:p w:rsidRDefault="00FC35B3" w:rsidP="00FC35B3" w:rsidR="00FC35B3" w:rsidRPr="004C4B9E">
      <w:pPr>
        <w:jc w:val="both"/>
        <w:rPr>
          <w:sz w:val="23"/>
          <w:szCs w:val="23"/>
        </w:rPr>
      </w:pPr>
    </w:p>
    <w:p w:rsidRDefault="00FC35B3" w:rsidP="00FC35B3" w:rsidR="00FC35B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FC35B3" w:rsidP="00FC35B3" w:rsidR="00FC35B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FC35B3" w:rsidP="00FC35B3" w:rsidR="00FC35B3" w:rsidRPr="004C4B9E">
      <w:pPr>
        <w:jc w:val="both"/>
        <w:rPr>
          <w:sz w:val="23"/>
          <w:szCs w:val="23"/>
        </w:rPr>
      </w:pPr>
    </w:p>
    <w:p w:rsidRDefault="00FC35B3" w:rsidP="00FC35B3" w:rsidR="00FC35B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FC35B3" w:rsidP="00FC35B3" w:rsidR="00FC35B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FC35B3" w:rsidP="00FC35B3" w:rsidR="00FC35B3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MAGNUS NAUTICUS d.o.o., Rovinj, Trg ulika 2</w:t>
      </w:r>
    </w:p>
    <w:p w:rsidRDefault="00FC35B3" w:rsidP="00FC35B3" w:rsidR="00FC35B3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Alessandro Marchi, na adresi dužnika</w:t>
      </w:r>
    </w:p>
    <w:p w:rsidRDefault="00FC35B3" w:rsidP="00FC35B3" w:rsidR="00FC35B3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611DD1" w:rsidR="00500701"/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DD1" w:rsidR="00000000">
      <w:r>
        <w:separator/>
      </w:r>
    </w:p>
  </w:endnote>
  <w:endnote w:id="0" w:type="continuationSeparator">
    <w:p w:rsidRDefault="00611DD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DD1" w:rsidR="00000000">
      <w:r>
        <w:separator/>
      </w:r>
    </w:p>
  </w:footnote>
  <w:footnote w:id="0" w:type="continuationSeparator">
    <w:p w:rsidRDefault="00611DD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C35B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611DD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35B3"/>
    <w:rsid w:val="00554328"/>
    <w:rsid w:val="00611DD1"/>
    <w:rsid w:val="00985388"/>
    <w:rsid w:val="00FC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35B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35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35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35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35B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DD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DD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DD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DD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35B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35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35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35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35B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DD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DD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DD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DD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NAUTICUS d.o.o. ROVINJ</izvorni_sadrzaj>
    <derivirana_varijabla naziv="DomainObject.Predmet.ProtustrankaFormated_1">  MAGNUS NAUTICUS d.o.o. ROVINJ</derivirana_varijabla>
  </DomainObject.Predmet.ProtustrankaFormated>
  <DomainObject.Predmet.ProtustrankaFormatedOIB>
    <izvorni_sadrzaj>  MAGNUS NAUTICUS d.o.o. ROVINJ, OIB 84936709529</izvorni_sadrzaj>
    <derivirana_varijabla naziv="DomainObject.Predmet.ProtustrankaFormatedOIB_1">  MAGNUS NAUTICUS d.o.o. ROVINJ, OIB 84936709529</derivirana_varijabla>
  </DomainObject.Predmet.ProtustrankaFormatedOIB>
  <DomainObject.Predmet.ProtustrankaFormatedWithAdress>
    <izvorni_sadrzaj> MAGNUS NAUTICUS d.o.o. ROVINJ, Trg ulika 2, 52210 Rovinj</izvorni_sadrzaj>
    <derivirana_varijabla naziv="DomainObject.Predmet.ProtustrankaFormatedWithAdress_1"> MAGNUS NAUTICUS d.o.o. ROVINJ, Trg ulika 2, 52210 Rovinj</derivirana_varijabla>
  </DomainObject.Predmet.ProtustrankaFormatedWithAdress>
  <DomainObject.Predmet.ProtustrankaFormatedWithAdressOIB>
    <izvorni_sadrzaj> MAGNUS NAUTICUS d.o.o. ROVINJ, OIB 84936709529, Trg ulika 2, 52210 Rovinj</izvorni_sadrzaj>
    <derivirana_varijabla naziv="DomainObject.Predmet.ProtustrankaFormatedWithAdressOIB_1"> MAGNUS NAUTICUS d.o.o. ROVINJ, OIB 84936709529, Trg ulika 2, 52210 Rovinj</derivirana_varijabla>
  </DomainObject.Predmet.ProtustrankaFormatedWithAdressOIB>
  <DomainObject.Predmet.ProtustrankaWithAdress>
    <izvorni_sadrzaj>MAGNUS NAUTICUS d.o.o. ROVINJ Trg ulika 2, 52210 Rovinj</izvorni_sadrzaj>
    <derivirana_varijabla naziv="DomainObject.Predmet.ProtustrankaWithAdress_1">MAGNUS NAUTICUS d.o.o. ROVINJ Trg ulika 2, 52210 Rovinj</derivirana_varijabla>
  </DomainObject.Predmet.ProtustrankaWithAdress>
  <DomainObject.Predmet.ProtustrankaWithAdressOIB>
    <izvorni_sadrzaj>MAGNUS NAUTICUS d.o.o. ROVINJ, OIB 84936709529, Trg ulika 2, 52210 Rovinj</izvorni_sadrzaj>
    <derivirana_varijabla naziv="DomainObject.Predmet.ProtustrankaWithAdressOIB_1">MAGNUS NAUTICUS d.o.o. ROVINJ, OIB 84936709529, Trg ulika 2, 52210 Rovinj</derivirana_varijabla>
  </DomainObject.Predmet.ProtustrankaWithAdressOIB>
  <DomainObject.Predmet.ProtustrankaNazivFormated>
    <izvorni_sadrzaj>MAGNUS NAUTICUS d.o.o. ROVINJ</izvorni_sadrzaj>
    <derivirana_varijabla naziv="DomainObject.Predmet.ProtustrankaNazivFormated_1">MAGNUS NAUTICUS d.o.o. ROVINJ</derivirana_varijabla>
  </DomainObject.Predmet.ProtustrankaNazivFormated>
  <DomainObject.Predmet.ProtustrankaNazivFormatedOIB>
    <izvorni_sadrzaj>MAGNUS NAUTICUS d.o.o. ROVINJ, OIB 84936709529</izvorni_sadrzaj>
    <derivirana_varijabla naziv="DomainObject.Predmet.ProtustrankaNazivFormatedOIB_1">MAGNUS NAUTICUS d.o.o. ROVINJ, OIB 84936709529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114235.87</izvorni_sadrzaj>
    <derivirana_varijabla naziv="DomainObject.Predmet.TrenutnaVrijednost_1">114235.87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MAGNUS NAUTICUS d.o.o. ROVINJ</item>
    </izvorni_sadrzaj>
    <derivirana_varijabla naziv="DomainObject.Predmet.ProtuStrankaListFormated_1">
      <item>MAGNUS NAUTICUS d.o.o. ROVINJ</item>
    </derivirana_varijabla>
  </DomainObject.Predmet.ProtuStrankaListFormated>
  <DomainObject.Predmet.ProtuStrankaListFormatedOIB>
    <izvorni_sadrzaj>
      <item>MAGNUS NAUTICUS d.o.o. ROVINJ, OIB 84936709529</item>
    </izvorni_sadrzaj>
    <derivirana_varijabla naziv="DomainObject.Predmet.ProtuStrankaListFormatedOIB_1">
      <item>MAGNUS NAUTICUS d.o.o. ROVINJ, OIB 84936709529</item>
    </derivirana_varijabla>
  </DomainObject.Predmet.ProtuStrankaListFormatedOIB>
  <DomainObject.Predmet.ProtuStrankaListFormatedWithAdress>
    <izvorni_sadrzaj>
      <item>MAGNUS NAUTICUS d.o.o. ROVINJ, Trg ulika 2, 52210 Rovinj</item>
    </izvorni_sadrzaj>
    <derivirana_varijabla naziv="DomainObject.Predmet.ProtuStrankaListFormatedWithAdress_1">
      <item>MAGNUS NAUTICUS d.o.o. ROVINJ, Trg ulika 2, 52210 Rovinj</item>
    </derivirana_varijabla>
  </DomainObject.Predmet.ProtuStrankaListFormatedWithAdress>
  <DomainObject.Predmet.ProtuStrankaListFormatedWithAdressOIB>
    <izvorni_sadrzaj>
      <item>MAGNUS NAUTICUS d.o.o. ROVINJ, OIB 84936709529, Trg ulika 2, 52210 Rovinj</item>
    </izvorni_sadrzaj>
    <derivirana_varijabla naziv="DomainObject.Predmet.ProtuStrankaListFormatedWithAdressOIB_1">
      <item>MAGNUS NAUTICUS d.o.o. ROVINJ, OIB 84936709529, Trg ulika 2, 52210 Rovinj</item>
    </derivirana_varijabla>
  </DomainObject.Predmet.ProtuStrankaListFormatedWithAdressOIB>
  <DomainObject.Predmet.ProtuStrankaListNazivFormated>
    <izvorni_sadrzaj>
      <item>MAGNUS NAUTICUS d.o.o. ROVINJ</item>
    </izvorni_sadrzaj>
    <derivirana_varijabla naziv="DomainObject.Predmet.ProtuStrankaListNazivFormated_1">
      <item>MAGNUS NAUTICUS d.o.o. ROVINJ</item>
    </derivirana_varijabla>
  </DomainObject.Predmet.ProtuStrankaListNazivFormated>
  <DomainObject.Predmet.ProtuStrankaListNazivFormatedOIB>
    <izvorni_sadrzaj>
      <item>MAGNUS NAUTICUS d.o.o. ROVINJ, OIB 84936709529</item>
    </izvorni_sadrzaj>
    <derivirana_varijabla naziv="DomainObject.Predmet.ProtuStrankaListNazivFormatedOIB_1">
      <item>MAGNUS NAUTICUS d.o.o. ROVINJ, OIB 84936709529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MAGNUS NAUTICUS d.o.o. ROVINJ</izvorni_sadrzaj>
    <derivirana_varijabla naziv="DomainObject.Predmet.ProtustrankaIDrugi_1">MAGNUS NAUTICUS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MAGNUS NAUTICUS d.o.o. ROVINJ, OIB 84936709529, Trg ulika 2, 52210 Rovinj</izvorni_sadrzaj>
    <derivirana_varijabla naziv="DomainObject.Predmet.ProtustrankaIDrugiAdressOIB_1">MAGNUS NAUTICUS d.o.o. ROVINJ, OIB 84936709529, Trg ulika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MAGNUS NAUTICUS d.o.o. ROVINJ</item>
    </izvorni_sadrzaj>
    <derivirana_varijabla naziv="DomainObject.Predmet.SudioniciListNaziv_1">
      <item>FINANCIJSKA AGENCIJA, RC RIJEKA, PODRUŽNICA PULA, PULA</item>
      <item>MAGNUS NAUTICUS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MAGNUS NAUTICUS d.o.o. ROVINJ, OIB 84936709529, Trg ulika 2,52210 Rovinj</item>
    </izvorni_sadrzaj>
    <derivirana_varijabla naziv="DomainObject.Predmet.SudioniciListAdressOIB_1">
      <item>FINANCIJSKA AGENCIJA, RC RIJEKA, PODRUŽNICA PULA, PULA, OIB 85821130368, Giardini 5,52100 Pula</item>
      <item>MAGNUS NAUTICUS d.o.o. ROVINJ, OIB 84936709529, Trg ulika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84936709529</item>
    </izvorni_sadrzaj>
    <derivirana_varijabla naziv="DomainObject.Predmet.SudioniciListNazivOIB_1">
      <item>, OIB 85821130368</item>
      <item>, OIB 84936709529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1587</properties:Characters>
  <properties:Lines>48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2016-04-14T07:03:00Z</dcterms:created>
  <dc:creator>Jasmina Matika</dc:creator>
  <cp:lastModifiedBy>Jasmina Matika</cp:lastModifiedBy>
  <dcterms:modified xmlns:xsi="http://www.w3.org/2001/XMLSchema-instance" xsi:type="dcterms:W3CDTF">2016-04-14T07:09:00Z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