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1804" w14:paraId="b65180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93130F">
        <w:t>502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93130F">
        <w:t>502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3130F">
        <w:t>TERRA NATURALIS d.o.o., OIB 55183471852, Zagreb, Heinzelova 3.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3130F">
        <w:t>247,00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53FB"/>
    <w:rsid w:val="00A9783B"/>
    <w:rsid w:val="00AF31FC"/>
    <w:rsid w:val="00B00AAF"/>
    <w:rsid w:val="00B37548"/>
    <w:rsid w:val="00B837D7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7502</izvorni_sadrzaj>
    <derivirana_varijabla naziv="DomainObject.Predmet.Broj_1">7502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St-7502/2015</izvorni_sadrzaj>
    <derivirana_varijabla naziv="DomainObject.Predmet.OznakaBroj_1">St-7502/2015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NATURALIS d.o.o. zastupanog po punomoćniku Veno Vrbanović</izvorni_sadrzaj>
    <derivirana_varijabla naziv="DomainObject.Predmet.ProtustrankaFormated_1">  TERRA NATURALIS d.o.o. zastupanog po punomoćniku Veno Vrbanović</derivirana_varijabla>
  </DomainObject.Predmet.ProtustrankaFormated>
  <DomainObject.Predmet.ProtustrankaFormatedOIB>
    <izvorni_sadrzaj>  TERRA NATURALIS d.o.o., OIB 55183471852 zastupanog po punomoćniku Veno Vrbanović</izvorni_sadrzaj>
    <derivirana_varijabla naziv="DomainObject.Predmet.ProtustrankaFormatedOIB_1">  TERRA NATURALIS d.o.o., OIB 55183471852 zastupanog po punomoćniku Veno Vrbanović</derivirana_varijabla>
  </DomainObject.Predmet.ProtustrankaFormatedOIB>
  <DomainObject.Predmet.ProtustrankaFormatedWithAdress>
    <izvorni_sadrzaj> TERRA NATURALIS d.o.o., Heinzelova 3, 10000 Zagreb zastupanog po punomoćniku Veno Vrbanović</izvorni_sadrzaj>
    <derivirana_varijabla naziv="DomainObject.Predmet.ProtustrankaFormatedWithAdress_1"> TERRA NATURALIS d.o.o., Heinzelova 3, 10000 Zagreb zastupanog po punomoćniku Veno Vrbanović</derivirana_varijabla>
  </DomainObject.Predmet.ProtustrankaFormatedWithAdress>
  <DomainObject.Predmet.ProtustrankaFormatedWithAdressOIB>
    <izvorni_sadrzaj> TERRA NATURALIS d.o.o., OIB 55183471852, Heinzelova 3, 10000 Zagreb zastupanog po punomoćniku Veno Vrbanović</izvorni_sadrzaj>
    <derivirana_varijabla naziv="DomainObject.Predmet.ProtustrankaFormatedWithAdressOIB_1"> TERRA NATURALIS d.o.o., OIB 55183471852, Heinzelova 3, 10000 Zagreb zastupanog po punomoćniku Veno Vrbanović</derivirana_varijabla>
  </DomainObject.Predmet.ProtustrankaFormatedWithAdressOIB>
  <DomainObject.Predmet.ProtustrankaWithAdress>
    <izvorni_sadrzaj>TERRA NATURALIS d.o.o. Heinzelova 3, 10000 Zagreb</izvorni_sadrzaj>
    <derivirana_varijabla naziv="DomainObject.Predmet.ProtustrankaWithAdress_1">TERRA NATURALIS d.o.o. Heinzelova 3, 10000 Zagreb</derivirana_varijabla>
  </DomainObject.Predmet.ProtustrankaWithAdress>
  <DomainObject.Predmet.ProtustrankaWithAdressOIB>
    <izvorni_sadrzaj>TERRA NATURALIS d.o.o., OIB 55183471852, Heinzelova 3, 10000 Zagreb</izvorni_sadrzaj>
    <derivirana_varijabla naziv="DomainObject.Predmet.ProtustrankaWithAdressOIB_1">TERRA NATURALIS d.o.o., OIB 55183471852, Heinzelova 3, 10000 Zagreb</derivirana_varijabla>
  </DomainObject.Predmet.ProtustrankaWithAdressOIB>
  <DomainObject.Predmet.ProtustrankaNazivFormated>
    <izvorni_sadrzaj>TERRA NATURALIS d.o.o.</izvorni_sadrzaj>
    <derivirana_varijabla naziv="DomainObject.Predmet.ProtustrankaNazivFormated_1">TERRA NATURALIS d.o.o.</derivirana_varijabla>
  </DomainObject.Predmet.ProtustrankaNazivFormated>
  <DomainObject.Predmet.ProtustrankaNazivFormatedOIB>
    <izvorni_sadrzaj>TERRA NATURALIS d.o.o., OIB 55183471852</izvorni_sadrzaj>
    <derivirana_varijabla naziv="DomainObject.Predmet.ProtustrankaNazivFormatedOIB_1">TERRA NATURALIS d.o.o., OIB 55183471852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NATURALIS d.o.o. zastupanog po punomoćniku Veno Vrbanović</item>
    </izvorni_sadrzaj>
    <derivirana_varijabla naziv="DomainObject.Predmet.ProtuStrankaListFormated_1">
      <item>TERRA NATURALIS d.o.o. zastupanog po punomoćniku Veno Vrbanović</item>
    </derivirana_varijabla>
  </DomainObject.Predmet.ProtuStrankaListFormated>
  <DomainObject.Predmet.ProtuStrankaListFormatedOIB>
    <izvorni_sadrzaj>
      <item>TERRA NATURALIS d.o.o., OIB 55183471852 zastupanog po punomoćniku Veno Vrbanović</item>
    </izvorni_sadrzaj>
    <derivirana_varijabla naziv="DomainObject.Predmet.ProtuStrankaListFormatedOIB_1">
      <item>TERRA NATURALIS d.o.o., OIB 55183471852 zastupanog po punomoćniku Veno Vrbanović</item>
    </derivirana_varijabla>
  </DomainObject.Predmet.ProtuStrankaListFormatedOIB>
  <DomainObject.Predmet.ProtuStrankaListFormatedWithAdress>
    <izvorni_sadrzaj>
      <item>TERRA NATURALIS d.o.o., Heinzelova 3, 10000 Zagreb zastupanog po punomoćniku Veno Vrbanović</item>
    </izvorni_sadrzaj>
    <derivirana_varijabla naziv="DomainObject.Predmet.ProtuStrankaListFormatedWithAdress_1">
      <item>TERRA NATURALIS d.o.o., Heinzelova 3, 10000 Zagreb zastupanog po punomoćniku Veno Vrbanović</item>
    </derivirana_varijabla>
  </DomainObject.Predmet.ProtuStrankaListFormatedWithAdress>
  <DomainObject.Predmet.ProtuStrankaListFormatedWithAdressOIB>
    <izvorni_sadrzaj>
      <item>TERRA NATURALIS d.o.o., OIB 55183471852, Heinzelova 3, 10000 Zagreb zastupanog po punomoćniku Veno Vrbanović</item>
    </izvorni_sadrzaj>
    <derivirana_varijabla naziv="DomainObject.Predmet.ProtuStrankaListFormatedWithAdressOIB_1">
      <item>TERRA NATURALIS d.o.o., OIB 55183471852, Heinzelova 3, 10000 Zagreb zastupanog po punomoćniku Veno Vrbanović</item>
    </derivirana_varijabla>
  </DomainObject.Predmet.ProtuStrankaListFormatedWithAdressOIB>
  <DomainObject.Predmet.ProtuStrankaListNazivFormated>
    <izvorni_sadrzaj>
      <item>TERRA NATURALIS d.o.o.</item>
    </izvorni_sadrzaj>
    <derivirana_varijabla naziv="DomainObject.Predmet.ProtuStrankaListNazivFormated_1">
      <item>TERRA NATURALIS d.o.o.</item>
    </derivirana_varijabla>
  </DomainObject.Predmet.ProtuStrankaListNazivFormated>
  <DomainObject.Predmet.ProtuStrankaListNazivFormatedOIB>
    <izvorni_sadrzaj>
      <item>TERRA NATURALIS d.o.o., OIB 55183471852</item>
    </izvorni_sadrzaj>
    <derivirana_varijabla naziv="DomainObject.Predmet.ProtuStrankaListNazivFormatedOIB_1">
      <item>TERRA NATURALIS d.o.o., OIB 55183471852</item>
    </derivirana_varijabla>
  </DomainObject.Predmet.ProtuStrankaListNazivFormatedOIB>
  <DomainObject.Predmet.OstaliListFormated>
    <izvorni_sadrzaj>
      <item>Veno Vrbanović punomoćnik sudionika u postupku TERRA NATURALIS d.o.o.</item>
    </izvorni_sadrzaj>
    <derivirana_varijabla naziv="DomainObject.Predmet.OstaliListFormated_1">
      <item>Veno Vrbanović punomoćnik sudionika u postupku TERRA NATURALIS d.o.o.</item>
    </derivirana_varijabla>
  </DomainObject.Predmet.OstaliListFormated>
  <DomainObject.Predmet.OstaliListFormatedOIB>
    <izvorni_sadrzaj>
      <item>Veno Vrbanović, OIB 46147942047 punomoćnik sudionika u postupku TERRA NATURALIS d.o.o.</item>
    </izvorni_sadrzaj>
    <derivirana_varijabla naziv="DomainObject.Predmet.OstaliListFormatedOIB_1">
      <item>Veno Vrbanović, OIB 46147942047 punomoćnik sudionika u postupku TERRA NATURALIS d.o.o.</item>
    </derivirana_varijabla>
  </DomainObject.Predmet.OstaliListFormatedOIB>
  <DomainObject.Predmet.OstaliListFormatedWithAdress>
    <izvorni_sadrzaj>
      <item>Veno Vrbanović, Pirovec Gornji 54, 10000 Zagreb punomoćnik sudionika u postupku TERRA NATURALIS d.o.o.</item>
    </izvorni_sadrzaj>
    <derivirana_varijabla naziv="DomainObject.Predmet.OstaliListFormatedWithAdress_1">
      <item>Veno Vrbanović, Pirovec Gornji 54, 10000 Zagreb punomoćnik sudionika u postupku TERRA NATURALIS d.o.o.</item>
    </derivirana_varijabla>
  </DomainObject.Predmet.OstaliListFormatedWithAdress>
  <DomainObject.Predmet.OstaliListFormatedWithAdressOIB>
    <izvorni_sadrzaj>
      <item>Veno Vrbanović, OIB 46147942047, Pirovec Gornji 54, 10000 Zagreb punomoćnik sudionika u postupku TERRA NATURALIS d.o.o.</item>
    </izvorni_sadrzaj>
    <derivirana_varijabla naziv="DomainObject.Predmet.OstaliListFormatedWithAdressOIB_1">
      <item>Veno Vrbanović, OIB 46147942047, Pirovec Gornji 54, 10000 Zagreb punomoćnik sudionika u postupku TERRA NATURALIS d.o.o.</item>
    </derivirana_varijabla>
  </DomainObject.Predmet.OstaliListFormatedWithAdressOIB>
  <DomainObject.Predmet.OstaliListNazivFormated>
    <izvorni_sadrzaj>
      <item>Veno Vrbanović</item>
    </izvorni_sadrzaj>
    <derivirana_varijabla naziv="DomainObject.Predmet.OstaliListNazivFormated_1">
      <item>Veno Vrbanović</item>
    </derivirana_varijabla>
  </DomainObject.Predmet.OstaliListNazivFormated>
  <DomainObject.Predmet.OstaliListNazivFormatedOIB>
    <izvorni_sadrzaj>
      <item>Veno Vrbanović, OIB 46147942047</item>
    </izvorni_sadrzaj>
    <derivirana_varijabla naziv="DomainObject.Predmet.OstaliListNazivFormatedOIB_1">
      <item>Veno Vrbanović, OIB 46147942047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NATURALIS d.o.o.</izvorni_sadrzaj>
    <derivirana_varijabla naziv="DomainObject.Predmet.ProtustrankaIDrugi_1">TERRA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NATURALIS d.o.o., OIB 55183471852, Heinzelova 3, 10000 Zagreb</izvorni_sadrzaj>
    <derivirana_varijabla naziv="DomainObject.Predmet.ProtustrankaIDrugiAdressOIB_1">TERRA NATURALIS d.o.o., OIB 55183471852, Heinzelova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NATURALIS d.o.o.</item>
      <item>Veno Vrbanović</item>
    </izvorni_sadrzaj>
    <derivirana_varijabla naziv="DomainObject.Predmet.SudioniciListNaziv_1">
      <item>FINA Regionalni centar Zagreb</item>
      <item>TERRA NATURALIS d.o.o.</item>
      <item>Veno Vrbanović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NATURALIS d.o.o., OIB 55183471852, Heinzelova 3,10000 Zagreb</item>
      <item>Veno Vrbanović, OIB 46147942047, Pirovec Gornji 54,10000 Zagreb</item>
    </izvorni_sadrzaj>
    <derivirana_varijabla naziv="DomainObject.Predmet.SudioniciListAdressOIB_1">
      <item>FINA Regionalni centar Zagreb, OIB 85821130368, Trg svibanjskih žrtava 1995. 1,10000 Zagreb</item>
      <item>TERRA NATURALIS d.o.o., OIB 55183471852, Heinzelova 3,10000 Zagreb</item>
      <item>Veno Vrbanović, OIB 46147942047, Pirovec Gornji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55183471852</item>
      <item>, OIB 46147942047</item>
    </izvorni_sadrzaj>
    <derivirana_varijabla naziv="DomainObject.Predmet.SudioniciListNazivOIB_1">
      <item>, OIB 85821130368</item>
      <item>, OIB 55183471852</item>
      <item>, OIB 46147942047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8279F-6659-45A3-A2C9-F600128FE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47</properties:Lines>
  <properties:Paragraphs>17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2016-01-19T08:17:00Z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