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c5c4" w14:paraId="e8cc5c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01E2" w:rsidP="007C01E2" w:rsidR="007C01E2">
      <w:pPr>
        <w:pStyle w:val="Bezproreda"/>
        <w:jc w:val="right"/>
        <w:rPr>
          <w:b/>
        </w:rPr>
      </w:pPr>
      <w:r>
        <w:rPr>
          <w:b/>
        </w:rPr>
        <w:t>3 St-499/2015-14</w:t>
      </w:r>
    </w:p>
    <w:p w:rsidRDefault="007C01E2" w:rsidP="007C01E2" w:rsidR="007C01E2">
      <w:pPr>
        <w:pStyle w:val="Bezproreda"/>
        <w:jc w:val="right"/>
        <w:rPr>
          <w:b/>
        </w:rPr>
      </w:pPr>
    </w:p>
    <w:p w:rsidRDefault="007C01E2" w:rsidP="007C01E2" w:rsidR="007C01E2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7C01E2" w:rsidP="007C01E2" w:rsidR="007C01E2">
      <w:pPr>
        <w:pStyle w:val="Bezproreda"/>
        <w:jc w:val="center"/>
        <w:rPr>
          <w:b/>
        </w:rPr>
      </w:pPr>
    </w:p>
    <w:p w:rsidRDefault="007C01E2" w:rsidP="007C01E2" w:rsidR="007C01E2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7C01E2" w:rsidP="007C01E2" w:rsidR="007C01E2">
      <w:pPr>
        <w:ind w:firstLine="851"/>
        <w:jc w:val="both"/>
      </w:pPr>
      <w:r>
        <w:t xml:space="preserve">TRGOVAČKI SUD U BJELOVARU, OIB: 07942269267, po stečajnom sucu Sanjani Zorinc, u stečajnom postupku nad Stečajnom masom iza ANETA d.o.o. u stečaju, Bjelovar, Josipa Jelačića 12, OIB: 43711625668, dana 31. kolovoza 2017. godine  </w:t>
      </w:r>
    </w:p>
    <w:p w:rsidRDefault="007C01E2" w:rsidP="007C01E2" w:rsidR="007C01E2">
      <w:pPr>
        <w:jc w:val="center"/>
        <w:rPr>
          <w:b/>
        </w:rPr>
      </w:pPr>
      <w:r>
        <w:rPr>
          <w:b/>
        </w:rPr>
        <w:t>r i j e š i o   j e</w:t>
      </w:r>
    </w:p>
    <w:p w:rsidRDefault="007C01E2" w:rsidP="007C01E2" w:rsidR="007C01E2">
      <w:pPr>
        <w:ind w:firstLine="708"/>
        <w:jc w:val="both"/>
      </w:pPr>
      <w:r>
        <w:t xml:space="preserve">I. Određuje se prodaja nekretnine, vlasništvo dužnika ANETA d.o.o. za proizvodnju, trgovinu i usluge, Orahovica, Matije Gupca 5, OIB 83639653641 čiji je pravni sljednik sada Stečajna masa iza ANETA d.o.o. u stečaju, Bjelovar, Josipa Jelačića 12, OIB 43711625668 upisane u zk. ul. br. 3526 broj poduloška 166, zgrada II, u Orahovici, Tržno opskrbni centar, sagrađena na katastarskoj čestici 698/33 - poslovni prostor u zgradi II, tip 6., ukupne površine 26,65 m2, u stečajnom postupku uz odgovarajuću primjenu pravila ovršnog postupka o ovrsi na nekretnini. </w:t>
      </w:r>
    </w:p>
    <w:p w:rsidRDefault="007C01E2" w:rsidP="007C01E2" w:rsidR="007C01E2">
      <w:pPr>
        <w:ind w:firstLine="708"/>
        <w:jc w:val="both"/>
      </w:pPr>
      <w:r>
        <w:t xml:space="preserve">II. U zemljišnim knjigama Općinskog suda u Virovitici, zemljišnoknjižni odjel Orahovica upisat će se zabilježba rješenja o prodaji nekretnina. </w:t>
      </w:r>
    </w:p>
    <w:p w:rsidRDefault="007C01E2" w:rsidP="007C01E2" w:rsidR="007C01E2">
      <w:pPr>
        <w:jc w:val="center"/>
        <w:rPr>
          <w:b/>
        </w:rPr>
      </w:pPr>
      <w:r>
        <w:rPr>
          <w:b/>
        </w:rPr>
        <w:t>Obrazloženje</w:t>
      </w:r>
    </w:p>
    <w:p w:rsidRDefault="007C01E2" w:rsidP="007C01E2" w:rsidR="007C01E2">
      <w:pPr>
        <w:pStyle w:val="Bezproreda"/>
        <w:jc w:val="both"/>
      </w:pPr>
      <w:r>
        <w:tab/>
        <w:t>Rješenjem ovog suda 3 St-499/2015-14 od 31. kolovoza 2017. godine nastavljen je postupak radi unovčenja naknadno pronađene imovine na kojoj postoji založno pravo te naknadne diobe nad Stečajnom masom iza stečajnog dužnika ANETA d.o.o. u Bjelovaru, Josipa Jelačića 12. Stečajna masa iza ANETA d.o.o. u stečaju, Bjelovar, J. Jelačića 12, OIB 45326148829 pravni je sljednik stečajnog dužnika ANETA d.o.o. Orahovica, Matije Gupca 5, odnosno upisanog vlasnika nekretnina ANETA d.o.o. Orahovica, Matije Gupca 5, OIB 83639653641.</w:t>
      </w:r>
    </w:p>
    <w:p w:rsidRDefault="007C01E2" w:rsidP="007C01E2" w:rsidR="007C01E2">
      <w:pPr>
        <w:pStyle w:val="Bezproreda"/>
        <w:jc w:val="both"/>
      </w:pPr>
      <w:r>
        <w:tab/>
        <w:t>Stečajni upravitelj je u podnesku od 20. travnja 2017. godine predložio prodaju nekretnina navedenih u izreci ovog rješenja u stečajnom postupku, sa čime se usuglasio založni vjerovnik REPUBLIKA HRVATSKA, MINISTARSTVO FINANCIJA, POREZNA UPRAVA, PODRUČNI URED VIROVITICA.</w:t>
      </w:r>
    </w:p>
    <w:p w:rsidRDefault="007C01E2" w:rsidP="007C01E2" w:rsidR="007C01E2">
      <w:pPr>
        <w:pStyle w:val="Bezproreda"/>
        <w:jc w:val="both"/>
      </w:pPr>
      <w:r>
        <w:tab/>
        <w:t>S obzirom na navedeno, temeljem čl. 247. st. 1., 2. i 3. u vezi sa čl. 133. Stečajnog zakona("Narodne novine" br. 71/15, dalje SZ) riješeno je kao u izreci.</w:t>
      </w:r>
    </w:p>
    <w:p w:rsidRDefault="007C01E2" w:rsidP="007C01E2" w:rsidR="007C01E2">
      <w:pPr>
        <w:pStyle w:val="Bezproreda"/>
        <w:jc w:val="both"/>
      </w:pPr>
    </w:p>
    <w:p w:rsidRDefault="007C01E2" w:rsidP="007C01E2" w:rsidR="007C01E2">
      <w:pPr>
        <w:pStyle w:val="Bezproreda"/>
        <w:jc w:val="center"/>
      </w:pPr>
      <w:r>
        <w:t>U Bjelovaru, 31. kolovoza 2017. godine</w:t>
      </w:r>
    </w:p>
    <w:p w:rsidRDefault="007C01E2" w:rsidP="007C01E2" w:rsidR="007C01E2">
      <w:pPr>
        <w:pStyle w:val="Bezproreda"/>
        <w:jc w:val="center"/>
        <w:rPr>
          <w:rFonts w:cstheme="minorBidi"/>
        </w:rPr>
      </w:pPr>
    </w:p>
    <w:p w:rsidRDefault="007C01E2" w:rsidP="007C01E2" w:rsidR="007C01E2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7C01E2" w:rsidP="007C01E2" w:rsidR="007C01E2">
      <w:pPr>
        <w:pStyle w:val="Bezproreda"/>
      </w:pPr>
      <w:r>
        <w:t xml:space="preserve">                                                                                                    SANJANA ZORINC                                              </w:t>
      </w:r>
      <w:r>
        <w:tab/>
        <w:t xml:space="preserve">         </w:t>
      </w:r>
    </w:p>
    <w:p w:rsidRDefault="007C01E2" w:rsidP="007C01E2" w:rsidR="007C01E2">
      <w:pPr>
        <w:pStyle w:val="Bezproreda"/>
      </w:pPr>
    </w:p>
    <w:p w:rsidRDefault="007C01E2" w:rsidP="007C01E2" w:rsidR="007C01E2">
      <w:pPr>
        <w:jc w:val="center"/>
      </w:pPr>
      <w:r>
        <w:lastRenderedPageBreak/>
        <w:t>-2-</w:t>
      </w:r>
    </w:p>
    <w:p w:rsidRDefault="007C01E2" w:rsidP="007C01E2" w:rsidR="007C01E2">
      <w:pPr>
        <w:jc w:val="right"/>
        <w:rPr>
          <w:b/>
        </w:rPr>
      </w:pPr>
      <w:r>
        <w:rPr>
          <w:b/>
        </w:rPr>
        <w:t>3 St-499/2015-14</w:t>
      </w:r>
    </w:p>
    <w:p w:rsidRDefault="007C01E2" w:rsidP="007C01E2" w:rsidR="007C01E2">
      <w:pPr>
        <w:pStyle w:val="Bezproreda"/>
        <w:rPr>
          <w:b/>
        </w:rPr>
      </w:pPr>
    </w:p>
    <w:p w:rsidRDefault="007C01E2" w:rsidP="007C01E2" w:rsidR="007C01E2">
      <w:pPr>
        <w:pStyle w:val="Bezproreda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C01E2" w:rsidP="007C01E2" w:rsidR="007C01E2">
      <w:pPr>
        <w:pStyle w:val="Bezproreda"/>
      </w:pPr>
    </w:p>
    <w:p w:rsidRDefault="007C01E2" w:rsidP="007C01E2" w:rsidR="007C01E2">
      <w:pPr>
        <w:pStyle w:val="Bezproreda"/>
      </w:pPr>
      <w:r>
        <w:t>Rj.</w:t>
      </w:r>
    </w:p>
    <w:p w:rsidRDefault="007C01E2" w:rsidP="007C01E2" w:rsidR="007C01E2">
      <w:pPr>
        <w:pStyle w:val="Bezproreda"/>
      </w:pPr>
      <w:r>
        <w:t>Dna: - stečajnom upravitelju putem e-oglasne ploče i putem pošte</w:t>
      </w:r>
    </w:p>
    <w:p w:rsidRDefault="007C01E2" w:rsidP="007C01E2" w:rsidR="007C01E2">
      <w:pPr>
        <w:pStyle w:val="Bezproreda"/>
        <w:ind w:left="540"/>
      </w:pPr>
      <w:r>
        <w:t xml:space="preserve">- razlučnom vjerovniku putem e-oglasne ploče  </w:t>
      </w:r>
    </w:p>
    <w:p w:rsidRDefault="007C01E2" w:rsidP="007C01E2" w:rsidR="007C01E2">
      <w:pPr>
        <w:pStyle w:val="Bezproreda"/>
      </w:pPr>
      <w:r>
        <w:t xml:space="preserve">         -Općinskom sudu u Virovitici, zamljišnoknjižnom odjelu Orahovica – po pravomoćnosti </w:t>
      </w:r>
    </w:p>
    <w:p w:rsidRDefault="007C01E2" w:rsidP="007C01E2" w:rsidR="007C01E2">
      <w:pPr>
        <w:pStyle w:val="Bezproreda"/>
      </w:pPr>
      <w:r>
        <w:t xml:space="preserve">         - e-oglasna ploča</w:t>
      </w:r>
    </w:p>
    <w:p w:rsidRDefault="007C01E2" w:rsidP="007C01E2" w:rsidR="007C01E2">
      <w:pPr>
        <w:pStyle w:val="Bezproreda"/>
      </w:pPr>
      <w:r>
        <w:t>Bj. 31.8.2017.</w:t>
      </w:r>
    </w:p>
    <w:p w:rsidRDefault="007C01E2" w:rsidP="007C01E2" w:rsidR="007C01E2"/>
    <w:p w:rsidRDefault="00AE649C" w:rsidP="007C01E2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1E2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4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St-499/2015-14</izvorni_sadrzaj>
    <derivirana_varijabla naziv="DomainObject.Oznaka_1">St-499/2015-14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travnja 2016.</izvorni_sadrzaj>
    <derivirana_varijabla naziv="DomainObject.Predmet.DatumArhiviranja_1">7.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travnja 2016.</izvorni_sadrzaj>
    <derivirana_varijabla naziv="DomainObject.Predmet.DatumZatvaranja_1">7.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hr.ibm.icms.common.model.sluzbeneosobe.Referada@1a011a01[id=5718, dbStatus=null, naziv=referada 3, oznaka=null, sudac=null] &lt;-hr.ibm.icms.common.model.sluzbeneosobe.Referada@1a011a01[status dodjele: =false]</izvorni_sadrzaj>
    <derivirana_varijabla naziv="DomainObject.Predmet.MjestoCuvanja_1">hr.ibm.icms.common.model.sluzbeneosobe.Referada@1a011a01[id=5718, dbStatus=null, naziv=referada 3, oznaka=null, sudac=null] &lt;-hr.ibm.icms.common.model.sluzbeneosobe.Referada@1a011a01[status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ANETA društvo s ograničenom odgovornošću za proizvodnju, trgovinu i usluge, Orahovica</izvorni_sadrzaj>
    <derivirana_varijabla naziv="DomainObject.Predmet.ProtustrankaFormated_1">  ANETA društvo s ograničenom odgovornošću za proizvodnju, trgovinu i usluge, Orahovica</derivirana_varijabla>
  </DomainObject.Predmet.ProtustrankaFormated>
  <DomainObject.Predmet.ProtustrankaFormatedOIB>
    <izvorni_sadrzaj>  ANETA društvo s ograničenom odgovornošću za proizvodnju, trgovinu i usluge, Orahovica, OIB 83639653641</izvorni_sadrzaj>
    <derivirana_varijabla naziv="DomainObject.Predmet.ProtustrankaFormatedOIB_1">  ANETA društvo s ograničenom odgovornošću za proizvodnju, trgovinu i usluge, Orahovica, OIB 83639653641</derivirana_varijabla>
  </DomainObject.Predmet.ProtustrankaFormatedOIB>
  <DomainObject.Predmet.ProtustrankaFormatedWithAdress>
    <izvorni_sadrzaj> ANETA društvo s ograničenom odgovornošću za proizvodnju, trgovinu i usluge, Orahovica, Matije Gupca 5, 33515 Orahovica</izvorni_sadrzaj>
    <derivirana_varijabla naziv="DomainObject.Predmet.ProtustrankaFormatedWithAdress_1"> ANETA društvo s ograničenom odgovornošću za proizvodnju, trgovinu i usluge, Orahovica, Matije Gupca 5, 33515 Orahovica</derivirana_varijabla>
  </DomainObject.Predmet.ProtustrankaFormatedWithAdress>
  <DomainObject.Predmet.ProtustrankaFormatedWithAdressOIB>
    <izvorni_sadrzaj> ANETA društvo s ograničenom odgovornošću za proizvodnju, trgovinu i usluge, Orahovica, OIB 83639653641, Matije Gupca 5, 33515 Orahovica</izvorni_sadrzaj>
    <derivirana_varijabla naziv="DomainObject.Predmet.ProtustrankaFormatedWithAdressOIB_1"> ANETA društvo s ograničenom odgovornošću za proizvodnju, trgovinu i usluge, Orahovica, OIB 83639653641, Matije Gupca 5, 33515 Orahovica</derivirana_varijabla>
  </DomainObject.Predmet.ProtustrankaFormatedWithAdressOIB>
  <DomainObject.Predmet.ProtustrankaWithAdress>
    <izvorni_sadrzaj>ANETA društvo s ograničenom odgovornošću za proizvodnju, trgovinu i usluge, Orahovica Matije Gupca 5, 33515 Orahovica</izvorni_sadrzaj>
    <derivirana_varijabla naziv="DomainObject.Predmet.ProtustrankaWithAdress_1">ANETA društvo s ograničenom odgovornošću za proizvodnju, trgovinu i usluge, Orahovica Matije Gupca 5, 33515 Orahovica</derivirana_varijabla>
  </DomainObject.Predmet.ProtustrankaWithAdress>
  <DomainObject.Predmet.ProtustrankaWithAdressOIB>
    <izvorni_sadrzaj>ANETA društvo s ograničenom odgovornošću za proizvodnju, trgovinu i usluge, Orahovica, OIB 83639653641, Matije Gupca 5, 33515 Orahovica</izvorni_sadrzaj>
    <derivirana_varijabla naziv="DomainObject.Predmet.ProtustrankaWithAdressOIB_1">ANETA društvo s ograničenom odgovornošću za proizvodnju, trgovinu i usluge, Orahovica, OIB 83639653641, Matije Gupca 5, 33515 Orahovica</derivirana_varijabla>
  </DomainObject.Predmet.ProtustrankaWithAdressOIB>
  <DomainObject.Predmet.ProtustrankaNazivFormated>
    <izvorni_sadrzaj>ANETA društvo s ograničenom odgovornošću za proizvodnju, trgovinu i usluge, Orahovica</izvorni_sadrzaj>
    <derivirana_varijabla naziv="DomainObject.Predmet.ProtustrankaNazivFormated_1">ANETA društvo s ograničenom odgovornošću za proizvodnju, trgovinu i usluge, Orahovica</derivirana_varijabla>
  </DomainObject.Predmet.ProtustrankaNazivFormated>
  <DomainObject.Predmet.ProtustrankaNazivFormatedOIB>
    <izvorni_sadrzaj>ANETA društvo s ograničenom odgovornošću za proizvodnju, trgovinu i usluge, Orahovica, OIB 83639653641</izvorni_sadrzaj>
    <derivirana_varijabla naziv="DomainObject.Predmet.ProtustrankaNazivFormatedOIB_1">ANETA društvo s ograničenom odgovornošću za proizvodnju, trgovinu i usluge, Orahovica, OIB 83639653641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ANETA društvo s ograničenom odgovornošću za proizvodnju, trgovinu i usluge, Orahovica</item>
    </izvorni_sadrzaj>
    <derivirana_varijabla naziv="DomainObject.Predmet.ProtuStrankaListFormated_1">
      <item>ANETA društvo s ograničenom odgovornošću za proizvodnju, trgovinu i usluge, Orahovica</item>
    </derivirana_varijabla>
  </DomainObject.Predmet.ProtuStrankaListFormated>
  <DomainObject.Predmet.ProtuStrankaListFormatedOIB>
    <izvorni_sadrzaj>
      <item>ANETA društvo s ograničenom odgovornošću za proizvodnju, trgovinu i usluge, Orahovica, OIB 83639653641</item>
    </izvorni_sadrzaj>
    <derivirana_varijabla naziv="DomainObject.Predmet.ProtuStrankaListFormatedOIB_1">
      <item>ANETA društvo s ograničenom odgovornošću za proizvodnju, trgovinu i usluge, Orahovica, OIB 83639653641</item>
    </derivirana_varijabla>
  </DomainObject.Predmet.ProtuStrankaListFormatedOIB>
  <DomainObject.Predmet.ProtuStrankaListFormatedWithAdress>
    <izvorni_sadrzaj>
      <item>ANETA društvo s ograničenom odgovornošću za proizvodnju, trgovinu i usluge, Orahovica, Matije Gupca 5, 33515 Orahovica</item>
    </izvorni_sadrzaj>
    <derivirana_varijabla naziv="DomainObject.Predmet.ProtuStrankaListFormatedWithAdress_1">
      <item>ANETA društvo s ograničenom odgovornošću za proizvodnju, trgovinu i usluge, Orahovica, Matije Gupca 5, 33515 Orahovica</item>
    </derivirana_varijabla>
  </DomainObject.Predmet.ProtuStrankaListFormatedWithAdress>
  <DomainObject.Predmet.ProtuStrankaListFormatedWithAdressOIB>
    <izvorni_sadrzaj>
      <item>ANETA društvo s ograničenom odgovornošću za proizvodnju, trgovinu i usluge, Orahovica, OIB 83639653641, Matije Gupca 5, 33515 Orahovica</item>
    </izvorni_sadrzaj>
    <derivirana_varijabla naziv="DomainObject.Predmet.ProtuStrankaListFormatedWithAdressOIB_1">
      <item>ANETA društvo s ograničenom odgovornošću za proizvodnju, trgovinu i usluge, Orahovica, OIB 83639653641, Matije Gupca 5, 33515 Orahovica</item>
    </derivirana_varijabla>
  </DomainObject.Predmet.ProtuStrankaListFormatedWithAdressOIB>
  <DomainObject.Predmet.ProtuStrankaListNazivFormated>
    <izvorni_sadrzaj>
      <item>ANETA društvo s ograničenom odgovornošću za proizvodnju, trgovinu i usluge, Orahovica</item>
    </izvorni_sadrzaj>
    <derivirana_varijabla naziv="DomainObject.Predmet.ProtuStrankaListNazivFormated_1">
      <item>ANETA društvo s ograničenom odgovornošću za proizvodnju, trgovinu i usluge, Orahovica</item>
    </derivirana_varijabla>
  </DomainObject.Predmet.ProtuStrankaListNazivFormated>
  <DomainObject.Predmet.ProtuStrankaListNazivFormatedOIB>
    <izvorni_sadrzaj>
      <item>ANETA društvo s ograničenom odgovornošću za proizvodnju, trgovinu i usluge, Orahovica, OIB 83639653641</item>
    </izvorni_sadrzaj>
    <derivirana_varijabla naziv="DomainObject.Predmet.ProtuStrankaListNazivFormatedOIB_1">
      <item>ANETA društvo s ograničenom odgovornošću za proizvodnju, trgovinu i usluge, Orahovica, OIB 83639653641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St-499/2015-14</izvorni_sadrzaj>
    <derivirana_varijabla naziv="DomainObject.PoslovniBrojDokumenta_1">St-499/2015-14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ANETA društvo s ograničenom odgovornošću za proizvodnju, trgovinu i usluge, Orahovica</izvorni_sadrzaj>
    <derivirana_varijabla naziv="DomainObject.Predmet.ProtustrankaIDrugi_1">ANETA društvo s ograničenom odgovornošću za proizvodnju,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ANETA društvo s ograničenom odgovornošću za proizvodnju, trgovinu i usluge, Orahovica, OIB 83639653641, Matije Gupca 5, 33515 Orahovica</izvorni_sadrzaj>
    <derivirana_varijabla naziv="DomainObject.Predmet.ProtustrankaIDrugiAdressOIB_1">ANETA društvo s ograničenom odgovornošću za proizvodnju, trgovinu i usluge, Orahovica, OIB 83639653641, Matije Gupca 5,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ANETA društvo s ograničenom odgovornošću za proizvodnju, trgovinu i usluge, Orahovica</item>
    </izvorni_sadrzaj>
    <derivirana_varijabla naziv="DomainObject.Predmet.SudioniciListNaziv_1">
      <item>FINA, RC ZAGREB, Podružnica Bjelovar</item>
      <item>ANETA društvo s ograničenom odgovornošću za proizvodnju, trgovinu i usluge, Orahovica</item>
    </derivirana_varijabla>
  </DomainObject.Predmet.SudioniciListNaziv>
  <DomainObject.Predmet.SudioniciListAdressOIB>
    <izvorni_sadrzaj>
      <item>FINA, RC ZAGREB, Podružnica Bjelovar, OIB 85821130368, F. Supila 4,43000 Bjelovar</item>
      <item>ANETA društvo s ograničenom odgovornošću za proizvodnju, trgovinu i usluge, Orahovica, OIB 83639653641, Matije Gupca 5,33515 Orahovica</item>
    </izvorni_sadrzaj>
    <derivirana_varijabla naziv="DomainObject.Predmet.SudioniciListAdressOIB_1">
      <item>FINA, RC ZAGREB, Podružnica Bjelovar, OIB 85821130368, F. Supila 4,43000 Bjelovar</item>
      <item>ANETA društvo s ograničenom odgovornošću za proizvodnju, trgovinu i usluge, Orahovica, OIB 83639653641, Matije Gupca 5,33515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CE19E-E39F-40C8-96FA-925715F6E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2211</properties:Characters>
  <properties:Lines>56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2017-08-31T10:32:00Z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