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B15522" w:rsidR="008860AB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860AB" w:rsidP="00B15522" w:rsidR="008860AB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0AB" w:rsidP="00B15522" w:rsidR="008860AB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8860AB" w:rsidP="00B15522" w:rsidR="008860AB" w:rsidRPr="00A67ED0">
            <w:pPr>
              <w:jc w:val="center"/>
            </w:pPr>
            <w:r w:rsidRPr="00A67ED0">
              <w:t>Trgovački sud u Splitu</w:t>
            </w:r>
          </w:p>
          <w:p w:rsidRDefault="008860AB" w:rsidP="00B15522" w:rsidR="008860AB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e998735" w14:paraId="e998735" w:rsidRDefault="008860AB" w:rsidP="008860AB" w:rsidR="008860AB" w:rsidRPr="00A67ED0">
      <w:pPr>
        <w:pStyle w:val="Zaglavlje"/>
        <w:jc w:val="right"/>
        <w15:collapsed w:val="false"/>
        <w:rPr>
          <w:sz w:val="24"/>
          <w:szCs w:val="24"/>
        </w:rPr>
      </w:pPr>
      <w:r w:rsidRPr="00A67ED0">
        <w:rPr>
          <w:sz w:val="24"/>
          <w:szCs w:val="24"/>
        </w:rPr>
        <w:t>Poslovni broj: 4.St-</w:t>
      </w:r>
      <w:r w:rsidR="00841848">
        <w:rPr>
          <w:sz w:val="24"/>
          <w:szCs w:val="24"/>
        </w:rPr>
        <w:t>430</w:t>
      </w:r>
      <w:r w:rsidR="00583C9B">
        <w:rPr>
          <w:sz w:val="24"/>
          <w:szCs w:val="24"/>
        </w:rPr>
        <w:t>/2018-8</w:t>
      </w:r>
    </w:p>
    <w:p w:rsidRDefault="009D4BCE" w:rsidP="009D4BCE" w:rsidR="009D4BCE">
      <w:pPr>
        <w:jc w:val="both"/>
        <w:rPr>
          <w:rFonts w:eastAsiaTheme="minorHAnsi"/>
          <w:bCs/>
          <w:lang w:eastAsia="en-US" w:val="en-US"/>
        </w:rPr>
      </w:pPr>
    </w:p>
    <w:p w:rsidRDefault="009D4BCE" w:rsidP="009D4BCE" w:rsidR="009D4BCE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9D4BCE" w:rsidP="009D4BCE" w:rsidR="009D4BCE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8860AB" w:rsidP="009D4BCE" w:rsidR="009D4BCE">
      <w:pPr>
        <w:spacing w:before="220"/>
        <w:ind w:firstLine="709"/>
        <w:jc w:val="both"/>
        <w:rPr>
          <w:rFonts w:eastAsiaTheme="minorHAnsi"/>
          <w:lang w:eastAsia="en-US"/>
        </w:rPr>
      </w:pPr>
      <w:r w:rsidRPr="003F13DF">
        <w:t>Trgovački sud u Splitu, po sucu</w:t>
      </w:r>
      <w:r>
        <w:t xml:space="preserve"> tog suda</w:t>
      </w:r>
      <w:r w:rsidRPr="003F13DF">
        <w:t xml:space="preserve"> </w:t>
      </w:r>
      <w:r>
        <w:t>Katarini Mikulić,</w:t>
      </w:r>
      <w:r w:rsidRPr="003F13DF">
        <w:t xml:space="preserve"> kao </w:t>
      </w:r>
      <w:r>
        <w:t xml:space="preserve">stečajnom </w:t>
      </w:r>
      <w:r w:rsidRPr="003F13DF">
        <w:t>sucu</w:t>
      </w:r>
      <w:r>
        <w:t>,</w:t>
      </w:r>
      <w:r w:rsidRPr="003F13DF">
        <w:t xml:space="preserve"> u</w:t>
      </w:r>
      <w:r>
        <w:t xml:space="preserve"> skraćenom stečajnom postupku povodom zahtjeva </w:t>
      </w:r>
      <w:r w:rsidRPr="001A260E">
        <w:t>FINANCIJSKE AGENCIJE, Regionalni centar Spl</w:t>
      </w:r>
      <w:r>
        <w:t xml:space="preserve">it, Podružnica Split, Mažuranićevo šetalište 24b, OIB: 85821130368, za provedbu skraćenog stečajnog postupka nad dužnikom </w:t>
      </w:r>
      <w:r w:rsidR="00841848">
        <w:t>EKO POLETARAC j.d.o.o., Solinska cesta 84, OIB: 37281538507</w:t>
      </w:r>
      <w:r w:rsidR="009D4BCE">
        <w:t xml:space="preserve">, </w:t>
      </w:r>
      <w:r w:rsidR="00841848">
        <w:t>14. rujna</w:t>
      </w:r>
      <w:r w:rsidR="009D4BCE">
        <w:rPr>
          <w:rFonts w:eastAsiaTheme="minorHAnsi"/>
          <w:lang w:eastAsia="en-US"/>
        </w:rPr>
        <w:t xml:space="preserve"> 2018.   </w:t>
      </w:r>
    </w:p>
    <w:p w:rsidRDefault="009D4BCE" w:rsidP="009D4BCE" w:rsidR="009D4BCE">
      <w:pPr>
        <w:spacing w:after="200" w:before="240"/>
        <w:ind w:firstLine="720" w:left="2880"/>
        <w:rPr>
          <w:spacing w:val="100"/>
        </w:rPr>
      </w:pPr>
      <w:r>
        <w:rPr>
          <w:spacing w:val="100"/>
        </w:rPr>
        <w:t>riješio je</w:t>
      </w:r>
    </w:p>
    <w:p w:rsidRDefault="009D4BCE" w:rsidP="009D4BCE" w:rsidR="009D4BCE">
      <w:pPr>
        <w:ind w:firstLine="708"/>
        <w:jc w:val="both"/>
      </w:pPr>
      <w:r>
        <w:t xml:space="preserve">Obustavlja se skraćeni stečajni postupak nad trgovačkim društvom </w:t>
      </w:r>
      <w:r w:rsidR="00841848">
        <w:t>EKO POLETARAC j.d.o.o., Solinska cesta 84, OIB: 37281538507</w:t>
      </w:r>
      <w:r>
        <w:t>.</w:t>
      </w:r>
    </w:p>
    <w:p w:rsidRDefault="009D4BCE" w:rsidP="009D4BCE" w:rsidR="009D4BCE">
      <w:pPr>
        <w:spacing w:after="120" w:before="220"/>
        <w:jc w:val="center"/>
      </w:pPr>
      <w:r>
        <w:t>Obrazloženje</w:t>
      </w:r>
    </w:p>
    <w:p w:rsidRDefault="009D4BCE" w:rsidP="009D4BCE" w:rsidR="009D4BCE">
      <w:pPr>
        <w:spacing w:before="200"/>
        <w:ind w:firstLine="709"/>
        <w:jc w:val="both"/>
      </w:pPr>
      <w:r>
        <w:t xml:space="preserve">Financijska agencija, Regionalni centar Split podnijela je ovom sudu </w:t>
      </w:r>
      <w:r w:rsidR="00841848">
        <w:t>12. lipnja</w:t>
      </w:r>
      <w:r w:rsidR="00583C9B">
        <w:t xml:space="preserve"> 2018</w:t>
      </w:r>
      <w:r>
        <w:t xml:space="preserve">. zahtjev za provedbu skraćenog stečajnog postupka nad </w:t>
      </w:r>
      <w:r w:rsidR="00841848">
        <w:t>EKO POLETARAC j.d.o.o., Solinska cesta 84, OIB: 37281538507</w:t>
      </w:r>
      <w:r>
        <w:t xml:space="preserve">, navodeći da dužnik nema zaposlenih, a da na dan </w:t>
      </w:r>
      <w:r w:rsidR="00841848">
        <w:t>8</w:t>
      </w:r>
      <w:r w:rsidR="007B01D4">
        <w:t xml:space="preserve">. </w:t>
      </w:r>
      <w:r w:rsidR="00841848">
        <w:t>lipnja</w:t>
      </w:r>
      <w:r w:rsidR="007B01D4">
        <w:t xml:space="preserve"> </w:t>
      </w:r>
      <w:r w:rsidR="00841848">
        <w:t>2018</w:t>
      </w:r>
      <w:r>
        <w:t xml:space="preserve">. u Očevidniku redoslijeda osnova za plaćanje, ima evidentirane neizvršene osnove za plaćanje u neprekinutom razdoblju od </w:t>
      </w:r>
      <w:r w:rsidR="00583C9B">
        <w:t>120</w:t>
      </w:r>
      <w:r>
        <w:t xml:space="preserve"> dana, u ukupnom iznosu od </w:t>
      </w:r>
      <w:r w:rsidR="00841848">
        <w:t>76.388,82</w:t>
      </w:r>
      <w:r>
        <w:t xml:space="preserve"> kn.</w:t>
      </w:r>
    </w:p>
    <w:p w:rsidRDefault="005E7458" w:rsidP="005E7458" w:rsidR="005E7458">
      <w:pPr>
        <w:spacing w:before="200"/>
        <w:ind w:firstLine="709"/>
        <w:jc w:val="both"/>
      </w:pPr>
      <w:r>
        <w:t>Budući da su prema podacima iz podnesenog zahtjeva bile ispunjene pretpostavke iz čl</w:t>
      </w:r>
      <w:r w:rsidR="00583C9B">
        <w:t>anka</w:t>
      </w:r>
      <w:r>
        <w:t xml:space="preserve"> 428. Stečajnog zakona (˝Narodne novine˝ broj 71/15 i 104/17; dalje: SZ) ovaj sud je </w:t>
      </w:r>
      <w:r w:rsidR="00841848">
        <w:t>4</w:t>
      </w:r>
      <w:r w:rsidR="00583C9B">
        <w:t xml:space="preserve">. </w:t>
      </w:r>
      <w:r w:rsidR="00841848">
        <w:t>srpnja</w:t>
      </w:r>
      <w:r w:rsidR="00583C9B">
        <w:t xml:space="preserve"> 2018</w:t>
      </w:r>
      <w:r>
        <w:t>.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</w:t>
      </w:r>
    </w:p>
    <w:p w:rsidRDefault="005E7458" w:rsidP="005E7458" w:rsidR="005E7458">
      <w:pPr>
        <w:spacing w:before="200"/>
        <w:ind w:firstLine="708"/>
        <w:jc w:val="both"/>
      </w:pPr>
      <w:r>
        <w:t xml:space="preserve">Vjerovnik Republika Hrvatska - Ministarstvo financija je </w:t>
      </w:r>
      <w:r w:rsidR="00841848">
        <w:t>25. srpnja</w:t>
      </w:r>
      <w:r w:rsidR="00583C9B">
        <w:t xml:space="preserve"> 2018</w:t>
      </w:r>
      <w:r>
        <w:t xml:space="preserve">. podnio sudu prijedlog za otvaranje stečajnog postupka nad dužnikom (list </w:t>
      </w:r>
      <w:r w:rsidR="00841848">
        <w:t>8-9</w:t>
      </w:r>
      <w:r>
        <w:t xml:space="preserve"> spisa) uz koji je dostavio dokaze o postojanju tražbine (list </w:t>
      </w:r>
      <w:r w:rsidR="007B01D4">
        <w:t>10</w:t>
      </w:r>
      <w:r w:rsidR="00583C9B">
        <w:t>-14</w:t>
      </w:r>
      <w:r>
        <w:t xml:space="preserve"> spisa).</w:t>
      </w:r>
    </w:p>
    <w:p w:rsidRDefault="005E7458" w:rsidP="005E7458" w:rsidR="005E7458">
      <w:pPr>
        <w:spacing w:before="200"/>
        <w:ind w:firstLine="709"/>
        <w:jc w:val="both"/>
      </w:pPr>
      <w:r>
        <w:t xml:space="preserve">Odredbom članka 431. stavak 1. SZ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</w:t>
      </w:r>
      <w:r>
        <w:lastRenderedPageBreak/>
        <w:t xml:space="preserve">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E7458" w:rsidP="005E7458" w:rsidR="005E7458" w:rsidRPr="009B1727">
      <w:pPr>
        <w:spacing w:before="200"/>
        <w:ind w:firstLine="709"/>
        <w:jc w:val="both"/>
      </w:pPr>
      <w:r>
        <w:t>Nadalje, odredbom članka</w:t>
      </w:r>
      <w:r w:rsidRPr="009B1727">
        <w:t xml:space="preserve"> 433. SZ ako nisu ispunjene pretpostavke za istodobno otvaranje i zaključenje skraćenoga stečajnog postupka prema čl</w:t>
      </w:r>
      <w:r w:rsidR="00583C9B">
        <w:t>anka</w:t>
      </w:r>
      <w:r w:rsidRPr="009B1727">
        <w:t xml:space="preserve"> 431. SZ, sud će obustaviti skraćeni stečajni postupak i odgovarajućom primjenom općih odredbi stečajnoga postupka donijeti rješenje o pokretanju prethodnoga postupka odnosno otvaranju stečajnoga postupka.</w:t>
      </w:r>
    </w:p>
    <w:p w:rsidRDefault="005E7458" w:rsidP="005E7458" w:rsidR="005E7458" w:rsidRPr="00E300CF">
      <w:pPr>
        <w:spacing w:before="200"/>
        <w:ind w:firstLine="709"/>
        <w:jc w:val="both"/>
      </w:pPr>
      <w:r w:rsidRPr="00E300CF">
        <w:t xml:space="preserve">S obzirom na to da </w:t>
      </w:r>
      <w:r>
        <w:t xml:space="preserve">je </w:t>
      </w:r>
      <w:r w:rsidRPr="00E300CF">
        <w:t xml:space="preserve">Republika Hrvatska, Ministarstvo financija, Porezna uprava, kao </w:t>
      </w:r>
      <w:r>
        <w:t>vjerovnik</w:t>
      </w:r>
      <w:r w:rsidRPr="00E300CF">
        <w:t xml:space="preserve"> koji </w:t>
      </w:r>
      <w:r>
        <w:t>je</w:t>
      </w:r>
      <w:r w:rsidRPr="00E300CF">
        <w:t xml:space="preserve"> u smislu čl</w:t>
      </w:r>
      <w:r>
        <w:t>anka 114. stavka</w:t>
      </w:r>
      <w:r w:rsidR="00583C9B">
        <w:t xml:space="preserve"> 3. SZ</w:t>
      </w:r>
      <w:r w:rsidRPr="00E300CF">
        <w:t xml:space="preserve"> oslobođen plaćanja predujma za namirenje troškova stečajnog postupka iz čl</w:t>
      </w:r>
      <w:r>
        <w:t>anka</w:t>
      </w:r>
      <w:r w:rsidRPr="00E300CF">
        <w:t xml:space="preserve"> 114. st</w:t>
      </w:r>
      <w:r>
        <w:t>avka</w:t>
      </w:r>
      <w:r w:rsidR="00D4426A">
        <w:t xml:space="preserve"> 1. SZ</w:t>
      </w:r>
      <w:r w:rsidRPr="00E300CF">
        <w:t>, u roku 45 dana od dana objave oglasa</w:t>
      </w:r>
      <w:r>
        <w:t xml:space="preserve"> predložila</w:t>
      </w:r>
      <w:r w:rsidRPr="00E300CF">
        <w:t xml:space="preserve"> otvoriti stečaj nad dužnikom</w:t>
      </w:r>
      <w:r>
        <w:t xml:space="preserve"> i</w:t>
      </w:r>
      <w:r w:rsidRPr="00E300CF">
        <w:t xml:space="preserve"> obavijesti</w:t>
      </w:r>
      <w:r>
        <w:t>la</w:t>
      </w:r>
      <w:r w:rsidRPr="00E300CF">
        <w:t xml:space="preserve"> sud kako dužnik ima navedenu imovinu, </w:t>
      </w:r>
      <w:r>
        <w:t>a čija bi vrijednost prema sada dostupnim podacima bila dostatna</w:t>
      </w:r>
      <w:r w:rsidRPr="00E300CF">
        <w:t xml:space="preserve"> za namirenje predvidivih troškova stečajnoga postupka, sud je na temelju odredbe čl</w:t>
      </w:r>
      <w:r w:rsidR="00583C9B">
        <w:t>anka</w:t>
      </w:r>
      <w:r w:rsidRPr="00E300CF">
        <w:t xml:space="preserve"> 433. </w:t>
      </w:r>
      <w:r w:rsidR="00D4426A">
        <w:t>SZ</w:t>
      </w:r>
      <w:r w:rsidRPr="00E300CF">
        <w:t xml:space="preserve"> riješio kao u izreci. </w:t>
      </w:r>
    </w:p>
    <w:p w:rsidRDefault="005E7458" w:rsidP="005E7458" w:rsidR="005E7458">
      <w:pPr>
        <w:spacing w:before="200"/>
        <w:ind w:firstLine="708"/>
        <w:jc w:val="both"/>
      </w:pPr>
      <w:r>
        <w:t xml:space="preserve">Sud će, </w:t>
      </w:r>
      <w:r w:rsidRPr="00E300CF">
        <w:t>po pravomoćnosti ovog rješenja, odgovarajućom pri</w:t>
      </w:r>
      <w:r>
        <w:t xml:space="preserve">mjenom općih odredbi stečajnoga </w:t>
      </w:r>
      <w:r w:rsidRPr="00E300CF">
        <w:t>postupka propisanih Stečaj</w:t>
      </w:r>
      <w:r>
        <w:t xml:space="preserve">nim zakonom donijeti rješenje o </w:t>
      </w:r>
      <w:r w:rsidRPr="00E300CF">
        <w:t>pokretanju prethodnoga postupka odnosno otvaranju stečajnoga postupka.</w:t>
      </w:r>
    </w:p>
    <w:p w:rsidRDefault="005E7458" w:rsidP="005E7458" w:rsidR="005E7458"/>
    <w:p w:rsidRDefault="005E7458" w:rsidP="005E7458" w:rsidR="005E7458">
      <w:pPr>
        <w:jc w:val="center"/>
      </w:pPr>
      <w:r>
        <w:t>U Splitu</w:t>
      </w:r>
      <w:r w:rsidR="00583C9B">
        <w:t xml:space="preserve"> </w:t>
      </w:r>
      <w:r w:rsidR="00841848">
        <w:t>14. rujna</w:t>
      </w:r>
      <w:r>
        <w:t xml:space="preserve"> 2018.</w:t>
      </w:r>
    </w:p>
    <w:p w:rsidRDefault="005E7458" w:rsidP="005E7458" w:rsidR="005E7458">
      <w:pPr>
        <w:ind w:left="6480"/>
        <w:jc w:val="center"/>
      </w:pPr>
    </w:p>
    <w:p w:rsidRDefault="005E7458" w:rsidP="005E7458" w:rsidR="005E7458">
      <w:pPr>
        <w:ind w:left="6480"/>
        <w:jc w:val="center"/>
      </w:pPr>
      <w:r>
        <w:t>Sudac</w:t>
      </w:r>
    </w:p>
    <w:p w:rsidRDefault="005E7458" w:rsidP="005E7458" w:rsidR="005E7458">
      <w:pPr>
        <w:ind w:left="6480"/>
        <w:jc w:val="center"/>
      </w:pPr>
    </w:p>
    <w:p w:rsidRDefault="005E7458" w:rsidP="005E7458" w:rsidR="005E7458">
      <w:pPr>
        <w:ind w:left="6480"/>
        <w:jc w:val="center"/>
      </w:pPr>
    </w:p>
    <w:p w:rsidRDefault="005E7458" w:rsidP="005E7458" w:rsidR="004F1C87">
      <w:pPr>
        <w:ind w:left="6480"/>
        <w:jc w:val="center"/>
      </w:pPr>
      <w:r>
        <w:t>Katarina Mikulić</w:t>
      </w:r>
      <w:r w:rsidR="004F1C87">
        <w:t>,v.r.</w:t>
      </w:r>
    </w:p>
    <w:p w:rsidRDefault="004F1C87" w:rsidP="0071700F" w:rsidR="004F1C8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4F1C87" w:rsidP="0071700F" w:rsidR="004F1C87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5E7458" w:rsidP="005E7458" w:rsidR="005E7458">
      <w:pPr>
        <w:ind w:left="6480"/>
        <w:jc w:val="center"/>
      </w:pPr>
      <w:r>
        <w:t xml:space="preserve"> </w:t>
      </w:r>
    </w:p>
    <w:p w:rsidRDefault="00841848" w:rsidP="005E7458" w:rsidR="00841848">
      <w:pPr>
        <w:ind w:left="6480"/>
        <w:jc w:val="center"/>
      </w:pPr>
    </w:p>
    <w:p w:rsidRDefault="005E7458" w:rsidP="005E7458" w:rsidR="005E7458">
      <w:pPr>
        <w:spacing w:before="160"/>
        <w:jc w:val="both"/>
        <w:rPr>
          <w:lang w:eastAsia="en-US"/>
        </w:rPr>
      </w:pPr>
      <w:r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E7458" w:rsidP="005E7458" w:rsidR="005E7458">
      <w:pPr>
        <w:jc w:val="both"/>
      </w:pPr>
    </w:p>
    <w:p w:rsidRDefault="00853B3E" w:rsidP="005E7458" w:rsidR="00853B3E">
      <w:pPr>
        <w:spacing w:before="200"/>
        <w:ind w:firstLine="708"/>
        <w:jc w:val="both"/>
      </w:pPr>
    </w:p>
    <w:sectPr w:rsidSect="008860AB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60AB" w:rsidP="008860AB" w:rsidR="008860AB">
      <w:r>
        <w:separator/>
      </w:r>
    </w:p>
  </w:endnote>
  <w:endnote w:id="0" w:type="continuationSeparator">
    <w:p w:rsidRDefault="008860AB" w:rsidP="008860AB" w:rsidR="008860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60AB" w:rsidP="008860AB" w:rsidR="008860AB">
      <w:r>
        <w:separator/>
      </w:r>
    </w:p>
  </w:footnote>
  <w:footnote w:id="0" w:type="continuationSeparator">
    <w:p w:rsidRDefault="008860AB" w:rsidP="008860AB" w:rsidR="008860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2730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860AB" w:rsidP="008860AB" w:rsidR="008860AB" w:rsidRPr="00A67ED0">
        <w:pPr>
          <w:pStyle w:val="Zaglavlje"/>
          <w:ind w:firstLine="708"/>
          <w:jc w:val="right"/>
          <w:rPr>
            <w:sz w:val="24"/>
            <w:szCs w:val="24"/>
          </w:rPr>
        </w:pPr>
        <w:r w:rsidRPr="008860AB">
          <w:rPr>
            <w:sz w:val="24"/>
            <w:szCs w:val="24"/>
          </w:rPr>
          <w:fldChar w:fldCharType="begin"/>
        </w:r>
        <w:r w:rsidRPr="008860AB">
          <w:rPr>
            <w:sz w:val="24"/>
            <w:szCs w:val="24"/>
          </w:rPr>
          <w:instrText>PAGE   \* MERGEFORMAT</w:instrText>
        </w:r>
        <w:r w:rsidRPr="008860AB">
          <w:rPr>
            <w:sz w:val="24"/>
            <w:szCs w:val="24"/>
          </w:rPr>
          <w:fldChar w:fldCharType="separate"/>
        </w:r>
        <w:r w:rsidR="004F1C87">
          <w:rPr>
            <w:noProof/>
            <w:sz w:val="24"/>
            <w:szCs w:val="24"/>
          </w:rPr>
          <w:t>2</w:t>
        </w:r>
        <w:r w:rsidRPr="008860AB">
          <w:rPr>
            <w:sz w:val="24"/>
            <w:szCs w:val="24"/>
          </w:rPr>
          <w:fldChar w:fldCharType="end"/>
        </w:r>
        <w:r w:rsidRPr="008860AB">
          <w:rPr>
            <w:sz w:val="24"/>
            <w:szCs w:val="24"/>
          </w:rPr>
          <w:t xml:space="preserve"> </w:t>
        </w:r>
        <w:r>
          <w:rPr>
            <w:sz w:val="24"/>
            <w:szCs w:val="24"/>
          </w:rPr>
          <w:tab/>
        </w:r>
        <w:r w:rsidRPr="00A67ED0">
          <w:rPr>
            <w:sz w:val="24"/>
            <w:szCs w:val="24"/>
          </w:rPr>
          <w:t>Poslovni broj: 4.St-</w:t>
        </w:r>
        <w:r w:rsidR="00841848">
          <w:rPr>
            <w:sz w:val="24"/>
            <w:szCs w:val="24"/>
          </w:rPr>
          <w:t>430</w:t>
        </w:r>
        <w:r w:rsidR="00583C9B">
          <w:rPr>
            <w:sz w:val="24"/>
            <w:szCs w:val="24"/>
          </w:rPr>
          <w:t>/2018-8</w:t>
        </w:r>
      </w:p>
      <w:p w:rsidRDefault="008860AB" w:rsidP="008860AB" w:rsidR="008860AB">
        <w:pPr>
          <w:jc w:val="both"/>
          <w:rPr>
            <w:rFonts w:eastAsiaTheme="minorHAnsi"/>
            <w:bCs/>
            <w:lang w:eastAsia="en-US" w:val="en-US"/>
          </w:rPr>
        </w:pPr>
      </w:p>
      <w:p w:rsidRDefault="004F1C87" w:rsidP="008860AB" w:rsidR="008860AB" w:rsidRPr="008860AB">
        <w:pPr>
          <w:pStyle w:val="Zaglavlje"/>
          <w:rPr>
            <w:sz w:val="24"/>
            <w:szCs w:val="24"/>
          </w:rPr>
        </w:pPr>
      </w:p>
    </w:sdtContent>
  </w:sdt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4BCE"/>
    <w:rsid w:val="00066650"/>
    <w:rsid w:val="00085E7C"/>
    <w:rsid w:val="000B4D96"/>
    <w:rsid w:val="000D5416"/>
    <w:rsid w:val="000E6D83"/>
    <w:rsid w:val="0024181F"/>
    <w:rsid w:val="002C285B"/>
    <w:rsid w:val="003C2F22"/>
    <w:rsid w:val="00400B11"/>
    <w:rsid w:val="00417EA6"/>
    <w:rsid w:val="004350CB"/>
    <w:rsid w:val="004F1C87"/>
    <w:rsid w:val="00583C9B"/>
    <w:rsid w:val="005E7458"/>
    <w:rsid w:val="0071519E"/>
    <w:rsid w:val="007B01D4"/>
    <w:rsid w:val="007F7A84"/>
    <w:rsid w:val="00814EDB"/>
    <w:rsid w:val="00815142"/>
    <w:rsid w:val="00841848"/>
    <w:rsid w:val="00853B3E"/>
    <w:rsid w:val="008860AB"/>
    <w:rsid w:val="008F17F7"/>
    <w:rsid w:val="00981D37"/>
    <w:rsid w:val="009D4BCE"/>
    <w:rsid w:val="00A51DE9"/>
    <w:rsid w:val="00B7506F"/>
    <w:rsid w:val="00D4426A"/>
    <w:rsid w:val="00D778AF"/>
    <w:rsid w:val="00D8632A"/>
    <w:rsid w:val="00DD0D50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4BC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9D4BCE"/>
    <w:rPr>
      <w:rFonts w:cs="Times New Roman" w:eastAsia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D4B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4BC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8860AB"/>
    <w:pPr>
      <w:tabs>
        <w:tab w:pos="4153" w:val="center"/>
        <w:tab w:pos="8306" w:val="right"/>
      </w:tabs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8860AB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860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860A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1C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1C8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1C8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1C8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1C8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F1C87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4BC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9D4BCE"/>
    <w:rPr>
      <w:rFonts w:cs="Times New Roman" w:eastAsia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D4B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4BC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8860AB"/>
    <w:pPr>
      <w:tabs>
        <w:tab w:pos="4153" w:val="center"/>
        <w:tab w:pos="8306" w:val="right"/>
      </w:tabs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8860AB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860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860A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1C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1C8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1C8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1C8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1C8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4F1C87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4842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St-430/2018</izvorni_sadrzaj>
    <derivirana_varijabla naziv="DomainObject.Predmet.OznakaBroj_1">St-430/2018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POLETARAC j.d.o.o. za usluge</izvorni_sadrzaj>
    <derivirana_varijabla naziv="DomainObject.Predmet.ProtustrankaFormated_1">  EKO POLETARAC j.d.o.o. za usluge</derivirana_varijabla>
  </DomainObject.Predmet.ProtustrankaFormated>
  <DomainObject.Predmet.ProtustrankaFormatedOIB>
    <izvorni_sadrzaj>  EKO POLETARAC j.d.o.o. za usluge, OIB 37281538507</izvorni_sadrzaj>
    <derivirana_varijabla naziv="DomainObject.Predmet.ProtustrankaFormatedOIB_1">  EKO POLETARAC j.d.o.o. za usluge, OIB 37281538507</derivirana_varijabla>
  </DomainObject.Predmet.ProtustrankaFormatedOIB>
  <DomainObject.Predmet.ProtustrankaFormatedWithAdress>
    <izvorni_sadrzaj> EKO POLETARAC j.d.o.o. za usluge, Solinska cesta 84, 21000 Split</izvorni_sadrzaj>
    <derivirana_varijabla naziv="DomainObject.Predmet.ProtustrankaFormatedWithAdress_1"> EKO POLETARAC j.d.o.o. za usluge, Solinska cesta 84, 21000 Split</derivirana_varijabla>
  </DomainObject.Predmet.ProtustrankaFormatedWithAdress>
  <DomainObject.Predmet.ProtustrankaFormatedWithAdressOIB>
    <izvorni_sadrzaj> EKO POLETARAC j.d.o.o. za usluge, OIB 37281538507, Solinska cesta 84, 21000 Split</izvorni_sadrzaj>
    <derivirana_varijabla naziv="DomainObject.Predmet.ProtustrankaFormatedWithAdressOIB_1"> EKO POLETARAC j.d.o.o. za usluge, OIB 37281538507, Solinska cesta 84, 21000 Split</derivirana_varijabla>
  </DomainObject.Predmet.ProtustrankaFormatedWithAdressOIB>
  <DomainObject.Predmet.ProtustrankaWithAdress>
    <izvorni_sadrzaj>EKO POLETARAC j.d.o.o. za usluge Solinska cesta 84, 21000 Split</izvorni_sadrzaj>
    <derivirana_varijabla naziv="DomainObject.Predmet.ProtustrankaWithAdress_1">EKO POLETARAC j.d.o.o. za usluge Solinska cesta 84, 21000 Split</derivirana_varijabla>
  </DomainObject.Predmet.ProtustrankaWithAdress>
  <DomainObject.Predmet.ProtustrankaWithAdressOIB>
    <izvorni_sadrzaj>EKO POLETARAC j.d.o.o. za usluge, OIB 37281538507, Solinska cesta 84, 21000 Split</izvorni_sadrzaj>
    <derivirana_varijabla naziv="DomainObject.Predmet.ProtustrankaWithAdressOIB_1">EKO POLETARAC j.d.o.o. za usluge, OIB 37281538507, Solinska cesta 84, 21000 Split</derivirana_varijabla>
  </DomainObject.Predmet.ProtustrankaWithAdressOIB>
  <DomainObject.Predmet.ProtustrankaNazivFormated>
    <izvorni_sadrzaj>EKO POLETARAC j.d.o.o. za usluge</izvorni_sadrzaj>
    <derivirana_varijabla naziv="DomainObject.Predmet.ProtustrankaNazivFormated_1">EKO POLETARAC j.d.o.o. za usluge</derivirana_varijabla>
  </DomainObject.Predmet.ProtustrankaNazivFormated>
  <DomainObject.Predmet.ProtustrankaNazivFormatedOIB>
    <izvorni_sadrzaj>EKO POLETARAC j.d.o.o. za usluge, OIB 37281538507</izvorni_sadrzaj>
    <derivirana_varijabla naziv="DomainObject.Predmet.ProtustrankaNazivFormatedOIB_1">EKO POLETARAC j.d.o.o. za usluge, OIB 37281538507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EKO POLETARAC j.d.o.o. za usluge</item>
    </izvorni_sadrzaj>
    <derivirana_varijabla naziv="DomainObject.Predmet.ProtuStrankaListFormated_1">
      <item>EKO POLETARAC j.d.o.o. za usluge</item>
    </derivirana_varijabla>
  </DomainObject.Predmet.ProtuStrankaListFormated>
  <DomainObject.Predmet.ProtuStrankaListFormatedOIB>
    <izvorni_sadrzaj>
      <item>EKO POLETARAC j.d.o.o. za usluge, OIB 37281538507</item>
    </izvorni_sadrzaj>
    <derivirana_varijabla naziv="DomainObject.Predmet.ProtuStrankaListFormatedOIB_1">
      <item>EKO POLETARAC j.d.o.o. za usluge, OIB 37281538507</item>
    </derivirana_varijabla>
  </DomainObject.Predmet.ProtuStrankaListFormatedOIB>
  <DomainObject.Predmet.ProtuStrankaListFormatedWithAdress>
    <izvorni_sadrzaj>
      <item>EKO POLETARAC j.d.o.o. za usluge, Solinska cesta 84, 21000 Split</item>
    </izvorni_sadrzaj>
    <derivirana_varijabla naziv="DomainObject.Predmet.ProtuStrankaListFormatedWithAdress_1">
      <item>EKO POLETARAC j.d.o.o. za usluge, Solinska cesta 84, 21000 Split</item>
    </derivirana_varijabla>
  </DomainObject.Predmet.ProtuStrankaListFormatedWithAdress>
  <DomainObject.Predmet.ProtuStrankaListFormatedWithAdressOIB>
    <izvorni_sadrzaj>
      <item>EKO POLETARAC j.d.o.o. za usluge, OIB 37281538507, Solinska cesta 84, 21000 Split</item>
    </izvorni_sadrzaj>
    <derivirana_varijabla naziv="DomainObject.Predmet.ProtuStrankaListFormatedWithAdressOIB_1">
      <item>EKO POLETARAC j.d.o.o. za usluge, OIB 37281538507, Solinska cesta 84, 21000 Split</item>
    </derivirana_varijabla>
  </DomainObject.Predmet.ProtuStrankaListFormatedWithAdressOIB>
  <DomainObject.Predmet.ProtuStrankaListNazivFormated>
    <izvorni_sadrzaj>
      <item>EKO POLETARAC j.d.o.o. za usluge</item>
    </izvorni_sadrzaj>
    <derivirana_varijabla naziv="DomainObject.Predmet.ProtuStrankaListNazivFormated_1">
      <item>EKO POLETARAC j.d.o.o. za usluge</item>
    </derivirana_varijabla>
  </DomainObject.Predmet.ProtuStrankaListNazivFormated>
  <DomainObject.Predmet.ProtuStrankaListNazivFormatedOIB>
    <izvorni_sadrzaj>
      <item>EKO POLETARAC j.d.o.o. za usluge, OIB 37281538507</item>
    </izvorni_sadrzaj>
    <derivirana_varijabla naziv="DomainObject.Predmet.ProtuStrankaListNazivFormatedOIB_1">
      <item>EKO POLETARAC j.d.o.o. za usluge, OIB 37281538507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EKO POLETARAC j.d.o.o. za usluge</izvorni_sadrzaj>
    <derivirana_varijabla naziv="DomainObject.Predmet.ProtustrankaIDrugi_1">EKO POLETARAC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EKO POLETARAC j.d.o.o. za usluge, OIB 37281538507, Solinska cesta 84, 21000 Split</izvorni_sadrzaj>
    <derivirana_varijabla naziv="DomainObject.Predmet.ProtustrankaIDrugiAdressOIB_1">EKO POLETARAC j.d.o.o. za usluge, OIB 37281538507, Solinska cesta 84,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POLETARAC j.d.o.o. za usluge</item>
      <item>FINANCIJSKA AGENCIJA, RC SPLIT</item>
    </izvorni_sadrzaj>
    <derivirana_varijabla naziv="DomainObject.Predmet.SudioniciListNaziv_1">
      <item>EKO POLETARAC j.d.o.o. za usluge</item>
      <item>FINANCIJSKA AGENCIJA, RC SPLIT</item>
    </derivirana_varijabla>
  </DomainObject.Predmet.SudioniciListNaziv>
  <DomainObject.Predmet.SudioniciListAdressOIB>
    <izvorni_sadrzaj>
      <item>EKO POLETARAC j.d.o.o. za usluge, OIB 37281538507, Solinska cesta 84,21000 Split</item>
      <item>FINANCIJSKA AGENCIJA, RC SPLIT, OIB 85821130368, Mažuranićevo šetalište 24 b,21000 Split</item>
    </izvorni_sadrzaj>
    <derivirana_varijabla naziv="DomainObject.Predmet.SudioniciListAdressOIB_1">
      <item>EKO POLETARAC j.d.o.o. za usluge, OIB 37281538507, Solinska cesta 84,21000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37281538507</item>
      <item>, OIB 85821130368</item>
    </izvorni_sadrzaj>
    <derivirana_varijabla naziv="DomainObject.Predmet.SudioniciListNazivOIB_1">
      <item>, OIB 37281538507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633</properties:Words>
  <properties:Characters>3703</properties:Characters>
  <properties:Lines>74</properties:Lines>
  <properties:Paragraphs>23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2018-03-08T09:05:00Z</dcterms:created>
  <dc:creator>Katarina Mikulić</dc:creator>
  <cp:lastModifiedBy>Katarina Mikulić</cp:lastModifiedBy>
  <cp:lastPrinted>2018-09-14T12:47:00Z</cp:lastPrinted>
  <dcterms:modified xmlns:xsi="http://www.w3.org/2001/XMLSchema-instance" xsi:type="dcterms:W3CDTF">2018-09-14T12:47:00Z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(RJEŠENJE O OBUSTAVI SKRAĆENOG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