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15140" w14:paraId="3f15140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E255BF">
        <w:t>2</w:t>
      </w:r>
      <w:r w:rsidR="00603829">
        <w:t>888</w:t>
      </w:r>
      <w:r w:rsidRPr="00151FF0">
        <w:t>/1</w:t>
      </w:r>
      <w:r w:rsidR="00E255BF">
        <w:t>6</w:t>
      </w:r>
      <w:r w:rsidRPr="00151FF0">
        <w:t>-</w:t>
      </w:r>
      <w:r w:rsidR="009502E3">
        <w:t>2</w:t>
      </w:r>
      <w:r w:rsidR="001421F9">
        <w:t>5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1421F9" w:rsidR="00F14D32" w:rsidRPr="00C773E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F14D32" w:rsidP="00C20B4A" w:rsidR="00F14D32"/>
    <w:p w:rsidRDefault="00F14D32" w:rsidR="00F14D32">
      <w:pPr>
        <w:jc w:val="center"/>
      </w:pPr>
    </w:p>
    <w:p w:rsidRDefault="00603829" w:rsidP="00603829" w:rsidR="00603829">
      <w:pPr>
        <w:ind w:firstLine="720"/>
        <w:jc w:val="both"/>
      </w:pPr>
      <w:r w:rsidRPr="000B1DB2">
        <w:t xml:space="preserve">Trgovački sud u Osijeku, po sucu mr. sc. Tihomiru Kovačeviću, kao stečajnom sucu, povodom prijedloga FINANCIJSKE AGENCIJE ZAGREB, Regionalni centar Osijek, Podružnica Osijek, L. Jagera 3, </w:t>
      </w:r>
      <w:r>
        <w:t xml:space="preserve">OIB 85821130368 </w:t>
      </w:r>
      <w:r w:rsidRPr="000B1DB2">
        <w:t xml:space="preserve">za otvaranje stečajnog postupka nad dužnikom </w:t>
      </w:r>
      <w:r w:rsidRPr="00FA026F">
        <w:t>BIJELA LAĐA d.o.o. ugostiteljstvo i turizam, Vinkovci, Duga 48, MBS 030121666, OIB 88511810996</w:t>
      </w:r>
      <w:r w:rsidRPr="000B1DB2">
        <w:t xml:space="preserve">, dana </w:t>
      </w:r>
      <w:r>
        <w:t>8.</w:t>
      </w:r>
      <w:r w:rsidRPr="000B1DB2">
        <w:t xml:space="preserve"> </w:t>
      </w:r>
      <w:r>
        <w:t>svibnja</w:t>
      </w:r>
      <w:r w:rsidRPr="000B1DB2">
        <w:t xml:space="preserve"> 201</w:t>
      </w:r>
      <w:r>
        <w:t>7</w:t>
      </w:r>
      <w:r w:rsidRPr="000B1DB2">
        <w:t>.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1421F9" w:rsidR="00F14D32" w:rsidRPr="00C773E3">
      <w:pPr>
        <w:jc w:val="center"/>
      </w:pPr>
      <w:r>
        <w:t>z a k l j u č</w:t>
      </w:r>
      <w:r w:rsidR="00F14D32" w:rsidRPr="00C773E3">
        <w:t xml:space="preserve"> i o   j e</w:t>
      </w:r>
    </w:p>
    <w:p w:rsidRDefault="00F14D32" w:rsidR="00F14D32">
      <w:pPr>
        <w:jc w:val="center"/>
      </w:pPr>
    </w:p>
    <w:p w:rsidRDefault="00C96DCA" w:rsidP="00151FF0" w:rsidR="00C96DCA"/>
    <w:p w:rsidRDefault="001421F9" w:rsidP="001421F9" w:rsidR="007B6DF7">
      <w:pPr>
        <w:pStyle w:val="Tijeloteksta"/>
        <w:ind w:left="1065"/>
      </w:pPr>
      <w:r>
        <w:t xml:space="preserve">Požuruje se postupanje bivšeg zakonskog zastupnika dužnika </w:t>
      </w:r>
      <w:r w:rsidR="00603829" w:rsidRPr="00603829">
        <w:t>Petr</w:t>
      </w:r>
      <w:r w:rsidR="00C82FE1">
        <w:t>a</w:t>
      </w:r>
      <w:r w:rsidR="00603829" w:rsidRPr="00603829">
        <w:t xml:space="preserve"> Papić</w:t>
      </w:r>
      <w:r w:rsidR="00C82FE1">
        <w:t>a</w:t>
      </w:r>
      <w:r w:rsidR="00603829" w:rsidRPr="00603829">
        <w:t>, Vinkovci, A. B. Šimića 14, OIB 96410046909</w:t>
      </w:r>
      <w:r>
        <w:t xml:space="preserve"> po t. 4. izreke rješenja ovoga suda poslovnog broja 14 St-792/16-21 od 8.07.2016., odnosno da u dogovoru sa stečajn</w:t>
      </w:r>
      <w:r w:rsidR="00C82FE1">
        <w:t>i</w:t>
      </w:r>
      <w:r>
        <w:t>m upravitelj</w:t>
      </w:r>
      <w:r w:rsidR="00C82FE1">
        <w:t>e</w:t>
      </w:r>
      <w:r>
        <w:t xml:space="preserve">m </w:t>
      </w:r>
      <w:r w:rsidR="00C82FE1" w:rsidRPr="00C82FE1">
        <w:t>Zvonko</w:t>
      </w:r>
      <w:r w:rsidR="00C82FE1">
        <w:t>m</w:t>
      </w:r>
      <w:r w:rsidR="00C82FE1" w:rsidRPr="00C82FE1">
        <w:t xml:space="preserve"> Tomljanović, Našice, J. Runjanina 7, OIB 01559486405</w:t>
      </w:r>
      <w:r w:rsidR="00031CCE">
        <w:rPr>
          <w:b/>
        </w:rPr>
        <w:t xml:space="preserve">, </w:t>
      </w:r>
      <w:r w:rsidR="00CB1BDB">
        <w:t>izvrši pregled, izlučivanje i pohranu arhivskog i registraturnog gradiva dužnika sukladno pozitivnim propisima, te o istom u roku od 15 dana dostavi u spis javnobilježnički ovjerovljenu izjavu da bivši zakonski zastupnik i vlasnik dužnika kao novi imatelj preuzima predmetno gradivo dužnika na čuvanje i operativno korištenje, te da se obvezuje gradivo savjesno čuvati, a sve sukladno pozitivnim propisima, a pod prijetnjom zakonskih posljedica propisanih odredbom čl. 177., 178. i 180. Stečajni zakon (NN 71/15) i čl. 66. Zakona o arhivskom gradivu i arhivima (NN 105/97, 64/00, 65/09 i 125/11).</w:t>
      </w:r>
      <w:r w:rsidR="00C17E69">
        <w:t xml:space="preserve"> </w:t>
      </w: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C82FE1" w:rsidRPr="00C82FE1">
        <w:t>8. svibnja 2017</w:t>
      </w:r>
      <w:r w:rsidRPr="008D4802">
        <w:t xml:space="preserve">. </w:t>
      </w: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F14D32" w:rsidRPr="00CB1BDB">
      <w:pPr>
        <w:pStyle w:val="Tijeloteksta"/>
      </w:pPr>
      <w:r w:rsidRPr="008D4802">
        <w:tab/>
      </w:r>
      <w:r w:rsidRPr="008D4802">
        <w:tab/>
      </w:r>
      <w:r w:rsidRPr="008D480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CD2145" w:rsidP="005447D0" w:rsidR="00CD2145">
      <w:pPr>
        <w:pStyle w:val="Tijeloteksta"/>
        <w:numPr>
          <w:ilvl w:val="0"/>
          <w:numId w:val="2"/>
        </w:numPr>
      </w:pPr>
      <w:r>
        <w:t xml:space="preserve">bivši zakonski zastupnik dužnika </w:t>
      </w:r>
      <w:r w:rsidR="005447D0" w:rsidRPr="005447D0">
        <w:t>Pet</w:t>
      </w:r>
      <w:r w:rsidR="005447D0">
        <w:t>a</w:t>
      </w:r>
      <w:r w:rsidR="005447D0" w:rsidRPr="005447D0">
        <w:t>r Papića, Vinkovci, A. B. Šimića 14</w:t>
      </w:r>
    </w:p>
    <w:p w:rsidRDefault="00D5639E" w:rsidP="00A126F0" w:rsidR="00F14D32">
      <w:pPr>
        <w:pStyle w:val="Tijeloteksta"/>
        <w:numPr>
          <w:ilvl w:val="0"/>
          <w:numId w:val="2"/>
        </w:numPr>
      </w:pPr>
      <w:r>
        <w:t>stečajn</w:t>
      </w:r>
      <w:r w:rsidR="005447D0">
        <w:t>i</w:t>
      </w:r>
      <w:r>
        <w:t xml:space="preserve"> </w:t>
      </w:r>
      <w:r w:rsidR="0061543A">
        <w:t>upravitelj</w:t>
      </w:r>
      <w:r w:rsidR="00CD2145">
        <w:t xml:space="preserve"> </w:t>
      </w:r>
      <w:r w:rsidR="005447D0">
        <w:t>Zvonko Tomljanović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1B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E255BF" w:rsidRPr="00E255BF">
      <w:t>14 St-792/16-22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E01EA"/>
    <w:rsid w:val="000E417E"/>
    <w:rsid w:val="000E7A1B"/>
    <w:rsid w:val="000F7AD4"/>
    <w:rsid w:val="00104772"/>
    <w:rsid w:val="0011647C"/>
    <w:rsid w:val="00135243"/>
    <w:rsid w:val="00141C3B"/>
    <w:rsid w:val="001421F9"/>
    <w:rsid w:val="0014287E"/>
    <w:rsid w:val="00143FD5"/>
    <w:rsid w:val="00145BB5"/>
    <w:rsid w:val="00151FF0"/>
    <w:rsid w:val="001668EF"/>
    <w:rsid w:val="00166F2B"/>
    <w:rsid w:val="00183E34"/>
    <w:rsid w:val="0018437A"/>
    <w:rsid w:val="00186F62"/>
    <w:rsid w:val="00190A55"/>
    <w:rsid w:val="00193062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23A5"/>
    <w:rsid w:val="003504DC"/>
    <w:rsid w:val="00361758"/>
    <w:rsid w:val="00385332"/>
    <w:rsid w:val="003A1465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1012D"/>
    <w:rsid w:val="00413F34"/>
    <w:rsid w:val="00417DFD"/>
    <w:rsid w:val="004222C6"/>
    <w:rsid w:val="00432602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24630"/>
    <w:rsid w:val="00530129"/>
    <w:rsid w:val="00542A40"/>
    <w:rsid w:val="00542FAD"/>
    <w:rsid w:val="005447D0"/>
    <w:rsid w:val="00555A5F"/>
    <w:rsid w:val="005606B3"/>
    <w:rsid w:val="005A1517"/>
    <w:rsid w:val="005C15A4"/>
    <w:rsid w:val="005C72BB"/>
    <w:rsid w:val="005D2747"/>
    <w:rsid w:val="005F0872"/>
    <w:rsid w:val="005F4DFA"/>
    <w:rsid w:val="00603829"/>
    <w:rsid w:val="0061543A"/>
    <w:rsid w:val="00665B88"/>
    <w:rsid w:val="006677ED"/>
    <w:rsid w:val="00673D54"/>
    <w:rsid w:val="00675C32"/>
    <w:rsid w:val="006764F3"/>
    <w:rsid w:val="006779FA"/>
    <w:rsid w:val="00684FAB"/>
    <w:rsid w:val="00684FD6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40E1C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A126F0"/>
    <w:rsid w:val="00A14C1A"/>
    <w:rsid w:val="00A14E5B"/>
    <w:rsid w:val="00A152F2"/>
    <w:rsid w:val="00A34E0A"/>
    <w:rsid w:val="00A57D3E"/>
    <w:rsid w:val="00A74469"/>
    <w:rsid w:val="00A90CA5"/>
    <w:rsid w:val="00A91489"/>
    <w:rsid w:val="00A924F5"/>
    <w:rsid w:val="00AB601F"/>
    <w:rsid w:val="00AB6394"/>
    <w:rsid w:val="00AD7E47"/>
    <w:rsid w:val="00AE693D"/>
    <w:rsid w:val="00AF6D89"/>
    <w:rsid w:val="00B01AEB"/>
    <w:rsid w:val="00B03B3C"/>
    <w:rsid w:val="00B06771"/>
    <w:rsid w:val="00B32B35"/>
    <w:rsid w:val="00B41D7F"/>
    <w:rsid w:val="00B7486B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55B95"/>
    <w:rsid w:val="00C773E3"/>
    <w:rsid w:val="00C81FF4"/>
    <w:rsid w:val="00C82FE1"/>
    <w:rsid w:val="00C834BD"/>
    <w:rsid w:val="00C84F09"/>
    <w:rsid w:val="00C8578B"/>
    <w:rsid w:val="00C8618B"/>
    <w:rsid w:val="00C96DCA"/>
    <w:rsid w:val="00CA2B29"/>
    <w:rsid w:val="00CA6649"/>
    <w:rsid w:val="00CB1BDB"/>
    <w:rsid w:val="00CB5635"/>
    <w:rsid w:val="00CC15DD"/>
    <w:rsid w:val="00CD1611"/>
    <w:rsid w:val="00CD2145"/>
    <w:rsid w:val="00CE58E7"/>
    <w:rsid w:val="00CF024C"/>
    <w:rsid w:val="00CF5189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55BF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A6969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5B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5B9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5B9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5B95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5B95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5B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5B9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5B9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5B9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5B9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2888</izvorni_sadrzaj>
    <derivirana_varijabla naziv="DomainObject.Predmet.Broj_1">2888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2016.</izvorni_sadrzaj>
    <derivirana_varijabla naziv="DomainObject.Predmet.DatumOsnivanja_1">30.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ožujka 2017.</izvorni_sadrzaj>
    <derivirana_varijabla naziv="DomainObject.Predmet.DatumRjesavanja_1">13.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St-2888/2016</izvorni_sadrzaj>
    <derivirana_varijabla naziv="DomainObject.Predmet.OznakaBroj_1">St-2888/2016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BIJELA LAĐA d.o.o. ugostiteljstvo i turizam</izvorni_sadrzaj>
    <derivirana_varijabla naziv="DomainObject.Predmet.ProtustrankaFormated_1">  BIJELA LAĐA d.o.o. ugostiteljstvo i turizam</derivirana_varijabla>
  </DomainObject.Predmet.ProtustrankaFormated>
  <DomainObject.Predmet.ProtustrankaFormatedOIB>
    <izvorni_sadrzaj>  BIJELA LAĐA d.o.o. ugostiteljstvo i turizam, OIB 88511810996</izvorni_sadrzaj>
    <derivirana_varijabla naziv="DomainObject.Predmet.ProtustrankaFormatedOIB_1">  BIJELA LAĐA d.o.o. ugostiteljstvo i turizam, OIB 88511810996</derivirana_varijabla>
  </DomainObject.Predmet.ProtustrankaFormatedOIB>
  <DomainObject.Predmet.ProtustrankaFormatedWithAdress>
    <izvorni_sadrzaj> BIJELA LAĐA d.o.o. ugostiteljstvo i turizam, Duga 48, 32100 Vinkovci</izvorni_sadrzaj>
    <derivirana_varijabla naziv="DomainObject.Predmet.ProtustrankaFormatedWithAdress_1"> BIJELA LAĐA d.o.o. ugostiteljstvo i turizam, Duga 48, 32100 Vinkovci</derivirana_varijabla>
  </DomainObject.Predmet.ProtustrankaFormatedWithAdress>
  <DomainObject.Predmet.ProtustrankaFormatedWithAdressOIB>
    <izvorni_sadrzaj> BIJELA LAĐA d.o.o. ugostiteljstvo i turizam, OIB 88511810996, Duga 48, 32100 Vinkovci</izvorni_sadrzaj>
    <derivirana_varijabla naziv="DomainObject.Predmet.ProtustrankaFormatedWithAdressOIB_1"> BIJELA LAĐA d.o.o. ugostiteljstvo i turizam, OIB 88511810996, Duga 48, 32100 Vinkovci</derivirana_varijabla>
  </DomainObject.Predmet.ProtustrankaFormatedWithAdressOIB>
  <DomainObject.Predmet.ProtustrankaWithAdress>
    <izvorni_sadrzaj>BIJELA LAĐA d.o.o. ugostiteljstvo i turizam Duga 48, 32100 Vinkovci</izvorni_sadrzaj>
    <derivirana_varijabla naziv="DomainObject.Predmet.ProtustrankaWithAdress_1">BIJELA LAĐA d.o.o. ugostiteljstvo i turizam Duga 48, 32100 Vinkovci</derivirana_varijabla>
  </DomainObject.Predmet.ProtustrankaWithAdress>
  <DomainObject.Predmet.ProtustrankaWithAdressOIB>
    <izvorni_sadrzaj>BIJELA LAĐA d.o.o. ugostiteljstvo i turizam, OIB 88511810996, Duga 48, 32100 Vinkovci</izvorni_sadrzaj>
    <derivirana_varijabla naziv="DomainObject.Predmet.ProtustrankaWithAdressOIB_1">BIJELA LAĐA d.o.o. ugostiteljstvo i turizam, OIB 88511810996, Duga 48, 32100 Vinkovci</derivirana_varijabla>
  </DomainObject.Predmet.ProtustrankaWithAdressOIB>
  <DomainObject.Predmet.ProtustrankaNazivFormated>
    <izvorni_sadrzaj>BIJELA LAĐA d.o.o. ugostiteljstvo i turizam</izvorni_sadrzaj>
    <derivirana_varijabla naziv="DomainObject.Predmet.ProtustrankaNazivFormated_1">BIJELA LAĐA d.o.o. ugostiteljstvo i turizam</derivirana_varijabla>
  </DomainObject.Predmet.ProtustrankaNazivFormated>
  <DomainObject.Predmet.ProtustrankaNazivFormatedOIB>
    <izvorni_sadrzaj>BIJELA LAĐA d.o.o. ugostiteljstvo i turizam, OIB 88511810996</izvorni_sadrzaj>
    <derivirana_varijabla naziv="DomainObject.Predmet.ProtustrankaNazivFormatedOIB_1">BIJELA LAĐA d.o.o. ugostiteljstvo i turizam, OIB 88511810996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BIJELA LAĐA d.o.o. ugostiteljstvo i turizam</item>
    </izvorni_sadrzaj>
    <derivirana_varijabla naziv="DomainObject.Predmet.ProtuStrankaListFormated_1">
      <item>BIJELA LAĐA d.o.o. ugostiteljstvo i turizam</item>
    </derivirana_varijabla>
  </DomainObject.Predmet.ProtuStrankaListFormated>
  <DomainObject.Predmet.ProtuStrankaListFormatedOIB>
    <izvorni_sadrzaj>
      <item>BIJELA LAĐA d.o.o. ugostiteljstvo i turizam, OIB 88511810996</item>
    </izvorni_sadrzaj>
    <derivirana_varijabla naziv="DomainObject.Predmet.ProtuStrankaListFormatedOIB_1">
      <item>BIJELA LAĐA d.o.o. ugostiteljstvo i turizam, OIB 88511810996</item>
    </derivirana_varijabla>
  </DomainObject.Predmet.ProtuStrankaListFormatedOIB>
  <DomainObject.Predmet.ProtuStrankaListFormatedWithAdress>
    <izvorni_sadrzaj>
      <item>BIJELA LAĐA d.o.o. ugostiteljstvo i turizam, Duga 48, 32100 Vinkovci</item>
    </izvorni_sadrzaj>
    <derivirana_varijabla naziv="DomainObject.Predmet.ProtuStrankaListFormatedWithAdress_1">
      <item>BIJELA LAĐA d.o.o. ugostiteljstvo i turizam, Duga 48, 32100 Vinkovci</item>
    </derivirana_varijabla>
  </DomainObject.Predmet.ProtuStrankaListFormatedWithAdress>
  <DomainObject.Predmet.ProtuStrankaListFormatedWithAdressOIB>
    <izvorni_sadrzaj>
      <item>BIJELA LAĐA d.o.o. ugostiteljstvo i turizam, OIB 88511810996, Duga 48, 32100 Vinkovci</item>
    </izvorni_sadrzaj>
    <derivirana_varijabla naziv="DomainObject.Predmet.ProtuStrankaListFormatedWithAdressOIB_1">
      <item>BIJELA LAĐA d.o.o. ugostiteljstvo i turizam, OIB 88511810996, Duga 48, 32100 Vinkovci</item>
    </derivirana_varijabla>
  </DomainObject.Predmet.ProtuStrankaListFormatedWithAdressOIB>
  <DomainObject.Predmet.ProtuStrankaListNazivFormated>
    <izvorni_sadrzaj>
      <item>BIJELA LAĐA d.o.o. ugostiteljstvo i turizam</item>
    </izvorni_sadrzaj>
    <derivirana_varijabla naziv="DomainObject.Predmet.ProtuStrankaListNazivFormated_1">
      <item>BIJELA LAĐA d.o.o. ugostiteljstvo i turizam</item>
    </derivirana_varijabla>
  </DomainObject.Predmet.ProtuStrankaListNazivFormated>
  <DomainObject.Predmet.ProtuStrankaListNazivFormatedOIB>
    <izvorni_sadrzaj>
      <item>BIJELA LAĐA d.o.o. ugostiteljstvo i turizam, OIB 88511810996</item>
    </izvorni_sadrzaj>
    <derivirana_varijabla naziv="DomainObject.Predmet.ProtuStrankaListNazivFormatedOIB_1">
      <item>BIJELA LAĐA d.o.o. ugostiteljstvo i turizam, OIB 88511810996</item>
    </derivirana_varijabla>
  </DomainObject.Predmet.ProtuStrankaListNazivFormatedOIB>
  <DomainObject.Predmet.OstaliListFormated>
    <izvorni_sadrzaj>
      <item>ŽDO GUO Vukovar</item>
      <item>Zvonko Tomljanović</item>
      <item>Petar Papić</item>
    </izvorni_sadrzaj>
    <derivirana_varijabla naziv="DomainObject.Predmet.OstaliListFormated_1">
      <item>ŽDO GUO Vukovar</item>
      <item>Zvonko Tomljanović</item>
      <item>Petar Papić</item>
    </derivirana_varijabla>
  </DomainObject.Predmet.OstaliListFormated>
  <DomainObject.Predmet.OstaliListFormatedOIB>
    <izvorni_sadrzaj>
      <item>ŽDO GUO Vukovar</item>
      <item>Zvonko Tomljanović, OIB 01559486405</item>
      <item>Petar Papić, OIB 96410046909</item>
    </izvorni_sadrzaj>
    <derivirana_varijabla naziv="DomainObject.Predmet.OstaliListFormatedOIB_1">
      <item>ŽDO GUO Vukovar</item>
      <item>Zvonko Tomljanović, OIB 01559486405</item>
      <item>Petar Papić, OIB 96410046909</item>
    </derivirana_varijabla>
  </DomainObject.Predmet.OstaliListFormatedOIB>
  <DomainObject.Predmet.OstaliListFormatedWithAdress>
    <izvorni_sadrzaj>
      <item>ŽDO GUO Vukovar</item>
      <item>Zvonko Tomljanović, J. Runjanina 7, 31500 Našice</item>
      <item>Petar Papić, A.B. Šimića 14, 32100 Vinkovci</item>
    </izvorni_sadrzaj>
    <derivirana_varijabla naziv="DomainObject.Predmet.OstaliListFormatedWithAdress_1">
      <item>ŽDO GUO Vukovar</item>
      <item>Zvonko Tomljanović, J. Runjanina 7, 31500 Našice</item>
      <item>Petar Papić, A.B. Šimića 14, 32100 Vinkovci</item>
    </derivirana_varijabla>
  </DomainObject.Predmet.OstaliListFormatedWithAdress>
  <DomainObject.Predmet.OstaliListFormatedWithAdressOIB>
    <izvorni_sadrzaj>
      <item>ŽDO GUO Vukovar</item>
      <item>Zvonko Tomljanović, OIB 01559486405, J. Runjanina 7, 31500 Našice</item>
      <item>Petar Papić, OIB 96410046909, A.B. Šimića 14, 32100 Vinkovci</item>
    </izvorni_sadrzaj>
    <derivirana_varijabla naziv="DomainObject.Predmet.OstaliListFormatedWithAdressOIB_1">
      <item>ŽDO GUO Vukovar</item>
      <item>Zvonko Tomljanović, OIB 01559486405, J. Runjanina 7, 31500 Našice</item>
      <item>Petar Papić, OIB 96410046909, A.B. Šimića 14, 32100 Vinkovci</item>
    </derivirana_varijabla>
  </DomainObject.Predmet.OstaliListFormatedWithAdressOIB>
  <DomainObject.Predmet.OstaliListNazivFormated>
    <izvorni_sadrzaj>
      <item>ŽDO GUO Vukovar</item>
      <item>Zvonko Tomljanović</item>
      <item>Petar Papić</item>
    </izvorni_sadrzaj>
    <derivirana_varijabla naziv="DomainObject.Predmet.OstaliListNazivFormated_1">
      <item>ŽDO GUO Vukovar</item>
      <item>Zvonko Tomljanović</item>
      <item>Petar Papić</item>
    </derivirana_varijabla>
  </DomainObject.Predmet.OstaliListNazivFormated>
  <DomainObject.Predmet.OstaliListNazivFormatedOIB>
    <izvorni_sadrzaj>
      <item>ŽDO GUO Vukovar</item>
      <item>Zvonko Tomljanović, OIB 01559486405</item>
      <item>Petar Papić, OIB 96410046909</item>
    </izvorni_sadrzaj>
    <derivirana_varijabla naziv="DomainObject.Predmet.OstaliListNazivFormatedOIB_1">
      <item>ŽDO GUO Vukovar</item>
      <item>Zvonko Tomljanović, OIB 01559486405</item>
      <item>Petar Papić, OIB 96410046909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BIJELA LAĐA d.o.o. ugostiteljstvo i turizam</izvorni_sadrzaj>
    <derivirana_varijabla naziv="DomainObject.Predmet.ProtustrankaIDrugi_1">BIJELA LAĐA d.o.o. ugostiteljstvo i turizam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BIJELA LAĐA d.o.o. ugostiteljstvo i turizam, OIB 88511810996, Duga 48, 32100 Vinkovci</izvorni_sadrzaj>
    <derivirana_varijabla naziv="DomainObject.Predmet.ProtustrankaIDrugiAdressOIB_1">BIJELA LAĐA d.o.o. ugostiteljstvo i turizam, OIB 88511810996, Duga 48,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ožujka 2017.</izvorni_sadrzaj>
    <derivirana_varijabla naziv="DomainObject.Predmet.OdlukaRjesenje.DatumDonosenjaOdluke_1">13. ožujka 2017.</derivirana_varijabla>
  </DomainObject.Predmet.OdlukaRjesenje.DatumDonosenjaOdluke>
  <DomainObject.Predmet.OdlukaRjesenje.DatumPravomocnosti>
    <izvorni_sadrzaj>31. ožujka 2017.</izvorni_sadrzaj>
    <derivirana_varijabla naziv="DomainObject.Predmet.OdlukaRjesenje.DatumPravomocnosti_1">31. ožujka 2017.</derivirana_varijabla>
  </DomainObject.Predmet.OdlukaRjesenje.DatumPravomocnosti>
  <DomainObject.Predmet.OdlukaRjesenje.Oznaka>
    <izvorni_sadrzaj>St-2888/2016-20</izvorni_sadrzaj>
    <derivirana_varijabla naziv="DomainObject.Predmet.OdlukaRjesenje.Oznaka_1">St-2888/2016-20</derivirana_varijabla>
  </DomainObject.Predmet.OdlukaRjesenje.Oznaka>
  <DomainObject.Predmet.SudioniciListNaziv>
    <izvorni_sadrzaj>
      <item>FINA RC OSIJEK</item>
      <item>BIJELA LAĐA d.o.o. ugostiteljstvo i turizam</item>
      <item>ŽDO GUO Vukovar</item>
      <item>Zvonko Tomljanović</item>
      <item>Petar Papić</item>
    </izvorni_sadrzaj>
    <derivirana_varijabla naziv="DomainObject.Predmet.SudioniciListNaziv_1">
      <item>FINA RC OSIJEK</item>
      <item>BIJELA LAĐA d.o.o. ugostiteljstvo i turizam</item>
      <item>ŽDO GUO Vukovar</item>
      <item>Zvonko Tomljanović</item>
      <item>Petar Papić</item>
    </derivirana_varijabla>
  </DomainObject.Predmet.SudioniciListNaziv>
  <DomainObject.Predmet.SudioniciListAdressOIB>
    <izvorni_sadrzaj>
      <item>FINA RC OSIJEK, OIB 85821130368</item>
      <item>BIJELA LAĐA d.o.o. ugostiteljstvo i turizam, OIB 88511810996, Duga 48,32100 Vinkovci</item>
      <item>ŽDO GUO Vukovar</item>
      <item>Zvonko Tomljanović, OIB 01559486405, J. Runjanina 7,31500 Našice</item>
      <item>Petar Papić, OIB 96410046909, A.B. Šimića 14,32100 Vinkovci</item>
    </izvorni_sadrzaj>
    <derivirana_varijabla naziv="DomainObject.Predmet.SudioniciListAdressOIB_1">
      <item>FINA RC OSIJEK, OIB 85821130368</item>
      <item>BIJELA LAĐA d.o.o. ugostiteljstvo i turizam, OIB 88511810996, Duga 48,32100 Vinkovci</item>
      <item>ŽDO GUO Vukovar</item>
      <item>Zvonko Tomljanović, OIB 01559486405, J. Runjanina 7,31500 Našice</item>
      <item>Petar Papić, OIB 96410046909, A.B. Šimića 14,32100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88511810996</item>
      <item>, OIB null</item>
      <item>, OIB 01559486405</item>
      <item>, OIB 96410046909</item>
    </izvorni_sadrzaj>
    <derivirana_varijabla naziv="DomainObject.Predmet.SudioniciListNazivOIB_1">
      <item>, OIB 85821130368</item>
      <item>, OIB 88511810996</item>
      <item>, OIB null</item>
      <item>, OIB 01559486405</item>
      <item>, OIB 96410046909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247</properties:Words>
  <properties:Characters>1347</properties:Characters>
  <properties:Lines>42</properties:Lines>
  <properties:Paragraphs>13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2016-09-02T06:28:00Z</dcterms:created>
  <dc:creator>banka</dc:creator>
  <cp:lastModifiedBy>Elizabeta Đeke</cp:lastModifiedBy>
  <cp:lastPrinted>2016-06-20T06:29:00Z</cp:lastPrinted>
  <dcterms:modified xmlns:xsi="http://www.w3.org/2001/XMLSchema-instance" xsi:type="dcterms:W3CDTF">2017-05-08T09:22:00Z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