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ca10" w14:paraId="59fca10" w:rsidRDefault="00DF7BFC" w:rsidP="00DF7BFC" w:rsidR="00DF7BF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659</w:t>
      </w:r>
      <w:r>
        <w:rPr>
          <w:szCs w:val="24"/>
        </w:rPr>
        <w:t>/2015-6</w:t>
      </w:r>
    </w:p>
    <w:p w:rsidRDefault="00DF7BFC" w:rsidP="00DF7BFC" w:rsidR="00DF7BF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F7BFC" w:rsidP="00DF7BFC" w:rsidR="00DF7BF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F7BFC" w:rsidP="00DF7BFC" w:rsidR="00DF7BF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F7BFC" w:rsidP="00DF7BFC" w:rsidR="00DF7BF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PUČKO OTVORENO SVEUČILIŠTE ĐURĐEVAC JAVNA USTANOVA ZA TRAJNU NAOBRAZBU I KULTURU „u likvidaciji“, OIB: 88270213637 sa sjedištem u Braće Radić 3, Koprivnica</w:t>
      </w:r>
      <w:r>
        <w:t>, dana 01. veljače 2016. godine</w:t>
      </w:r>
    </w:p>
    <w:p w:rsidRDefault="00DF7BFC" w:rsidP="00DF7BFC" w:rsidR="00DF7BFC">
      <w:pPr>
        <w:jc w:val="both"/>
      </w:pPr>
    </w:p>
    <w:p w:rsidRDefault="00DF7BFC" w:rsidP="00DF7BFC" w:rsidR="00DF7BF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PUČKO OTVORENO SVEUČILIŠTE ĐURĐEVAC JAVNA USTANOVA ZA TRAJNU NAOBRAZBU I KULTURU „u likvidaciji“, OIB: 88270213637 sa sjedištem u Braće Radić 3, Koprivnica</w:t>
      </w:r>
      <w:r>
        <w:rPr>
          <w:szCs w:val="24"/>
        </w:rPr>
        <w:t>, s danom 01. veljače 2016. u 14,00 sati.</w:t>
      </w:r>
    </w:p>
    <w:p w:rsidRDefault="00DF7BFC" w:rsidP="00DF7BFC" w:rsidR="00DF7BFC">
      <w:pPr>
        <w:jc w:val="both"/>
        <w:rPr>
          <w:szCs w:val="24"/>
        </w:rPr>
      </w:pPr>
    </w:p>
    <w:p w:rsidRDefault="00DF7BFC" w:rsidP="00DF7BFC" w:rsidR="00DF7BF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PUČKO OTVORENO SVEUČILIŠTE ĐURĐEVAC JAVNA USTANOVA ZA TRAJNU NAOBRAZBU I KULTURU „u likvidaciji“, OIB: 88270213637 sa sjedištem u Braće Radić 3, Koprivnica.</w:t>
      </w:r>
    </w:p>
    <w:p w:rsidRDefault="00DF7BFC" w:rsidP="00DF7BFC" w:rsidR="00DF7BFC">
      <w:pPr>
        <w:jc w:val="both"/>
      </w:pPr>
    </w:p>
    <w:p w:rsidRDefault="00DF7BFC" w:rsidP="00DF7BFC" w:rsidR="00DF7BFC">
      <w:pPr>
        <w:jc w:val="both"/>
      </w:pPr>
      <w:r>
        <w:tab/>
        <w:t xml:space="preserve">III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Hatza</w:t>
      </w:r>
      <w:proofErr w:type="spellEnd"/>
      <w:r>
        <w:t xml:space="preserve"> 10, Zagreb, OIB: 96068307857.</w:t>
      </w:r>
    </w:p>
    <w:p w:rsidRDefault="00DF7BFC" w:rsidP="00DF7BFC" w:rsidR="00DF7BFC">
      <w:pPr>
        <w:jc w:val="both"/>
        <w:rPr>
          <w:color w:val="FF0000"/>
        </w:rPr>
      </w:pP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F7BFC" w:rsidP="00DF7BFC" w:rsidR="00DF7BFC">
      <w:pPr>
        <w:jc w:val="both"/>
        <w:rPr>
          <w:szCs w:val="24"/>
        </w:rPr>
      </w:pP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PUČKO OTVORENO SVEUČILIŠTE ĐURĐEVAC JAVNA USTANOVA ZA TRAJNU NAOBRAZBU I KULTURU „u likvidaciji“, OIB: 88270213637 sa sjedištem u Braće Radić 3, Koprivnica</w:t>
      </w:r>
      <w:r>
        <w:rPr>
          <w:szCs w:val="24"/>
        </w:rPr>
        <w:t>, bit će brisan iz sudskog registra.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 xml:space="preserve">     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F7BFC" w:rsidP="00DF7BFC" w:rsidR="00DF7BF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DF7BFC" w:rsidP="00DF7BFC" w:rsidR="00DF7BF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  <w:r>
        <w:rPr>
          <w:szCs w:val="24"/>
        </w:rPr>
        <w:t>DNA:</w:t>
      </w:r>
    </w:p>
    <w:p w:rsidRDefault="00DF7BFC" w:rsidP="00DF7BFC" w:rsidR="00DF7BF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F7BFC" w:rsidP="00DF7BFC" w:rsidR="00DF7BF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F7BFC" w:rsidP="00DF7BFC" w:rsidR="00DF7BFC" w:rsidRPr="00DF7BFC">
      <w:pPr>
        <w:numPr>
          <w:ilvl w:val="0"/>
          <w:numId w:val="47"/>
        </w:numPr>
        <w:rPr>
          <w:szCs w:val="24"/>
        </w:rPr>
      </w:pPr>
      <w:r w:rsidRPr="00DF7BFC">
        <w:rPr>
          <w:szCs w:val="24"/>
        </w:rPr>
        <w:t xml:space="preserve">Dužnik </w:t>
      </w:r>
      <w:r>
        <w:t>PUČKO OTVORENO SVEUČILIŠTE ĐURĐEVAC JAVNA USTANOVA ZA TRAJNU NAOBRAZBU I KULTURU „u likvidaciji“, OIB: 88270213637 sa sjedištem u Braće Radić 3, Koprivnica</w:t>
      </w:r>
      <w:r>
        <w:t xml:space="preserve"> </w:t>
      </w:r>
    </w:p>
    <w:p w:rsidRDefault="00DF7BFC" w:rsidP="00DF7BFC" w:rsidR="00DF7BFC" w:rsidRPr="00DF7BFC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Goran </w:t>
      </w:r>
      <w:proofErr w:type="spellStart"/>
      <w:r>
        <w:t>Cvetanović</w:t>
      </w:r>
      <w:proofErr w:type="spellEnd"/>
      <w:r>
        <w:t>, Koprivnica, Bjelovarska cesta 153, OIB: 30087905217</w:t>
      </w:r>
    </w:p>
    <w:p w:rsidRDefault="00DF7BFC" w:rsidP="00DF7BFC" w:rsidR="00DF7BF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F7BFC" w:rsidP="00DF7BFC" w:rsidR="00DF7BF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F7BFC" w:rsidP="00DF7BFC" w:rsidR="00DF7BF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Hazta</w:t>
      </w:r>
      <w:proofErr w:type="spellEnd"/>
      <w:r>
        <w:t xml:space="preserve"> 10, Zagreb</w:t>
      </w:r>
    </w:p>
    <w:p w:rsidRDefault="00DF7BFC" w:rsidP="00DF7BFC" w:rsidR="00DF7BF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F7BFC" w:rsidP="00DF7BFC" w:rsidR="00DF7BFC">
      <w:pPr>
        <w:rPr>
          <w:szCs w:val="24"/>
        </w:rPr>
      </w:pPr>
    </w:p>
    <w:p w:rsidRDefault="00DA0242" w:rsidP="00DF7BFC" w:rsidR="00DA0242" w:rsidRPr="00DF7BFC"/>
    <w:sectPr w:rsidSect="00DF7BFC" w:rsidR="00DA0242" w:rsidRPr="00DF7BFC">
      <w:headerReference w:type="default" r:id="rId11"/>
      <w:pgSz w:code="9" w:h="16839" w:w="11907"/>
      <w:pgMar w:gutter="0" w:footer="1134" w:header="1134" w:left="1701" w:bottom="851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BFC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F7BF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F7BF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7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St-659/2015-6</izvorni_sadrzaj>
    <derivirana_varijabla naziv="DomainObject.Oznaka_1">St-659/2015-6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ĐURĐEVAC JAVNA USTANOVA ZA TRAJNU NAOBRAZBU I KULTURU "u likvidaciji"</izvorni_sadrzaj>
    <derivirana_varijabla naziv="DomainObject.Predmet.ProtustrankaFormated_1">  PUČKO OTVORENO UČILIŠTE ĐURĐEVAC JAVNA USTANOVA ZA TRAJNU NAOBRAZBU I KULTURU "u likvidaciji"</derivirana_varijabla>
  </DomainObject.Predmet.ProtustrankaFormated>
  <DomainObject.Predmet.ProtustrankaFormatedOIB>
    <izvorni_sadrzaj>  PUČKO OTVORENO UČILIŠTE ĐURĐEVAC JAVNA USTANOVA ZA TRAJNU NAOBRAZBU I KULTURU "u likvidaciji", OIB 88270213637</izvorni_sadrzaj>
    <derivirana_varijabla naziv="DomainObject.Predmet.ProtustrankaFormatedOIB_1">  PUČKO OTVORENO UČILIŠTE ĐURĐEVAC JAVNA USTANOVA ZA TRAJNU NAOBRAZBU I KULTURU "u likvidaciji", OIB 88270213637</derivirana_varijabla>
  </DomainObject.Predmet.ProtustrankaFormatedOIB>
  <DomainObject.Predmet.ProtustrankaFormatedWithAdress>
    <izvorni_sadrzaj> PUČKO OTVORENO UČILIŠTE ĐURĐEVAC JAVNA USTANOVA ZA TRAJNU NAOBRAZBU I KULTURU "u likvidaciji", Braće Radić 3, 48000 Koprivnica</izvorni_sadrzaj>
    <derivirana_varijabla naziv="DomainObject.Predmet.ProtustrankaFormatedWithAdress_1"> PUČKO OTVORENO UČILIŠTE ĐURĐEVAC JAVNA USTANOVA ZA TRAJNU NAOBRAZBU I KULTURU "u likvidaciji", Braće Radić 3, 48000 Koprivnica</derivirana_varijabla>
  </DomainObject.Predmet.ProtustrankaFormatedWithAdress>
  <DomainObject.Predmet.ProtustrankaFormatedWithAdressOIB>
    <izvorni_sadrzaj> PUČKO OTVORENO UČILIŠTE ĐURĐEVAC JAVNA USTANOVA ZA TRAJNU NAOBRAZBU I KULTURU "u likvidaciji", OIB 88270213637, Braće Radić 3, 48000 Koprivnica</izvorni_sadrzaj>
    <derivirana_varijabla naziv="DomainObject.Predmet.ProtustrankaFormatedWithAdressOIB_1"> PUČKO OTVORENO UČILIŠTE ĐURĐEVAC JAVNA USTANOVA ZA TRAJNU NAOBRAZBU I KULTURU "u likvidaciji", OIB 88270213637, Braće Radić 3, 48000 Koprivnica</derivirana_varijabla>
  </DomainObject.Predmet.ProtustrankaFormatedWithAdressOIB>
  <DomainObject.Predmet.ProtustrankaWithAdress>
    <izvorni_sadrzaj>PUČKO OTVORENO UČILIŠTE ĐURĐEVAC JAVNA USTANOVA ZA TRAJNU NAOBRAZBU I KULTURU "u likvidaciji" Braće Radić 3, 48000 Koprivnica</izvorni_sadrzaj>
    <derivirana_varijabla naziv="DomainObject.Predmet.ProtustrankaWithAdress_1">PUČKO OTVORENO UČILIŠTE ĐURĐEVAC JAVNA USTANOVA ZA TRAJNU NAOBRAZBU I KULTURU "u likvidaciji" Braće Radić 3, 48000 Koprivnica</derivirana_varijabla>
  </DomainObject.Predmet.ProtustrankaWithAdress>
  <DomainObject.Predmet.ProtustrankaWithAdressOIB>
    <izvorni_sadrzaj>PUČKO OTVORENO UČILIŠTE ĐURĐEVAC JAVNA USTANOVA ZA TRAJNU NAOBRAZBU I KULTURU "u likvidaciji", OIB 88270213637, Braće Radić 3, 48000 Koprivnica</izvorni_sadrzaj>
    <derivirana_varijabla naziv="DomainObject.Predmet.ProtustrankaWithAdressOIB_1">PUČKO OTVORENO UČILIŠTE ĐURĐEVAC JAVNA USTANOVA ZA TRAJNU NAOBRAZBU I KULTURU "u likvidaciji", OIB 88270213637, Braće Radić 3, 48000 Koprivnica</derivirana_varijabla>
  </DomainObject.Predmet.ProtustrankaWithAdressOIB>
  <DomainObject.Predmet.ProtustrankaNazivFormated>
    <izvorni_sadrzaj>PUČKO OTVORENO UČILIŠTE ĐURĐEVAC JAVNA USTANOVA ZA TRAJNU NAOBRAZBU I KULTURU "u likvidaciji"</izvorni_sadrzaj>
    <derivirana_varijabla naziv="DomainObject.Predmet.ProtustrankaNazivFormated_1">PUČKO OTVORENO UČILIŠTE ĐURĐEVAC JAVNA USTANOVA ZA TRAJNU NAOBRAZBU I KULTURU "u likvidaciji"</derivirana_varijabla>
  </DomainObject.Predmet.ProtustrankaNazivFormated>
  <DomainObject.Predmet.ProtustrankaNazivFormatedOIB>
    <izvorni_sadrzaj>PUČKO OTVORENO UČILIŠTE ĐURĐEVAC JAVNA USTANOVA ZA TRAJNU NAOBRAZBU I KULTURU "u likvidaciji", OIB 88270213637</izvorni_sadrzaj>
    <derivirana_varijabla naziv="DomainObject.Predmet.ProtustrankaNazivFormatedOIB_1">PUČKO OTVORENO UČILIŠTE ĐURĐEVAC JAVNA USTANOVA ZA TRAJNU NAOBRAZBU I KULTURU "u likvidaciji", OIB 88270213637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870775.66</izvorni_sadrzaj>
    <derivirana_varijabla naziv="DomainObject.Predmet.TrenutnaVrijednost_1">870775.66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PUČKO OTVORENO UČILIŠTE ĐURĐEVAC JAVNA USTANOVA ZA TRAJNU NAOBRAZBU I KULTURU "u likvidaciji"</item>
    </izvorni_sadrzaj>
    <derivirana_varijabla naziv="DomainObject.Predmet.ProtuStrankaListFormated_1">
      <item>PUČKO OTVORENO UČILIŠTE ĐURĐEVAC JAVNA USTANOVA ZA TRAJNU NAOBRAZBU I KULTURU "u likvidaciji"</item>
    </derivirana_varijabla>
  </DomainObject.Predmet.ProtuStrankaListFormated>
  <DomainObject.Predmet.ProtuStrankaListFormatedOIB>
    <izvorni_sadrzaj>
      <item>PUČKO OTVORENO UČILIŠTE ĐURĐEVAC JAVNA USTANOVA ZA TRAJNU NAOBRAZBU I KULTURU "u likvidaciji", OIB 88270213637</item>
    </izvorni_sadrzaj>
    <derivirana_varijabla naziv="DomainObject.Predmet.ProtuStrankaListFormatedOIB_1">
      <item>PUČKO OTVORENO UČILIŠTE ĐURĐEVAC JAVNA USTANOVA ZA TRAJNU NAOBRAZBU I KULTURU "u likvidaciji", OIB 88270213637</item>
    </derivirana_varijabla>
  </DomainObject.Predmet.ProtuStrankaListFormatedOIB>
  <DomainObject.Predmet.ProtuStrankaListFormatedWithAdress>
    <izvorni_sadrzaj>
      <item>PUČKO OTVORENO UČILIŠTE ĐURĐEVAC JAVNA USTANOVA ZA TRAJNU NAOBRAZBU I KULTURU "u likvidaciji", Braće Radić 3, 48000 Koprivnica</item>
    </izvorni_sadrzaj>
    <derivirana_varijabla naziv="DomainObject.Predmet.ProtuStrankaListFormatedWithAdress_1">
      <item>PUČKO OTVORENO UČILIŠTE ĐURĐEVAC JAVNA USTANOVA ZA TRAJNU NAOBRAZBU I KULTURU "u likvidaciji", Braće Radić 3, 48000 Koprivnica</item>
    </derivirana_varijabla>
  </DomainObject.Predmet.ProtuStrankaListFormatedWithAdress>
  <DomainObject.Predmet.ProtuStrankaListFormatedWithAdressOIB>
    <izvorni_sadrzaj>
      <item>PUČKO OTVORENO UČILIŠTE ĐURĐEVAC JAVNA USTANOVA ZA TRAJNU NAOBRAZBU I KULTURU "u likvidaciji", OIB 88270213637, Braće Radić 3, 48000 Koprivnica</item>
    </izvorni_sadrzaj>
    <derivirana_varijabla naziv="DomainObject.Predmet.ProtuStrankaListFormatedWithAdressOIB_1">
      <item>PUČKO OTVORENO UČILIŠTE ĐURĐEVAC JAVNA USTANOVA ZA TRAJNU NAOBRAZBU I KULTURU "u likvidaciji", OIB 88270213637, Braće Radić 3, 48000 Koprivnica</item>
    </derivirana_varijabla>
  </DomainObject.Predmet.ProtuStrankaListFormatedWithAdressOIB>
  <DomainObject.Predmet.ProtuStrankaListNazivFormated>
    <izvorni_sadrzaj>
      <item>PUČKO OTVORENO UČILIŠTE ĐURĐEVAC JAVNA USTANOVA ZA TRAJNU NAOBRAZBU I KULTURU "u likvidaciji"</item>
    </izvorni_sadrzaj>
    <derivirana_varijabla naziv="DomainObject.Predmet.ProtuStrankaListNazivFormated_1">
      <item>PUČKO OTVORENO UČILIŠTE ĐURĐEVAC JAVNA USTANOVA ZA TRAJNU NAOBRAZBU I KULTURU "u likvidaciji"</item>
    </derivirana_varijabla>
  </DomainObject.Predmet.ProtuStrankaListNazivFormated>
  <DomainObject.Predmet.ProtuStrankaListNazivFormatedOIB>
    <izvorni_sadrzaj>
      <item>PUČKO OTVORENO UČILIŠTE ĐURĐEVAC JAVNA USTANOVA ZA TRAJNU NAOBRAZBU I KULTURU "u likvidaciji", OIB 88270213637</item>
    </izvorni_sadrzaj>
    <derivirana_varijabla naziv="DomainObject.Predmet.ProtuStrankaListNazivFormatedOIB_1">
      <item>PUČKO OTVORENO UČILIŠTE ĐURĐEVAC JAVNA USTANOVA ZA TRAJNU NAOBRAZBU I KULTURU "u likvidaciji", OIB 88270213637</item>
    </derivirana_varijabla>
  </DomainObject.Predmet.ProtuStrankaListNazivFormatedOIB>
  <DomainObject.Predmet.OstaliListFormated>
    <izvorni_sadrzaj>
      <item>e-Oglasna</item>
      <item>Sudski registar</item>
      <item>Goran Cvetanović</item>
    </izvorni_sadrzaj>
    <derivirana_varijabla naziv="DomainObject.Predmet.OstaliListFormated_1">
      <item>e-Oglasna</item>
      <item>Sudski registar</item>
      <item>Goran Cvetanović</item>
    </derivirana_varijabla>
  </DomainObject.Predmet.OstaliListFormated>
  <DomainObject.Predmet.OstaliListFormatedOIB>
    <izvorni_sadrzaj>
      <item>e-Oglasna</item>
      <item>Sudski registar</item>
      <item>Goran Cvetanović, OIB 30087905217</item>
    </izvorni_sadrzaj>
    <derivirana_varijabla naziv="DomainObject.Predmet.OstaliListFormatedOIB_1">
      <item>e-Oglasna</item>
      <item>Sudski registar</item>
      <item>Goran Cvetanović, OIB 30087905217</item>
    </derivirana_varijabla>
  </DomainObject.Predmet.OstaliListFormatedOIB>
  <DomainObject.Predmet.OstaliListFormatedWithAdress>
    <izvorni_sadrzaj>
      <item>e-Oglasna</item>
      <item>Sudski registar</item>
      <item>Goran Cvetanović, Bjelovarska Cesta 153, 48000 Koprivnica</item>
    </izvorni_sadrzaj>
    <derivirana_varijabla naziv="DomainObject.Predmet.OstaliListFormatedWithAdress_1">
      <item>e-Oglasna</item>
      <item>Sudski registar</item>
      <item>Goran Cvetanović, Bjelovarska Cesta 153, 48000 Koprivnica</item>
    </derivirana_varijabla>
  </DomainObject.Predmet.OstaliListFormatedWithAdress>
  <DomainObject.Predmet.OstaliListFormatedWithAdressOIB>
    <izvorni_sadrzaj>
      <item>e-Oglasna</item>
      <item>Sudski registar</item>
      <item>Goran Cvetanović, OIB 30087905217, Bjelovarska Cesta 153, 48000 Koprivnica</item>
    </izvorni_sadrzaj>
    <derivirana_varijabla naziv="DomainObject.Predmet.OstaliListFormatedWithAdressOIB_1">
      <item>e-Oglasna</item>
      <item>Sudski registar</item>
      <item>Goran Cvetanović, OIB 30087905217, Bjelovarska Cesta 153, 48000 Koprivnica</item>
    </derivirana_varijabla>
  </DomainObject.Predmet.OstaliListFormatedWithAdressOIB>
  <DomainObject.Predmet.OstaliListNazivFormated>
    <izvorni_sadrzaj>
      <item>e-Oglasna</item>
      <item>Sudski registar</item>
      <item>Goran Cvetanović</item>
    </izvorni_sadrzaj>
    <derivirana_varijabla naziv="DomainObject.Predmet.OstaliListNazivFormated_1">
      <item>e-Oglasna</item>
      <item>Sudski registar</item>
      <item>Goran Cvetanović</item>
    </derivirana_varijabla>
  </DomainObject.Predmet.OstaliListNazivFormated>
  <DomainObject.Predmet.OstaliListNazivFormatedOIB>
    <izvorni_sadrzaj>
      <item>e-Oglasna</item>
      <item>Sudski registar</item>
      <item>Goran Cvetanović, OIB 30087905217</item>
    </izvorni_sadrzaj>
    <derivirana_varijabla naziv="DomainObject.Predmet.OstaliListNazivFormatedOIB_1">
      <item>e-Oglasna</item>
      <item>Sudski registar</item>
      <item>Goran Cvetanović, OIB 30087905217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St-659/2015-6</izvorni_sadrzaj>
    <derivirana_varijabla naziv="DomainObject.PoslovniBrojDokumenta_1">St-659/2015-6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PUČKO OTVORENO UČILIŠTE ĐURĐEVAC JAVNA USTANOVA ZA TRAJNU NAOBRAZBU I KULTURU "u likvidaciji"</izvorni_sadrzaj>
    <derivirana_varijabla naziv="DomainObject.Predmet.ProtustrankaIDrugi_1">PUČKO OTVORENO UČILIŠTE ĐURĐEVAC JAVNA USTANOVA ZA TRAJNU NAOBRAZBU I KULTURU "u likvidaciji"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PUČKO OTVORENO UČILIŠTE ĐURĐEVAC JAVNA USTANOVA ZA TRAJNU NAOBRAZBU I KULTURU "u likvidaciji", OIB 88270213637, Braće Radić 3, 48000 Koprivnica</izvorni_sadrzaj>
    <derivirana_varijabla naziv="DomainObject.Predmet.ProtustrankaIDrugiAdressOIB_1">PUČKO OTVORENO UČILIŠTE ĐURĐEVAC JAVNA USTANOVA ZA TRAJNU NAOBRAZBU I KULTURU "u likvidaciji", OIB 88270213637, Braće Radić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PUČKO OTVORENO UČILIŠTE ĐURĐEVAC JAVNA USTANOVA ZA TRAJNU NAOBRAZBU I KULTURU "u likvidaciji"</item>
      <item>e-Oglasna</item>
      <item>Sudski registar</item>
      <item>Goran Cvetanović</item>
    </izvorni_sadrzaj>
    <derivirana_varijabla naziv="DomainObject.Predmet.SudioniciListNaziv_1">
      <item>Financijska agencija</item>
      <item>PUČKO OTVORENO UČILIŠTE ĐURĐEVAC JAVNA USTANOVA ZA TRAJNU NAOBRAZBU I KULTURU "u likvidaciji"</item>
      <item>e-Oglasna</item>
      <item>Sudski registar</item>
      <item>Goran Cvetanović</item>
    </derivirana_varijabla>
  </DomainObject.Predmet.SudioniciListNaziv>
  <DomainObject.Predmet.SudioniciListAdressOIB>
    <izvorni_sadrzaj>
      <item>Financijska agencija, OIB 85821130368, A.Cesarca 2,42000 Varaždin</item>
      <item>PUČKO OTVORENO UČILIŠTE ĐURĐEVAC JAVNA USTANOVA ZA TRAJNU NAOBRAZBU I KULTURU "u likvidaciji", OIB 88270213637, Braće Radić 3,48000 Koprivnica</item>
      <item>e-Oglasna</item>
      <item>Sudski registar</item>
      <item>Goran Cvetanović, OIB 30087905217, Bjelovarska Cesta 153,48000 Koprivnica</item>
    </izvorni_sadrzaj>
    <derivirana_varijabla naziv="DomainObject.Predmet.SudioniciListAdressOIB_1">
      <item>Financijska agencija, OIB 85821130368, A.Cesarca 2,42000 Varaždin</item>
      <item>PUČKO OTVORENO UČILIŠTE ĐURĐEVAC JAVNA USTANOVA ZA TRAJNU NAOBRAZBU I KULTURU "u likvidaciji", OIB 88270213637, Braće Radić 3,48000 Koprivnica</item>
      <item>e-Oglasna</item>
      <item>Sudski registar</item>
      <item>Goran Cvetanović, OIB 30087905217, Bjelovarska Cesta 153,48000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50288-0462-44C1-A0A0-5E153D48B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3267</properties:Characters>
  <properties:Lines>93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2016-02-01T07:48:00Z</cp:lastPrinted>
  <dcterms:modified xmlns:xsi="http://www.w3.org/2001/XMLSchema-instance" xsi:type="dcterms:W3CDTF">2016-02-01T07:48:00Z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