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e60d3" w14:paraId="bfe60d3" w:rsidRDefault="00F008E9" w:rsidP="00196875" w:rsidR="008F0D0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07667F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</w:r>
      <w:r w:rsidR="008F0D0C" w:rsidRPr="0007667F">
        <w:rPr>
          <w:color w:val="000000"/>
        </w:rPr>
        <w:tab/>
        <w:t xml:space="preserve"> </w:t>
      </w:r>
    </w:p>
    <w:p w:rsidRDefault="008F0D0C" w:rsidP="00196875" w:rsidR="008F0D0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8F0D0C" w:rsidP="00196875" w:rsidR="008F0D0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8F0D0C" w:rsidP="00196875" w:rsidR="008F0D0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8F0D0C" w:rsidP="00196875" w:rsidR="008F0D0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07667F" w:rsidP="00BE2C39" w:rsidR="008F0D0C" w:rsidRPr="0007667F">
      <w:pPr>
        <w:jc w:val="right"/>
        <w:rPr>
          <w:b/>
        </w:rPr>
      </w:pPr>
      <w:r>
        <w:rPr>
          <w:b/>
        </w:rPr>
        <w:t>Posl. br. 18 St-</w:t>
      </w:r>
      <w:r w:rsidR="00235BA6">
        <w:rPr>
          <w:b/>
        </w:rPr>
        <w:t>66</w:t>
      </w:r>
      <w:r>
        <w:rPr>
          <w:b/>
        </w:rPr>
        <w:t>/2016</w:t>
      </w:r>
    </w:p>
    <w:p w:rsidRDefault="008F0D0C" w:rsidP="00B70172" w:rsidR="008F0D0C" w:rsidRPr="0007667F">
      <w:pPr>
        <w:jc w:val="right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  <w:r w:rsidRPr="0007667F">
        <w:rPr>
          <w:b/>
        </w:rPr>
        <w:t xml:space="preserve">R E P U B L I K </w:t>
      </w:r>
      <w:r w:rsidR="004F6327" w:rsidRPr="0007667F">
        <w:rPr>
          <w:b/>
        </w:rPr>
        <w:t>A</w:t>
      </w:r>
      <w:r w:rsidRPr="0007667F">
        <w:rPr>
          <w:b/>
        </w:rPr>
        <w:t xml:space="preserve">    H R V A T S K </w:t>
      </w:r>
      <w:r w:rsidR="004F6327" w:rsidRPr="0007667F">
        <w:rPr>
          <w:b/>
        </w:rPr>
        <w:t>A</w:t>
      </w: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center"/>
        <w:rPr>
          <w:b/>
        </w:rPr>
      </w:pPr>
    </w:p>
    <w:p w:rsidRDefault="008F0D0C" w:rsidP="00B70172" w:rsidR="008F0D0C" w:rsidRPr="0007667F">
      <w:pPr>
        <w:jc w:val="both"/>
      </w:pPr>
      <w:r w:rsidRPr="0007667F">
        <w:tab/>
        <w:t xml:space="preserve">Trgovački sud u Splitu, Stalna služba u Dubrovniku, </w:t>
      </w:r>
      <w:r w:rsidR="0007667F">
        <w:t xml:space="preserve">po </w:t>
      </w:r>
      <w:r w:rsidRPr="0007667F">
        <w:t xml:space="preserve">sucu tog suda </w:t>
      </w:r>
      <w:r w:rsidR="0007667F">
        <w:t>Katarini Franković</w:t>
      </w:r>
      <w:r w:rsidRPr="0007667F">
        <w:t xml:space="preserve">, kao sucu pojedincu, u stečajnom postupku nad dužnikom </w:t>
      </w:r>
      <w:r w:rsidR="00235BA6" w:rsidRPr="00235BA6">
        <w:rPr>
          <w:lang w:val="en-AU"/>
        </w:rPr>
        <w:t>FORTIS PRIJEVOZ d.o.o. „u stečaju“ za prijevoz, turizam, trgovinu i usluge, Vodovađa, Donje Vataje 10, MBS: 060297064, OIB: 17039014089</w:t>
      </w:r>
      <w:r w:rsidR="00235BA6">
        <w:rPr>
          <w:lang w:val="en-AU"/>
        </w:rPr>
        <w:t xml:space="preserve"> </w:t>
      </w:r>
      <w:r w:rsidRPr="0007667F">
        <w:t xml:space="preserve">zastupano po stečajnom upravitelju </w:t>
      </w:r>
      <w:r w:rsidR="00235BA6">
        <w:t>Krešimiru Peroš</w:t>
      </w:r>
      <w:r w:rsidR="0007667F">
        <w:t xml:space="preserve"> iz </w:t>
      </w:r>
      <w:r w:rsidR="00235BA6">
        <w:t>Zadr</w:t>
      </w:r>
      <w:r w:rsidR="000C6197">
        <w:t>a</w:t>
      </w:r>
      <w:r w:rsidRPr="0007667F">
        <w:t xml:space="preserve">, </w:t>
      </w:r>
      <w:r w:rsidR="00026DB2" w:rsidRPr="0007667F">
        <w:t xml:space="preserve">izvan ročišta, dana </w:t>
      </w:r>
      <w:r w:rsidR="000C6197">
        <w:t>1</w:t>
      </w:r>
      <w:r w:rsidR="00235BA6">
        <w:t>5</w:t>
      </w:r>
      <w:r w:rsidR="0007667F">
        <w:t>. lip</w:t>
      </w:r>
      <w:r w:rsidR="00026DB2" w:rsidRPr="0007667F">
        <w:t>nja 2016. godine</w:t>
      </w:r>
    </w:p>
    <w:p w:rsidRDefault="008F0D0C" w:rsidP="00B70172" w:rsidR="008F0D0C" w:rsidRPr="0007667F">
      <w:pPr>
        <w:jc w:val="both"/>
      </w:pPr>
    </w:p>
    <w:p w:rsidRDefault="00774083" w:rsidP="00B70172" w:rsidR="00774083" w:rsidRPr="0007667F">
      <w:pPr>
        <w:jc w:val="both"/>
      </w:pPr>
    </w:p>
    <w:p w:rsidRDefault="008F0D0C" w:rsidP="00B70172" w:rsidR="008F0D0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8F0D0C" w:rsidP="00B70172" w:rsidR="008F0D0C" w:rsidRPr="0007667F">
      <w:pPr>
        <w:jc w:val="center"/>
        <w:rPr>
          <w:b/>
        </w:rPr>
      </w:pPr>
    </w:p>
    <w:p w:rsidRDefault="004F6327" w:rsidP="004F6327" w:rsidR="004F6327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</w:t>
      </w:r>
      <w:r w:rsidR="00EF6939" w:rsidRPr="0007667F">
        <w:t>9</w:t>
      </w:r>
      <w:r w:rsidR="00575AA0" w:rsidRPr="0007667F">
        <w:t>3</w:t>
      </w:r>
      <w:r w:rsidRPr="0007667F">
        <w:t xml:space="preserve">. Stečajnog zakona (NN </w:t>
      </w:r>
      <w:r w:rsidR="00EF6939" w:rsidRPr="0007667F">
        <w:t>71</w:t>
      </w:r>
      <w:r w:rsidRPr="0007667F">
        <w:t>/</w:t>
      </w:r>
      <w:r w:rsidR="00EF6939" w:rsidRPr="0007667F">
        <w:t>15</w:t>
      </w:r>
      <w:r w:rsidR="00235BA6">
        <w:t>, dalje u tekstu SZ</w:t>
      </w:r>
      <w:r w:rsidRPr="0007667F">
        <w:t xml:space="preserve">) ovaj postupak </w:t>
      </w:r>
      <w:r w:rsidR="00EF6939" w:rsidRPr="0007667F">
        <w:t>obustaviti zbog nedostatnosti imovine za namirenje troškova stečajnog postupka</w:t>
      </w:r>
      <w:r w:rsidR="0007667F">
        <w:t xml:space="preserve"> i</w:t>
      </w:r>
      <w:r w:rsidR="00EF6939" w:rsidRPr="0007667F">
        <w:t xml:space="preserve"> </w:t>
      </w:r>
      <w:r w:rsidR="00CB5C61" w:rsidRPr="0007667F">
        <w:t xml:space="preserve">zaključiti, pa se pozivaju vjerovnici stečajne mase, stečajni upravitelj i skupština vjerovnika </w:t>
      </w:r>
      <w:r w:rsidR="000670D5" w:rsidRPr="0007667F">
        <w:t xml:space="preserve">očitovati se o prijedlogu </w:t>
      </w:r>
      <w:r w:rsidR="00CB5C61" w:rsidRPr="0007667F">
        <w:t xml:space="preserve">u roku od 15 dana </w:t>
      </w:r>
      <w:r w:rsidR="000670D5" w:rsidRPr="0007667F">
        <w:t>od objave ovog rješenja na e-oglasnoj ploči u pisanom obliku, pozivom na gornji poslovni broj</w:t>
      </w:r>
    </w:p>
    <w:p w:rsidRDefault="008F0D0C" w:rsidP="001936C6" w:rsidR="008F0D0C" w:rsidRPr="0007667F">
      <w:pPr>
        <w:tabs>
          <w:tab w:pos="360" w:val="left"/>
        </w:tabs>
        <w:jc w:val="both"/>
      </w:pPr>
    </w:p>
    <w:p w:rsidRDefault="008F0D0C" w:rsidP="001936C6" w:rsidR="008F0D0C" w:rsidRPr="0007667F">
      <w:pPr>
        <w:jc w:val="center"/>
        <w:rPr>
          <w:b/>
        </w:rPr>
      </w:pPr>
    </w:p>
    <w:p w:rsidRDefault="00560A4C" w:rsidP="001936C6" w:rsidR="00560A4C" w:rsidRPr="0007667F">
      <w:pPr>
        <w:jc w:val="center"/>
        <w:rPr>
          <w:b/>
        </w:rPr>
      </w:pPr>
    </w:p>
    <w:p w:rsidRDefault="008F0D0C" w:rsidP="001936C6" w:rsidR="008F0D0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8F0D0C" w:rsidP="001936C6" w:rsidR="008F0D0C" w:rsidRPr="0007667F">
      <w:pPr>
        <w:jc w:val="both"/>
        <w:rPr>
          <w:b/>
        </w:rPr>
      </w:pPr>
    </w:p>
    <w:p w:rsidRDefault="0007667F" w:rsidP="001936C6" w:rsidR="008F0D0C" w:rsidRPr="0007667F">
      <w:pPr>
        <w:ind w:firstLine="708"/>
        <w:jc w:val="both"/>
      </w:pPr>
      <w:r>
        <w:t>Rješenjem ovog suda posl. br. 18 St-</w:t>
      </w:r>
      <w:r w:rsidR="00235BA6">
        <w:t>66</w:t>
      </w:r>
      <w:r w:rsidR="008F0D0C" w:rsidRPr="0007667F">
        <w:t>/201</w:t>
      </w:r>
      <w:r>
        <w:t>6</w:t>
      </w:r>
      <w:r w:rsidR="008F0D0C" w:rsidRPr="0007667F">
        <w:t xml:space="preserve"> od </w:t>
      </w:r>
      <w:r w:rsidR="000C6197">
        <w:t>22</w:t>
      </w:r>
      <w:r w:rsidR="008F0D0C" w:rsidRPr="0007667F">
        <w:t xml:space="preserve">. </w:t>
      </w:r>
      <w:r w:rsidR="000C6197">
        <w:t>ožujka</w:t>
      </w:r>
      <w:r w:rsidR="008F0D0C" w:rsidRPr="0007667F">
        <w:t xml:space="preserve"> 201</w:t>
      </w:r>
      <w:r w:rsidR="003B4088" w:rsidRPr="0007667F">
        <w:t>6</w:t>
      </w:r>
      <w:r w:rsidR="008F0D0C" w:rsidRPr="0007667F">
        <w:t xml:space="preserve">. godine otvoren je stečajni postupak nad dužnikom </w:t>
      </w:r>
      <w:r w:rsidR="00235BA6" w:rsidRPr="00235BA6">
        <w:t>FORTIS PRIJEVOZ d.o.o. „u stečaju“ za prijevoz, turizam, trgovinu i usluge, Vodovađa, Donje Vataje 10, MBS: 060297064, OIB: 17039014089</w:t>
      </w:r>
      <w:r w:rsidR="008F0D0C" w:rsidRPr="0007667F">
        <w:t>.</w:t>
      </w:r>
    </w:p>
    <w:p w:rsidRDefault="008F0D0C" w:rsidP="001936C6" w:rsidR="008F0D0C" w:rsidRPr="0007667F">
      <w:pPr>
        <w:pStyle w:val="Tijeloteksta"/>
        <w:rPr>
          <w:szCs w:val="24"/>
        </w:rPr>
      </w:pPr>
    </w:p>
    <w:p w:rsidRDefault="008F0D0C" w:rsidP="008F2C95" w:rsidR="00443A63" w:rsidRPr="0007667F">
      <w:pPr>
        <w:pStyle w:val="Tijeloteksta"/>
        <w:rPr>
          <w:szCs w:val="24"/>
        </w:rPr>
      </w:pPr>
      <w:r w:rsidRPr="0007667F">
        <w:rPr>
          <w:szCs w:val="24"/>
        </w:rPr>
        <w:tab/>
      </w:r>
      <w:r w:rsidR="00443A63" w:rsidRPr="0007667F">
        <w:rPr>
          <w:szCs w:val="24"/>
        </w:rPr>
        <w:t>Stečajni upravitelj je predložio sukladno čl. 29</w:t>
      </w:r>
      <w:r w:rsidR="0007667F">
        <w:rPr>
          <w:szCs w:val="24"/>
        </w:rPr>
        <w:t>3</w:t>
      </w:r>
      <w:r w:rsidR="00443A63" w:rsidRPr="0007667F">
        <w:rPr>
          <w:szCs w:val="24"/>
        </w:rPr>
        <w:t>. Stečajnog zakona (NN 71/15) ovaj postupak obustaviti zbog toga što dužnik nema imovine odnosno zbog nedostatnosti imovine za namirenje troškova stečajnog postupka.</w:t>
      </w:r>
      <w:r w:rsidR="00235BA6">
        <w:rPr>
          <w:szCs w:val="24"/>
        </w:rPr>
        <w:t xml:space="preserve"> Stečajni upravitelj je na izvještajnom ročištu naveo da</w:t>
      </w:r>
      <w:r w:rsidR="00235BA6" w:rsidRPr="00235BA6">
        <w:rPr>
          <w:szCs w:val="24"/>
        </w:rPr>
        <w:t xml:space="preserve"> </w:t>
      </w:r>
      <w:r w:rsidR="00235BA6">
        <w:rPr>
          <w:szCs w:val="24"/>
        </w:rPr>
        <w:t xml:space="preserve">stečajni dužnik nema imovine za prodaju i da </w:t>
      </w:r>
      <w:r w:rsidR="00235BA6" w:rsidRPr="00235BA6">
        <w:rPr>
          <w:szCs w:val="24"/>
        </w:rPr>
        <w:t>nema trenutno sredstava za namirenje troškova ste</w:t>
      </w:r>
      <w:r w:rsidR="00235BA6">
        <w:rPr>
          <w:szCs w:val="24"/>
        </w:rPr>
        <w:t>čajnog postupka, te da će</w:t>
      </w:r>
      <w:r w:rsidR="00235BA6" w:rsidRPr="00235BA6">
        <w:rPr>
          <w:szCs w:val="24"/>
        </w:rPr>
        <w:t xml:space="preserve"> voditi postupke radi naplate potraživanja</w:t>
      </w:r>
      <w:r w:rsidR="00235BA6">
        <w:rPr>
          <w:szCs w:val="24"/>
        </w:rPr>
        <w:t xml:space="preserve"> stečajnog dužnika</w:t>
      </w:r>
      <w:r w:rsidR="00235BA6" w:rsidRPr="00235BA6">
        <w:rPr>
          <w:szCs w:val="24"/>
        </w:rPr>
        <w:t xml:space="preserve"> i kada se skupe sredstva predložiti naknadnu diobu</w:t>
      </w:r>
      <w:r w:rsidR="00235BA6">
        <w:rPr>
          <w:szCs w:val="24"/>
        </w:rPr>
        <w:t xml:space="preserve"> vjerovnicima</w:t>
      </w:r>
      <w:r w:rsidR="00235BA6" w:rsidRPr="00235BA6">
        <w:rPr>
          <w:szCs w:val="24"/>
        </w:rPr>
        <w:t>.</w:t>
      </w:r>
    </w:p>
    <w:p w:rsidRDefault="00443A63" w:rsidP="008F2C95" w:rsidR="00443A63" w:rsidRPr="0007667F">
      <w:pPr>
        <w:pStyle w:val="Tijeloteksta"/>
        <w:rPr>
          <w:szCs w:val="24"/>
        </w:rPr>
      </w:pPr>
    </w:p>
    <w:p w:rsidRDefault="00716506" w:rsidP="0007667F" w:rsidR="0007667F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lastRenderedPageBreak/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</w:t>
      </w:r>
      <w:r w:rsidR="00057958" w:rsidRPr="0007667F">
        <w:rPr>
          <w:szCs w:val="24"/>
        </w:rPr>
        <w:t xml:space="preserve">oškova postupka u roku koji im </w:t>
      </w:r>
      <w:r w:rsidRPr="0007667F">
        <w:rPr>
          <w:szCs w:val="24"/>
        </w:rPr>
        <w:t>sud odredi rješenjem.</w:t>
      </w:r>
    </w:p>
    <w:p w:rsidRDefault="008F2C95" w:rsidP="008F2C95" w:rsidR="008F2C95" w:rsidRPr="0007667F">
      <w:pPr>
        <w:pStyle w:val="Tijeloteksta"/>
        <w:rPr>
          <w:szCs w:val="24"/>
        </w:rPr>
      </w:pPr>
    </w:p>
    <w:p w:rsidRDefault="00BA356A" w:rsidP="008F2C95" w:rsidR="008F2C95" w:rsidRPr="0007667F">
      <w:pPr>
        <w:pStyle w:val="Tijeloteksta"/>
        <w:rPr>
          <w:szCs w:val="24"/>
        </w:rPr>
      </w:pPr>
      <w:r w:rsidRPr="0007667F">
        <w:rPr>
          <w:szCs w:val="24"/>
        </w:rPr>
        <w:tab/>
      </w:r>
      <w:r w:rsidR="008F2C95" w:rsidRPr="0007667F">
        <w:rPr>
          <w:szCs w:val="24"/>
        </w:rPr>
        <w:t>Zbog navedenog, na temelju spomenutih propisa, odlučeno je kao u izreci.</w:t>
      </w:r>
    </w:p>
    <w:p w:rsidRDefault="008F2C95" w:rsidP="001936C6" w:rsidR="008F2C95" w:rsidRPr="0007667F">
      <w:pPr>
        <w:pStyle w:val="Tijeloteksta"/>
        <w:rPr>
          <w:szCs w:val="24"/>
        </w:rPr>
      </w:pPr>
    </w:p>
    <w:p w:rsidRDefault="008F0D0C" w:rsidP="001936C6" w:rsidR="008F0D0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0C6197">
        <w:rPr>
          <w:b/>
        </w:rPr>
        <w:t>1</w:t>
      </w:r>
      <w:r w:rsidR="00235BA6">
        <w:rPr>
          <w:b/>
        </w:rPr>
        <w:t>5</w:t>
      </w:r>
      <w:r w:rsidRPr="0007667F">
        <w:rPr>
          <w:b/>
        </w:rPr>
        <w:t xml:space="preserve">. </w:t>
      </w:r>
      <w:r w:rsidR="0007667F">
        <w:rPr>
          <w:b/>
        </w:rPr>
        <w:t>lip</w:t>
      </w:r>
      <w:r w:rsidR="00BA356A" w:rsidRPr="0007667F">
        <w:rPr>
          <w:b/>
        </w:rPr>
        <w:t>nja</w:t>
      </w:r>
      <w:r w:rsidRPr="0007667F">
        <w:rPr>
          <w:b/>
        </w:rPr>
        <w:t xml:space="preserve"> 2016. godine</w:t>
      </w:r>
    </w:p>
    <w:p w:rsidRDefault="008F0D0C" w:rsidP="001936C6" w:rsidR="008F0D0C" w:rsidRPr="0007667F">
      <w:pPr>
        <w:jc w:val="both"/>
      </w:pPr>
    </w:p>
    <w:p w:rsidRDefault="0007667F" w:rsidP="001936C6" w:rsidR="008F0D0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="008F0D0C" w:rsidRPr="0007667F">
        <w:rPr>
          <w:b/>
        </w:rPr>
        <w:t>udac:</w:t>
      </w:r>
    </w:p>
    <w:p w:rsidRDefault="008F0D0C" w:rsidP="001936C6" w:rsidR="008F0D0C" w:rsidRPr="0007667F">
      <w:pPr>
        <w:jc w:val="both"/>
        <w:rPr>
          <w:b/>
        </w:rPr>
      </w:pPr>
    </w:p>
    <w:p w:rsidRDefault="0007667F" w:rsidP="001936C6" w:rsidR="008F0D0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="008F0D0C" w:rsidRPr="0007667F">
        <w:rPr>
          <w:b/>
        </w:rPr>
        <w:t xml:space="preserve"> </w:t>
      </w:r>
    </w:p>
    <w:p w:rsidRDefault="008F0D0C" w:rsidP="001936C6" w:rsidR="008F0D0C" w:rsidRPr="0007667F">
      <w:pPr>
        <w:jc w:val="both"/>
        <w:rPr>
          <w:b/>
        </w:rPr>
      </w:pPr>
    </w:p>
    <w:p w:rsidRDefault="00560A4C" w:rsidP="001936C6" w:rsidR="00560A4C" w:rsidRPr="0007667F">
      <w:pPr>
        <w:jc w:val="both"/>
        <w:rPr>
          <w:b/>
        </w:rPr>
      </w:pPr>
    </w:p>
    <w:p w:rsidRDefault="002A07D5" w:rsidP="002A07D5" w:rsidR="002A07D5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2A07D5" w:rsidP="002A07D5" w:rsidR="002A07D5" w:rsidRPr="0007667F">
      <w:pPr>
        <w:jc w:val="both"/>
      </w:pPr>
      <w:r w:rsidRPr="0007667F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7667F">
          <w:t>11. st</w:t>
        </w:r>
      </w:smartTag>
      <w:r w:rsidRPr="0007667F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7667F">
          <w:t>4. OZ</w:t>
        </w:r>
      </w:smartTag>
      <w:r w:rsidRPr="0007667F">
        <w:t>).</w:t>
      </w:r>
    </w:p>
    <w:p w:rsidRDefault="008F0D0C" w:rsidP="001936C6" w:rsidR="008F0D0C" w:rsidRPr="0007667F">
      <w:pPr>
        <w:jc w:val="both"/>
        <w:rPr>
          <w:b/>
        </w:rPr>
      </w:pPr>
    </w:p>
    <w:p w:rsidRDefault="008F0D0C" w:rsidP="001936C6" w:rsidR="008F0D0C" w:rsidRPr="0007667F">
      <w:pPr>
        <w:jc w:val="both"/>
      </w:pPr>
      <w:r w:rsidRPr="0007667F">
        <w:rPr>
          <w:b/>
        </w:rPr>
        <w:t>DN-a:</w:t>
      </w:r>
    </w:p>
    <w:p w:rsidRDefault="008F0D0C" w:rsidP="00560A4C" w:rsidR="008F0D0C" w:rsidRPr="0007667F">
      <w:r w:rsidRPr="0007667F">
        <w:t>- mrežna s</w:t>
      </w:r>
      <w:r w:rsidR="00560A4C" w:rsidRPr="0007667F">
        <w:t>tranica e-Oglasna ploča sudova.</w:t>
      </w:r>
    </w:p>
    <w:p w:rsidRDefault="008F0D0C" w:rsidP="001936C6" w:rsidR="008F0D0C" w:rsidRPr="0007667F"/>
    <w:p w:rsidRDefault="008F0D0C" w:rsidP="00EA3204" w:rsidR="008F0D0C" w:rsidRPr="0007667F">
      <w:pPr>
        <w:ind w:hanging="705" w:left="705"/>
        <w:jc w:val="both"/>
        <w:rPr>
          <w:b/>
        </w:rPr>
      </w:pPr>
    </w:p>
    <w:sectPr w:rsidSect="00DB4AC8" w:rsidR="008F0D0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BB6941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07667F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235BA6">
      <w:rPr>
        <w:b/>
        <w:sz w:val="22"/>
        <w:szCs w:val="22"/>
      </w:rPr>
      <w:t>66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B6941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AE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AE4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AE4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AE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AE4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AE4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 1 SZ</izvorni_sadrzaj>
    <derivirana_varijabla naziv="DomainObject.Predmet.Opis_1">ČL. 110 ST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St-66/2016</izvorni_sadrzaj>
    <derivirana_varijabla naziv="DomainObject.Predmet.OznakaBroj_1">St-66/2016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FORTIS PRIJEVOZ d.o.o. za prijevoz, turizam, trgovinu i usluge</izvorni_sadrzaj>
    <derivirana_varijabla naziv="DomainObject.Predmet.ProtustrankaFormated_1">  FORTIS PRIJEVOZ d.o.o. za prijevoz, turizam, trgovinu i usluge</derivirana_varijabla>
  </DomainObject.Predmet.ProtustrankaFormated>
  <DomainObject.Predmet.ProtustrankaFormatedOIB>
    <izvorni_sadrzaj>  FORTIS PRIJEVOZ d.o.o. za prijevoz, turizam, trgovinu i usluge, OIB 17039014089</izvorni_sadrzaj>
    <derivirana_varijabla naziv="DomainObject.Predmet.ProtustrankaFormatedOIB_1">  FORTIS PRIJEVOZ d.o.o. za prijevoz, turizam, trgovinu i usluge, OIB 17039014089</derivirana_varijabla>
  </DomainObject.Predmet.ProtustrankaFormatedOIB>
  <DomainObject.Predmet.ProtustrankaFormatedWithAdress>
    <izvorni_sadrzaj> FORTIS PRIJEVOZ d.o.o. za prijevoz, turizam, trgovinu i usluge, Marina Kneževića 10, 20236 Nova Mokošica</izvorni_sadrzaj>
    <derivirana_varijabla naziv="DomainObject.Predmet.ProtustrankaFormatedWithAdress_1"> FORTIS PRIJEVOZ d.o.o. za prijevoz, turizam, trgovinu i usluge, Marina Kneževića 10, 20236 Nova Mokošica</derivirana_varijabla>
  </DomainObject.Predmet.ProtustrankaFormatedWithAdress>
  <DomainObject.Predmet.ProtustrankaFormatedWithAdressOIB>
    <izvorni_sadrzaj> FORTIS PRIJEVOZ d.o.o. za prijevoz, turizam, trgovinu i usluge, OIB 17039014089, Marina Kneževića 10, 20236 Nova Mokošica</izvorni_sadrzaj>
    <derivirana_varijabla naziv="DomainObject.Predmet.ProtustrankaFormatedWithAdressOIB_1"> FORTIS PRIJEVOZ d.o.o. za prijevoz, turizam, trgovinu i usluge, OIB 17039014089, Marina Kneževića 10, 20236 Nova Mokošica</derivirana_varijabla>
  </DomainObject.Predmet.ProtustrankaFormatedWithAdressOIB>
  <DomainObject.Predmet.ProtustrankaWithAdress>
    <izvorni_sadrzaj>FORTIS PRIJEVOZ d.o.o. za prijevoz, turizam, trgovinu i usluge Marina Kneževića 10, 20236 Nova Mokošica</izvorni_sadrzaj>
    <derivirana_varijabla naziv="DomainObject.Predmet.ProtustrankaWithAdress_1">FORTIS PRIJEVOZ d.o.o. za prijevoz, turizam, trgovinu i usluge Marina Kneževića 10, 20236 Nova Mokošica</derivirana_varijabla>
  </DomainObject.Predmet.ProtustrankaWithAdress>
  <DomainObject.Predmet.ProtustrankaWithAdressOIB>
    <izvorni_sadrzaj>FORTIS PRIJEVOZ d.o.o. za prijevoz, turizam, trgovinu i usluge, OIB 17039014089, Marina Kneževića 10, 20236 Nova Mokošica</izvorni_sadrzaj>
    <derivirana_varijabla naziv="DomainObject.Predmet.ProtustrankaWithAdressOIB_1">FORTIS PRIJEVOZ d.o.o. za prijevoz, turizam, trgovinu i usluge, OIB 17039014089, Marina Kneževića 10, 20236 Nova Mokošica</derivirana_varijabla>
  </DomainObject.Predmet.ProtustrankaWithAdressOIB>
  <DomainObject.Predmet.ProtustrankaNazivFormated>
    <izvorni_sadrzaj>FORTIS PRIJEVOZ d.o.o. za prijevoz, turizam, trgovinu i usluge</izvorni_sadrzaj>
    <derivirana_varijabla naziv="DomainObject.Predmet.ProtustrankaNazivFormated_1">FORTIS PRIJEVOZ d.o.o. za prijevoz, turizam, trgovinu i usluge</derivirana_varijabla>
  </DomainObject.Predmet.ProtustrankaNazivFormated>
  <DomainObject.Predmet.ProtustrankaNazivFormatedOIB>
    <izvorni_sadrzaj>FORTIS PRIJEVOZ d.o.o. za prijevoz, turizam, trgovinu i usluge, OIB 17039014089</izvorni_sadrzaj>
    <derivirana_varijabla naziv="DomainObject.Predmet.ProtustrankaNazivFormatedOIB_1">FORTIS PRIJEVOZ d.o.o. za prijevoz, turizam, trgovinu i usluge, OIB 17039014089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82219.81</izvorni_sadrzaj>
    <derivirana_varijabla naziv="DomainObject.Predmet.TrenutnaVrijednost_1">82219.81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FORTIS PRIJEVOZ d.o.o. za prijevoz, turizam, trgovinu i usluge</item>
    </izvorni_sadrzaj>
    <derivirana_varijabla naziv="DomainObject.Predmet.ProtuStrankaListFormated_1">
      <item>FORTIS PRIJEVOZ d.o.o. za prijevoz, turizam, trgovinu i usluge</item>
    </derivirana_varijabla>
  </DomainObject.Predmet.ProtuStrankaListFormated>
  <DomainObject.Predmet.ProtuStrankaListFormatedOIB>
    <izvorni_sadrzaj>
      <item>FORTIS PRIJEVOZ d.o.o. za prijevoz, turizam, trgovinu i usluge, OIB 17039014089</item>
    </izvorni_sadrzaj>
    <derivirana_varijabla naziv="DomainObject.Predmet.ProtuStrankaListFormatedOIB_1">
      <item>FORTIS PRIJEVOZ d.o.o. za prijevoz, turizam, trgovinu i usluge, OIB 17039014089</item>
    </derivirana_varijabla>
  </DomainObject.Predmet.ProtuStrankaListFormatedOIB>
  <DomainObject.Predmet.ProtuStrankaListFormatedWithAdress>
    <izvorni_sadrzaj>
      <item>FORTIS PRIJEVOZ d.o.o. za prijevoz, turizam, trgovinu i usluge, Marina Kneževića 10, 20236 Nova Mokošica</item>
    </izvorni_sadrzaj>
    <derivirana_varijabla naziv="DomainObject.Predmet.ProtuStrankaListFormatedWithAdress_1">
      <item>FORTIS PRIJEVOZ d.o.o. za prijevoz, turizam, trgovinu i usluge, Marina Kneževića 10, 20236 Nova Mokošica</item>
    </derivirana_varijabla>
  </DomainObject.Predmet.ProtuStrankaListFormatedWithAdress>
  <DomainObject.Predmet.ProtuStrankaListFormatedWithAdressOIB>
    <izvorni_sadrzaj>
      <item>FORTIS PRIJEVOZ d.o.o. za prijevoz, turizam, trgovinu i usluge, OIB 17039014089, Marina Kneževića 10, 20236 Nova Mokošica</item>
    </izvorni_sadrzaj>
    <derivirana_varijabla naziv="DomainObject.Predmet.ProtuStrankaListFormatedWithAdressOIB_1">
      <item>FORTIS PRIJEVOZ d.o.o. za prijevoz, turizam, trgovinu i usluge, OIB 17039014089, Marina Kneževića 10, 20236 Nova Mokošica</item>
    </derivirana_varijabla>
  </DomainObject.Predmet.ProtuStrankaListFormatedWithAdressOIB>
  <DomainObject.Predmet.ProtuStrankaListNazivFormated>
    <izvorni_sadrzaj>
      <item>FORTIS PRIJEVOZ d.o.o. za prijevoz, turizam, trgovinu i usluge</item>
    </izvorni_sadrzaj>
    <derivirana_varijabla naziv="DomainObject.Predmet.ProtuStrankaListNazivFormated_1">
      <item>FORTIS PRIJEVOZ d.o.o. za prijevoz, turizam, trgovinu i usluge</item>
    </derivirana_varijabla>
  </DomainObject.Predmet.ProtuStrankaListNazivFormated>
  <DomainObject.Predmet.ProtuStrankaListNazivFormatedOIB>
    <izvorni_sadrzaj>
      <item>FORTIS PRIJEVOZ d.o.o. za prijevoz, turizam, trgovinu i usluge, OIB 17039014089</item>
    </izvorni_sadrzaj>
    <derivirana_varijabla naziv="DomainObject.Predmet.ProtuStrankaListNazivFormatedOIB_1">
      <item>FORTIS PRIJEVOZ d.o.o. za prijevoz, turizam, trgovinu i usluge, OIB 17039014089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FORTIS PRIJEVOZ d.o.o. za prijevoz, turizam, trgovinu i usluge</izvorni_sadrzaj>
    <derivirana_varijabla naziv="DomainObject.Predmet.ProtustrankaIDrugi_1">FORTIS PRIJEVOZ d.o.o. za prijevoz, turizam, trgovinu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FORTIS PRIJEVOZ d.o.o. za prijevoz, turizam, trgovinu i usluge, OIB 17039014089, Marina Kneževića 10, 20236 Nova Mokošica</izvorni_sadrzaj>
    <derivirana_varijabla naziv="DomainObject.Predmet.ProtustrankaIDrugiAdressOIB_1">FORTIS PRIJEVOZ d.o.o. za prijevoz, turizam, trgovinu i usluge, OIB 17039014089, Marina Kneževića 10,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FORTIS PRIJEVOZ d.o.o. za prijevoz, turizam, trgovinu i usluge</item>
    </izvorni_sadrzaj>
    <derivirana_varijabla naziv="DomainObject.Predmet.SudioniciListNaziv_1">
      <item>FINA RC SPLIT, PODRUŽNICA DUBROVNIK</item>
      <item>FORTIS PRIJEVOZ d.o.o. za prijevoz, turizam, trgovinu i usluge</item>
    </derivirana_varijabla>
  </DomainObject.Predmet.SudioniciListNaziv>
  <DomainObject.Predmet.SudioniciListAdressOIB>
    <izvorni_sadrzaj>
      <item>FINA RC SPLIT, PODRUŽNICA DUBROVNIK, OIB 85821130368, VUKOVARSKA 2,20000 Dubrovnik</item>
      <item>FORTIS PRIJEVOZ d.o.o. za prijevoz, turizam, trgovinu i usluge, OIB 17039014089, Marina Kneževića 10,20236 Nova Mokošica</item>
    </izvorni_sadrzaj>
    <derivirana_varijabla naziv="DomainObject.Predmet.SudioniciListAdressOIB_1">
      <item>FINA RC SPLIT, PODRUŽNICA DUBROVNIK, OIB 85821130368, VUKOVARSKA 2,20000 Dubrovnik</item>
      <item>FORTIS PRIJEVOZ d.o.o. za prijevoz, turizam, trgovinu i usluge, OIB 17039014089, Marina Kneževića 10,20236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17039014089</item>
    </izvorni_sadrzaj>
    <derivirana_varijabla naziv="DomainObject.Predmet.SudioniciListNazivOIB_1">
      <item>, OIB 85821130368</item>
      <item>, OIB 17039014089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2548</properties:Characters>
  <properties:Lines>75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2016-06-15T12:32:00Z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2016-06-15T12:33:00Z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