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8f0a" w14:paraId="1598f0a" w:rsidRDefault="00830E9E" w:rsidP="00910611" w:rsidR="00830E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E9E" w:rsidP="00910611" w:rsidR="00830E9E">
      <w:r>
        <w:rPr>
          <w:rFonts w:eastAsia="MS Mincho"/>
        </w:rPr>
        <w:t>REPUBLIKA HRVATSKA</w:t>
      </w:r>
    </w:p>
    <w:p w:rsidRDefault="00830E9E" w:rsidP="00910611" w:rsidR="00830E9E">
      <w:r>
        <w:rPr>
          <w:rFonts w:eastAsia="MS Mincho"/>
        </w:rPr>
        <w:t>TRGOVAČKI SUD U RIJECI</w:t>
      </w:r>
    </w:p>
    <w:p w:rsidRDefault="00830E9E" w:rsidR="00830E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AB5380">
        <w:t>20</w:t>
      </w:r>
      <w:r w:rsidR="00D84231">
        <w:t xml:space="preserve">. </w:t>
      </w:r>
      <w:r w:rsidR="00AB5380">
        <w:t>ožujka</w:t>
      </w:r>
      <w:r w:rsidR="00922CBA" w:rsidRPr="008B1A8D">
        <w:t xml:space="preserve"> 201</w:t>
      </w:r>
      <w:r w:rsidR="00AB5380">
        <w:t>7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4B60EC">
        <w:rPr>
          <w:rFonts w:hAnsi="Times New Roman" w:ascii="Times New Roman"/>
          <w:sz w:val="24"/>
          <w:szCs w:val="24"/>
        </w:rPr>
        <w:t>Robert Nježić, Krmpotska 3, Novi Vinodolski, OIB: 48000866265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E00DF">
        <w:rPr>
          <w:rFonts w:hAnsi="Times New Roman" w:ascii="Times New Roman"/>
          <w:sz w:val="24"/>
          <w:szCs w:val="24"/>
        </w:rPr>
        <w:t>konobara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</w:t>
      </w:r>
      <w:r w:rsidR="004B60EC">
        <w:rPr>
          <w:rFonts w:hAnsi="Times New Roman" w:ascii="Times New Roman"/>
          <w:sz w:val="24"/>
          <w:szCs w:val="24"/>
        </w:rPr>
        <w:t>i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4B60EC">
        <w:rPr>
          <w:rFonts w:hAnsi="Times New Roman" w:ascii="Times New Roman"/>
          <w:sz w:val="24"/>
          <w:szCs w:val="24"/>
        </w:rPr>
        <w:t>13. ožujka</w:t>
      </w:r>
      <w:r w:rsidR="008A04C9">
        <w:rPr>
          <w:rFonts w:hAnsi="Times New Roman" w:ascii="Times New Roman"/>
          <w:sz w:val="24"/>
          <w:szCs w:val="24"/>
        </w:rPr>
        <w:t xml:space="preserve"> 201</w:t>
      </w:r>
      <w:r w:rsidR="004B60EC">
        <w:rPr>
          <w:rFonts w:hAnsi="Times New Roman" w:ascii="Times New Roman"/>
          <w:sz w:val="24"/>
          <w:szCs w:val="24"/>
        </w:rPr>
        <w:t>7</w:t>
      </w:r>
      <w:r w:rsidR="00807996">
        <w:rPr>
          <w:rFonts w:hAnsi="Times New Roman" w:ascii="Times New Roman"/>
          <w:sz w:val="24"/>
          <w:szCs w:val="24"/>
        </w:rPr>
        <w:t xml:space="preserve">. godine do </w:t>
      </w:r>
      <w:r w:rsidR="004B60EC">
        <w:rPr>
          <w:rFonts w:hAnsi="Times New Roman" w:ascii="Times New Roman"/>
          <w:sz w:val="24"/>
          <w:szCs w:val="24"/>
        </w:rPr>
        <w:t>13. lipnja</w:t>
      </w:r>
      <w:r w:rsidR="00D84231">
        <w:rPr>
          <w:rFonts w:hAnsi="Times New Roman" w:ascii="Times New Roman"/>
          <w:sz w:val="24"/>
          <w:szCs w:val="24"/>
        </w:rPr>
        <w:t xml:space="preserve"> 2017</w:t>
      </w:r>
      <w:r w:rsidR="00807996">
        <w:rPr>
          <w:rFonts w:hAnsi="Times New Roman" w:ascii="Times New Roman"/>
          <w:sz w:val="24"/>
          <w:szCs w:val="24"/>
        </w:rPr>
        <w:t>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="00D84231">
        <w:rPr>
          <w:rFonts w:hAnsi="Times New Roman" w:ascii="Times New Roman"/>
          <w:sz w:val="24"/>
          <w:szCs w:val="24"/>
        </w:rPr>
        <w:t xml:space="preserve"> s plaćom u iznosu od 3.000,00 kn neto i minimalnim pravima koja radniku pripadaju po zakonu.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4B60EC">
        <w:rPr>
          <w:bCs/>
        </w:rPr>
        <w:t>8. ožujka 2017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</w:t>
      </w:r>
      <w:r w:rsidR="00D84231">
        <w:rPr>
          <w:bCs/>
        </w:rPr>
        <w:t xml:space="preserve">, </w:t>
      </w:r>
      <w:r w:rsidR="00CF1BDA" w:rsidRPr="008B1A8D">
        <w:rPr>
          <w:bCs/>
        </w:rPr>
        <w:t>133/12</w:t>
      </w:r>
      <w:r w:rsidR="00D84231">
        <w:rPr>
          <w:bCs/>
        </w:rPr>
        <w:t xml:space="preserve"> i 71/15</w:t>
      </w:r>
      <w:r w:rsidR="00CF1BDA" w:rsidRPr="008B1A8D">
        <w:rPr>
          <w:bCs/>
        </w:rPr>
        <w:t>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AB5380">
        <w:t>2</w:t>
      </w:r>
      <w:r w:rsidR="004B60EC">
        <w:t>0. ožujka 2017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C255EC" w:rsidR="00C255EC"/>
    <w:p w:rsidRDefault="008A04C9" w:rsidR="008A04C9"/>
    <w:p w:rsidRDefault="008A04C9" w:rsidR="008A04C9"/>
    <w:p w:rsidRDefault="008A04C9" w:rsidR="008A04C9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AB5380" w:rsidP="00D201E2" w:rsidR="00AB5380"/>
    <w:p w:rsidRDefault="00CB6FCF" w:rsidP="00D201E2" w:rsidR="00D201E2" w:rsidRPr="008B1A8D">
      <w:r w:rsidRPr="008B1A8D">
        <w:t xml:space="preserve">Rijeka, </w:t>
      </w:r>
      <w:r w:rsidR="00AB5380">
        <w:t>2</w:t>
      </w:r>
      <w:r w:rsidR="004B60EC">
        <w:t>0. ožujka 2017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F8B" w:rsidR="009A4F8B">
      <w:r>
        <w:separator/>
      </w:r>
    </w:p>
  </w:endnote>
  <w:endnote w:id="0" w:type="continuationSeparator">
    <w:p w:rsidRDefault="009A4F8B" w:rsidR="009A4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E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F8B" w:rsidR="009A4F8B">
      <w:r>
        <w:separator/>
      </w:r>
    </w:p>
  </w:footnote>
  <w:footnote w:id="0" w:type="continuationSeparator">
    <w:p w:rsidRDefault="009A4F8B" w:rsidR="009A4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  <w:r w:rsidR="00AB5380">
      <w:t>-78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249B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1E3452"/>
    <w:rsid w:val="0022576F"/>
    <w:rsid w:val="00232D16"/>
    <w:rsid w:val="00235845"/>
    <w:rsid w:val="00236531"/>
    <w:rsid w:val="002402B5"/>
    <w:rsid w:val="0025768F"/>
    <w:rsid w:val="0026716B"/>
    <w:rsid w:val="00271910"/>
    <w:rsid w:val="00274354"/>
    <w:rsid w:val="002A124E"/>
    <w:rsid w:val="002C5944"/>
    <w:rsid w:val="002C5E99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16123"/>
    <w:rsid w:val="00424E14"/>
    <w:rsid w:val="004306B4"/>
    <w:rsid w:val="00455EB0"/>
    <w:rsid w:val="0046243D"/>
    <w:rsid w:val="004820B0"/>
    <w:rsid w:val="00486CC1"/>
    <w:rsid w:val="004A4618"/>
    <w:rsid w:val="004B60EC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0E9E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00DF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A4F8B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B5380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84231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288</properties:Words>
  <properties:Characters>1425</properties:Characters>
  <properties:Lines>56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2017-03-20T07:44:00Z</dcterms:created>
  <dc:creator>M San Grupa</dc:creator>
  <cp:lastModifiedBy>Danijela Fumić</cp:lastModifiedBy>
  <cp:lastPrinted>2017-03-20T07:40:00Z</cp:lastPrinted>
  <dcterms:modified xmlns:xsi="http://www.w3.org/2001/XMLSchema-instance" xsi:type="dcterms:W3CDTF">2017-03-20T07:45:00Z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