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10536" w14:paraId="357B03C2" w:rsidRDefault="00244616" w:rsidP="00244616" w:rsidR="0024461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B4BFD3F" w:rsidRDefault="00244616" w:rsidP="00244616" w:rsidR="0024461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D3F3693" w:rsidRDefault="00244616" w:rsidP="00244616" w:rsidR="0024461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D1D7354" w:rsidRDefault="00244616" w:rsidP="00244616" w:rsidR="0024461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DDE33C2" w:rsidRDefault="00244616" w:rsidP="00244616" w:rsidR="00244616">
      <w:pPr>
        <w:tabs>
          <w:tab w:pos="709" w:val="left"/>
        </w:tabs>
        <w:jc w:val="right"/>
      </w:pPr>
      <w:r>
        <w:t xml:space="preserve">42. St-1841/2017    </w:t>
      </w:r>
    </w:p>
    <w:p w14:textId="77777777" w14:paraId="407475F0" w:rsidRDefault="00244616" w:rsidP="00244616" w:rsidR="00244616">
      <w:pPr>
        <w:tabs>
          <w:tab w:pos="709" w:val="left"/>
        </w:tabs>
        <w:jc w:val="right"/>
      </w:pPr>
    </w:p>
    <w:p w14:textId="77777777" w14:paraId="4EDD5792" w:rsidRDefault="00244616" w:rsidP="00244616" w:rsidR="00244616">
      <w:pPr>
        <w:tabs>
          <w:tab w:pos="709" w:val="left"/>
        </w:tabs>
        <w:jc w:val="right"/>
      </w:pPr>
    </w:p>
    <w:p w14:textId="77777777" w14:paraId="1C755EA6" w:rsidRDefault="00244616" w:rsidP="00244616" w:rsidR="00244616">
      <w:pPr>
        <w:tabs>
          <w:tab w:pos="709" w:val="left"/>
        </w:tabs>
        <w:jc w:val="center"/>
      </w:pPr>
      <w:r>
        <w:t>R E P U B L I K A   H R V A T S K A</w:t>
      </w:r>
    </w:p>
    <w:p w14:textId="77777777" w14:paraId="5DBCBB47" w:rsidRDefault="00244616" w:rsidP="00244616" w:rsidR="00244616">
      <w:pPr>
        <w:tabs>
          <w:tab w:pos="709" w:val="left"/>
        </w:tabs>
        <w:jc w:val="center"/>
      </w:pPr>
    </w:p>
    <w:p w14:textId="77777777" w14:paraId="2C697CBE" w:rsidRDefault="00244616" w:rsidP="00244616" w:rsidR="00244616">
      <w:pPr>
        <w:tabs>
          <w:tab w:pos="709" w:val="left"/>
        </w:tabs>
        <w:jc w:val="center"/>
      </w:pPr>
      <w:r>
        <w:t>R J E Š E N J E</w:t>
      </w:r>
    </w:p>
    <w:p w14:textId="77777777" w14:paraId="65E358B7" w:rsidRDefault="00244616" w:rsidP="00244616" w:rsidR="00244616">
      <w:pPr>
        <w:tabs>
          <w:tab w:pos="709" w:val="left"/>
        </w:tabs>
        <w:jc w:val="both"/>
      </w:pPr>
    </w:p>
    <w:p w14:textId="77777777" w14:paraId="5DCF608F" w:rsidRDefault="00244616" w:rsidP="00244616" w:rsidR="0024461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DIGNUS GRUPA d.o.o. za proizvodnju i usluge, Zagreb, Lanište 3, OIB: 92269909233, dana 6. prosinca 2017.g. </w:t>
      </w:r>
    </w:p>
    <w:p w14:textId="77777777" w14:paraId="77B8465B" w:rsidRDefault="00244616" w:rsidP="00244616" w:rsidR="00244616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3700D49" w:rsidRDefault="00244616" w:rsidP="00244616" w:rsidR="00244616">
      <w:pPr>
        <w:tabs>
          <w:tab w:pos="709" w:val="left"/>
        </w:tabs>
        <w:jc w:val="center"/>
      </w:pPr>
      <w:r>
        <w:t>r i j e š i o   j e</w:t>
      </w:r>
    </w:p>
    <w:p w14:textId="77777777" w14:paraId="2CBAAFDE" w:rsidRDefault="00244616" w:rsidP="00244616" w:rsidR="00244616">
      <w:pPr>
        <w:tabs>
          <w:tab w:pos="709" w:val="left"/>
        </w:tabs>
        <w:jc w:val="center"/>
      </w:pPr>
    </w:p>
    <w:p w14:textId="77777777" w14:paraId="10F9A55A" w:rsidRDefault="00244616" w:rsidP="00244616" w:rsidR="00244616">
      <w:pPr>
        <w:tabs>
          <w:tab w:pos="709" w:val="left"/>
        </w:tabs>
        <w:jc w:val="both"/>
      </w:pPr>
    </w:p>
    <w:p w14:textId="77777777" w14:paraId="54492F08" w:rsidRDefault="00244616" w:rsidP="00244616" w:rsidR="00244616">
      <w:pPr>
        <w:ind w:firstLine="708"/>
        <w:jc w:val="both"/>
      </w:pPr>
      <w:r>
        <w:t xml:space="preserve">I   Otvara se stečajni postupak nad dužnikom DIGNUS GRUPA d.o.o. za proizvodnju i usluge, Zagreb, Lanište 3, OIB: 92269909233. </w:t>
      </w:r>
    </w:p>
    <w:p w14:textId="77777777" w14:paraId="169E2EBC" w:rsidRDefault="00244616" w:rsidP="00244616" w:rsidR="00244616">
      <w:pPr>
        <w:ind w:firstLine="708"/>
        <w:jc w:val="both"/>
      </w:pPr>
      <w:r>
        <w:t xml:space="preserve">Stečajni postupak otvoren je 6. prosinca 2017.g. u 15,00 sati kada je ovo rješenje objavljeno na mrežnoj stanici e-oglasne ploče ovog suda.    </w:t>
      </w:r>
    </w:p>
    <w:p w14:textId="77777777" w14:paraId="4D739A31" w:rsidRDefault="00244616" w:rsidP="00244616" w:rsidR="00244616">
      <w:pPr>
        <w:ind w:firstLine="708"/>
        <w:jc w:val="both"/>
      </w:pPr>
      <w:r>
        <w:t xml:space="preserve">  </w:t>
      </w:r>
    </w:p>
    <w:p w14:textId="77777777" w14:paraId="66EF36F8" w:rsidRDefault="00244616" w:rsidP="00244616" w:rsidR="0024461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Zoran Ostović, Velika Gorica, Šibenska 19, OIB: 14973076805.  </w:t>
      </w:r>
    </w:p>
    <w:p w14:textId="77777777" w14:paraId="021CBAE3" w:rsidRDefault="00244616" w:rsidP="00244616" w:rsidR="00244616">
      <w:pPr>
        <w:ind w:firstLine="708"/>
        <w:jc w:val="both"/>
      </w:pPr>
    </w:p>
    <w:p w14:textId="77777777" w14:paraId="233A546F" w:rsidRDefault="00244616" w:rsidP="00244616" w:rsidR="00244616">
      <w:pPr>
        <w:ind w:firstLine="708"/>
        <w:jc w:val="both"/>
      </w:pPr>
      <w:r>
        <w:t>III  Zaključuje se stečajni postupak nad dužnikom DIGNUS GRUPA d.o.o. za proizvodnju i usluge, Zagreb, Lanište 3, OIB: 92269909233.</w:t>
      </w:r>
    </w:p>
    <w:p w14:textId="77777777" w14:paraId="0FC5E21F" w:rsidRDefault="00244616" w:rsidP="00244616" w:rsidR="00244616">
      <w:pPr>
        <w:ind w:firstLine="708"/>
        <w:jc w:val="both"/>
      </w:pPr>
      <w:r>
        <w:tab/>
      </w:r>
    </w:p>
    <w:p w14:textId="77777777" w14:paraId="358087CB" w:rsidRDefault="00244616" w:rsidP="00244616" w:rsidR="0024461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EE649FE" w:rsidRDefault="00244616" w:rsidP="00244616" w:rsidR="00244616">
      <w:pPr>
        <w:ind w:firstLine="708"/>
        <w:jc w:val="both"/>
      </w:pPr>
    </w:p>
    <w:p w14:textId="77777777" w14:paraId="03B1678C" w:rsidRDefault="00244616" w:rsidP="00244616" w:rsidR="00244616">
      <w:pPr>
        <w:ind w:firstLine="708"/>
        <w:jc w:val="both"/>
      </w:pPr>
    </w:p>
    <w:p w14:textId="77777777" w14:paraId="47DE2A45" w:rsidRDefault="00244616" w:rsidP="00244616" w:rsidR="00244616">
      <w:pPr>
        <w:jc w:val="center"/>
      </w:pPr>
      <w:r>
        <w:t>Obrazloženje</w:t>
      </w:r>
    </w:p>
    <w:p w14:textId="77777777" w14:paraId="31086CB0" w:rsidRDefault="00244616" w:rsidP="00244616" w:rsidR="00244616">
      <w:pPr>
        <w:jc w:val="center"/>
      </w:pPr>
    </w:p>
    <w:p w14:textId="77777777" w14:paraId="2B3E6AB0" w:rsidRDefault="00244616" w:rsidP="00244616" w:rsidR="00244616">
      <w:pPr>
        <w:jc w:val="center"/>
      </w:pPr>
    </w:p>
    <w:p w14:textId="77777777" w14:paraId="148FB81C" w:rsidRDefault="00244616" w:rsidP="00244616" w:rsidR="0024461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896B94D" w:rsidRDefault="00244616" w:rsidP="00244616" w:rsidR="0024461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94FA279" w:rsidRDefault="00244616" w:rsidP="00244616" w:rsidR="00244616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14:textId="77777777" w14:paraId="7F19048C" w:rsidRDefault="00244616" w:rsidP="00244616" w:rsidR="00244616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7DD07427" w:rsidRDefault="00244616" w:rsidP="00244616" w:rsidR="00244616">
      <w:pPr>
        <w:tabs>
          <w:tab w:pos="1080" w:val="left"/>
          <w:tab w:pos="5940" w:val="left"/>
        </w:tabs>
        <w:jc w:val="center"/>
      </w:pPr>
    </w:p>
    <w:p w14:textId="77777777" w14:paraId="410501C4" w:rsidRDefault="00244616" w:rsidP="00244616" w:rsidR="00244616">
      <w:pPr>
        <w:tabs>
          <w:tab w:pos="1080" w:val="left"/>
          <w:tab w:pos="5940" w:val="left"/>
        </w:tabs>
        <w:jc w:val="center"/>
      </w:pPr>
    </w:p>
    <w:p w14:textId="77777777" w14:paraId="782190F2" w:rsidRDefault="00244616" w:rsidP="00244616" w:rsidR="00244616">
      <w:pPr>
        <w:tabs>
          <w:tab w:pos="1080" w:val="left"/>
          <w:tab w:pos="5940" w:val="left"/>
        </w:tabs>
      </w:pPr>
    </w:p>
    <w:p w14:textId="77777777" w14:paraId="3AC27E76" w:rsidRDefault="00244616" w:rsidP="00244616" w:rsidR="00244616">
      <w:pPr>
        <w:tabs>
          <w:tab w:pos="1080" w:val="left"/>
          <w:tab w:pos="5940" w:val="left"/>
        </w:tabs>
        <w:jc w:val="center"/>
      </w:pPr>
      <w:r>
        <w:t>-   2   -</w:t>
      </w:r>
    </w:p>
    <w:p w14:textId="77777777" w14:paraId="527A59F2" w:rsidRDefault="00244616" w:rsidP="00244616" w:rsidR="00244616">
      <w:pPr>
        <w:tabs>
          <w:tab w:pos="1080" w:val="left"/>
          <w:tab w:pos="5940" w:val="left"/>
        </w:tabs>
      </w:pPr>
    </w:p>
    <w:p w14:textId="77777777" w14:paraId="3AD97407" w:rsidRDefault="00244616" w:rsidP="00244616" w:rsidR="00244616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73794D1" w:rsidTr="00244616" w:rsidR="00244616">
        <w:tc>
          <w:tcPr>
            <w:tcW w:type="dxa" w:w="2346"/>
          </w:tcPr>
          <w:p w14:textId="77777777" w14:paraId="43450596" w:rsidRDefault="00244616" w:rsidR="00244616">
            <w:pPr>
              <w:tabs>
                <w:tab w:pos="709" w:val="left"/>
              </w:tabs>
              <w:jc w:val="right"/>
            </w:pPr>
            <w:r>
              <w:t>42. St-1841/2017</w:t>
            </w:r>
          </w:p>
          <w:p w14:textId="77777777" w14:paraId="49F42B8D" w:rsidRDefault="00244616" w:rsidR="00244616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6A54F289" w:rsidRDefault="00244616" w:rsidP="00244616" w:rsidR="00244616">
      <w:pPr>
        <w:jc w:val="both"/>
      </w:pPr>
    </w:p>
    <w:p w14:textId="77777777" w14:paraId="57E95F17" w:rsidRDefault="00244616" w:rsidP="00244616" w:rsidR="0024461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EF1CFB8" w:rsidRDefault="00244616" w:rsidP="00244616" w:rsidR="0024461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DBAA1EF" w:rsidRDefault="00244616" w:rsidP="00244616" w:rsidR="00244616">
      <w:pPr>
        <w:jc w:val="both"/>
      </w:pPr>
      <w:r>
        <w:tab/>
        <w:t>Stoga je odlučeno kao u izreci ovog rješenja sukladno odredbi čl. 431 SZ.</w:t>
      </w:r>
    </w:p>
    <w:p w14:textId="77777777" w14:paraId="4BE30A5E" w:rsidRDefault="00244616" w:rsidP="00244616" w:rsidR="00244616">
      <w:pPr>
        <w:jc w:val="both"/>
      </w:pPr>
      <w:r>
        <w:tab/>
        <w:t>Izbor stečajnog upravitelja odabran je primjenom odredbe čl. 432 SZ.</w:t>
      </w:r>
    </w:p>
    <w:p w14:textId="77777777" w14:paraId="601188FF" w:rsidRDefault="00244616" w:rsidP="00244616" w:rsidR="00244616">
      <w:pPr>
        <w:jc w:val="both"/>
      </w:pPr>
      <w:r>
        <w:tab/>
      </w:r>
    </w:p>
    <w:p w14:textId="77777777" w14:paraId="1BC1781B" w:rsidRDefault="00244616" w:rsidP="00244616" w:rsidR="00244616">
      <w:pPr>
        <w:tabs>
          <w:tab w:pos="709" w:val="left"/>
        </w:tabs>
        <w:jc w:val="center"/>
      </w:pPr>
      <w:r>
        <w:t xml:space="preserve">U Zagrebu,  6. prosinca 2017.g. </w:t>
      </w:r>
    </w:p>
    <w:p w14:textId="77777777" w14:paraId="682952A3" w:rsidRDefault="00244616" w:rsidP="00244616" w:rsidR="00244616">
      <w:pPr>
        <w:tabs>
          <w:tab w:pos="709" w:val="left"/>
        </w:tabs>
        <w:jc w:val="center"/>
      </w:pPr>
    </w:p>
    <w:p w14:textId="77777777" w14:paraId="14542536" w:rsidRDefault="00244616" w:rsidP="00244616" w:rsidR="00244616">
      <w:pPr>
        <w:tabs>
          <w:tab w:pos="709" w:val="left"/>
        </w:tabs>
      </w:pPr>
    </w:p>
    <w:p w14:textId="77777777" w14:paraId="7B2454F7" w:rsidRDefault="00244616" w:rsidP="00244616" w:rsidR="0024461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BDC8B74" w:rsidRDefault="00244616" w:rsidP="00244616" w:rsidR="00244616">
      <w:pPr>
        <w:tabs>
          <w:tab w:pos="709" w:val="left"/>
        </w:tabs>
      </w:pPr>
    </w:p>
    <w:p w14:textId="77777777" w14:paraId="16DEC76C" w:rsidRDefault="00244616" w:rsidP="00244616" w:rsidR="0024461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B952B62" w:rsidRDefault="00244616" w:rsidP="00244616" w:rsidR="00244616">
      <w:pPr>
        <w:tabs>
          <w:tab w:pos="709" w:val="left"/>
        </w:tabs>
      </w:pPr>
    </w:p>
    <w:p w14:textId="77777777" w14:paraId="24AE54CD" w:rsidRDefault="00244616" w:rsidP="00244616" w:rsidR="00244616">
      <w:pPr>
        <w:tabs>
          <w:tab w:pos="720" w:val="left"/>
        </w:tabs>
        <w:ind w:right="-422"/>
      </w:pPr>
      <w:r>
        <w:t>UPUTA O PRAVNOM LIJEKU:</w:t>
      </w:r>
    </w:p>
    <w:p w14:textId="77777777" w14:paraId="4EF7FC3C" w:rsidRDefault="00244616" w:rsidP="00244616" w:rsidR="00244616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14:textId="77777777" w14:paraId="1A9479BE" w:rsidRDefault="00244616" w:rsidP="00244616" w:rsidR="00244616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14:textId="77777777" w14:paraId="4D0F2FBC" w:rsidRDefault="00244616" w:rsidP="00244616" w:rsidR="00244616">
      <w:pPr>
        <w:tabs>
          <w:tab w:pos="720" w:val="left"/>
        </w:tabs>
        <w:ind w:right="-422"/>
        <w:jc w:val="both"/>
      </w:pPr>
    </w:p>
    <w:p w14:textId="77777777" w14:paraId="5AA72499" w:rsidRDefault="00244616" w:rsidP="00244616" w:rsidR="00244616">
      <w:pPr>
        <w:tabs>
          <w:tab w:pos="720" w:val="left"/>
        </w:tabs>
        <w:ind w:right="-422"/>
        <w:jc w:val="both"/>
      </w:pPr>
      <w:r>
        <w:tab/>
      </w:r>
      <w:r>
        <w:tab/>
      </w:r>
      <w:r>
        <w:tab/>
      </w:r>
      <w:r>
        <w:tab/>
      </w:r>
    </w:p>
    <w:p w14:textId="77777777" w14:paraId="5933F199" w:rsidRDefault="00244616" w:rsidP="00244616" w:rsidR="00244616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38C869A0" w:rsidRDefault="00244616" w:rsidP="00244616" w:rsidR="00244616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B89004E" w:rsidRDefault="00244616" w:rsidP="00244616" w:rsidR="00244616">
      <w:pPr>
        <w:tabs>
          <w:tab w:pos="720" w:val="left"/>
        </w:tabs>
        <w:ind w:right="-422"/>
        <w:jc w:val="both"/>
      </w:pPr>
    </w:p>
    <w:p w14:textId="77777777" w14:paraId="51DDA0BA" w:rsidRDefault="00244616" w:rsidP="00244616" w:rsidR="00244616">
      <w:pPr>
        <w:tabs>
          <w:tab w:pos="709" w:val="left"/>
        </w:tabs>
      </w:pPr>
    </w:p>
    <w:p w14:textId="77777777" w14:paraId="3E6BEB18" w:rsidRDefault="00244616" w:rsidP="00244616" w:rsidR="00244616">
      <w:pPr>
        <w:jc w:val="both"/>
        <w:rPr>
          <w:i/>
        </w:rPr>
      </w:pPr>
    </w:p>
    <w:p w14:textId="06CE30C2" w14:paraId="06CE30C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44616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4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4461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4461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4461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4461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446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461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4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4461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4461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4461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4461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446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461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5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St-1841/2017</izvorni_sadrzaj>
    <derivirana_varijabla naziv="DomainObject.Predmet.OznakaBroj_1">St-1841/2017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DIGNUS GRUPA d.o.o. za proizvodnju i usluge</izvorni_sadrzaj>
    <derivirana_varijabla naziv="DomainObject.Predmet.ProtustrankaFormated_1">  DIGNUS GRUPA d.o.o. za proizvodnju i usluge</derivirana_varijabla>
  </DomainObject.Predmet.ProtustrankaFormated>
  <DomainObject.Predmet.ProtustrankaFormatedOIB>
    <izvorni_sadrzaj>  DIGNUS GRUPA d.o.o. za proizvodnju i usluge, OIB 92269909233</izvorni_sadrzaj>
    <derivirana_varijabla naziv="DomainObject.Predmet.ProtustrankaFormatedOIB_1">  DIGNUS GRUPA d.o.o. za proizvodnju i usluge, OIB 92269909233</derivirana_varijabla>
  </DomainObject.Predmet.ProtustrankaFormatedOIB>
  <DomainObject.Predmet.ProtustrankaFormatedWithAdress>
    <izvorni_sadrzaj> DIGNUS GRUPA d.o.o. za proizvodnju i usluge, Lanište 3, 10000 Zagreb</izvorni_sadrzaj>
    <derivirana_varijabla naziv="DomainObject.Predmet.ProtustrankaFormatedWithAdress_1"> DIGNUS GRUPA d.o.o. za proizvodnju i usluge, Lanište 3, 10000 Zagreb</derivirana_varijabla>
  </DomainObject.Predmet.ProtustrankaFormatedWithAdress>
  <DomainObject.Predmet.ProtustrankaFormatedWithAdressOIB>
    <izvorni_sadrzaj> DIGNUS GRUPA d.o.o. za proizvodnju i usluge, OIB 92269909233, Lanište 3, 10000 Zagreb</izvorni_sadrzaj>
    <derivirana_varijabla naziv="DomainObject.Predmet.ProtustrankaFormatedWithAdressOIB_1"> DIGNUS GRUPA d.o.o. za proizvodnju i usluge, OIB 92269909233, Lanište 3, 10000 Zagreb</derivirana_varijabla>
  </DomainObject.Predmet.ProtustrankaFormatedWithAdressOIB>
  <DomainObject.Predmet.ProtustrankaWithAdress>
    <izvorni_sadrzaj>DIGNUS GRUPA d.o.o. za proizvodnju i usluge Lanište 3, 10000 Zagreb</izvorni_sadrzaj>
    <derivirana_varijabla naziv="DomainObject.Predmet.ProtustrankaWithAdress_1">DIGNUS GRUPA d.o.o. za proizvodnju i usluge Lanište 3, 10000 Zagreb</derivirana_varijabla>
  </DomainObject.Predmet.ProtustrankaWithAdress>
  <DomainObject.Predmet.ProtustrankaWithAdressOIB>
    <izvorni_sadrzaj>DIGNUS GRUPA d.o.o. za proizvodnju i usluge, OIB 92269909233, Lanište 3, 10000 Zagreb</izvorni_sadrzaj>
    <derivirana_varijabla naziv="DomainObject.Predmet.ProtustrankaWithAdressOIB_1">DIGNUS GRUPA d.o.o. za proizvodnju i usluge, OIB 92269909233, Lanište 3, 10000 Zagreb</derivirana_varijabla>
  </DomainObject.Predmet.ProtustrankaWithAdressOIB>
  <DomainObject.Predmet.ProtustrankaNazivFormated>
    <izvorni_sadrzaj>DIGNUS GRUPA d.o.o. za proizvodnju i usluge</izvorni_sadrzaj>
    <derivirana_varijabla naziv="DomainObject.Predmet.ProtustrankaNazivFormated_1">DIGNUS GRUPA d.o.o. za proizvodnju i usluge</derivirana_varijabla>
  </DomainObject.Predmet.ProtustrankaNazivFormated>
  <DomainObject.Predmet.ProtustrankaNazivFormatedOIB>
    <izvorni_sadrzaj>DIGNUS GRUPA d.o.o. za proizvodnju i usluge, OIB 92269909233</izvorni_sadrzaj>
    <derivirana_varijabla naziv="DomainObject.Predmet.ProtustrankaNazivFormatedOIB_1">DIGNUS GRUPA d.o.o. za proizvodnju i usluge, OIB 92269909233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DIGNUS GRUPA d.o.o. za proizvodnju i usluge</item>
    </izvorni_sadrzaj>
    <derivirana_varijabla naziv="DomainObject.Predmet.ProtuStrankaListFormated_1">
      <item>DIGNUS GRUPA d.o.o. za proizvodnju i usluge</item>
    </derivirana_varijabla>
  </DomainObject.Predmet.ProtuStrankaListFormated>
  <DomainObject.Predmet.ProtuStrankaListFormatedOIB>
    <izvorni_sadrzaj>
      <item>DIGNUS GRUPA d.o.o. za proizvodnju i usluge, OIB 92269909233</item>
    </izvorni_sadrzaj>
    <derivirana_varijabla naziv="DomainObject.Predmet.ProtuStrankaListFormatedOIB_1">
      <item>DIGNUS GRUPA d.o.o. za proizvodnju i usluge, OIB 92269909233</item>
    </derivirana_varijabla>
  </DomainObject.Predmet.ProtuStrankaListFormatedOIB>
  <DomainObject.Predmet.ProtuStrankaListFormatedWithAdress>
    <izvorni_sadrzaj>
      <item>DIGNUS GRUPA d.o.o. za proizvodnju i usluge, Lanište 3, 10000 Zagreb</item>
    </izvorni_sadrzaj>
    <derivirana_varijabla naziv="DomainObject.Predmet.ProtuStrankaListFormatedWithAdress_1">
      <item>DIGNUS GRUPA d.o.o. za proizvodnju i usluge, Lanište 3, 10000 Zagreb</item>
    </derivirana_varijabla>
  </DomainObject.Predmet.ProtuStrankaListFormatedWithAdress>
  <DomainObject.Predmet.ProtuStrankaListFormatedWithAdressOIB>
    <izvorni_sadrzaj>
      <item>DIGNUS GRUPA d.o.o. za proizvodnju i usluge, OIB 92269909233, Lanište 3, 10000 Zagreb</item>
    </izvorni_sadrzaj>
    <derivirana_varijabla naziv="DomainObject.Predmet.ProtuStrankaListFormatedWithAdressOIB_1">
      <item>DIGNUS GRUPA d.o.o. za proizvodnju i usluge, OIB 92269909233, Lanište 3, 10000 Zagreb</item>
    </derivirana_varijabla>
  </DomainObject.Predmet.ProtuStrankaListFormatedWithAdressOIB>
  <DomainObject.Predmet.ProtuStrankaListNazivFormated>
    <izvorni_sadrzaj>
      <item>DIGNUS GRUPA d.o.o. za proizvodnju i usluge</item>
    </izvorni_sadrzaj>
    <derivirana_varijabla naziv="DomainObject.Predmet.ProtuStrankaListNazivFormated_1">
      <item>DIGNUS GRUPA d.o.o. za proizvodnju i usluge</item>
    </derivirana_varijabla>
  </DomainObject.Predmet.ProtuStrankaListNazivFormated>
  <DomainObject.Predmet.ProtuStrankaListNazivFormatedOIB>
    <izvorni_sadrzaj>
      <item>DIGNUS GRUPA d.o.o. za proizvodnju i usluge, OIB 92269909233</item>
    </izvorni_sadrzaj>
    <derivirana_varijabla naziv="DomainObject.Predmet.ProtuStrankaListNazivFormatedOIB_1">
      <item>DIGNUS GRUPA d.o.o. za proizvodnju i usluge, OIB 92269909233</item>
    </derivirana_varijabla>
  </DomainObject.Predmet.ProtuStrankaListNazivFormatedOIB>
  <DomainObject.Predmet.OstaliListFormated>
    <izvorni_sadrzaj>
      <item>Tatjana Dadić</item>
      <item>HRVATSKI ZAVOD ZA MIROVINSKO OSIGURANJE</item>
    </izvorni_sadrzaj>
    <derivirana_varijabla naziv="DomainObject.Predmet.OstaliListFormated_1">
      <item>Tatjana Dadić</item>
      <item>HRVATSKI ZAVOD ZA MIROVINSKO OSIGURANJE</item>
    </derivirana_varijabla>
  </DomainObject.Predmet.OstaliListFormated>
  <DomainObject.Predmet.OstaliListFormatedOIB>
    <izvorni_sadrzaj>
      <item>Tatjana Dadić, OIB 07519980447</item>
      <item>HRVATSKI ZAVOD ZA MIROVINSKO OSIGURANJE, OIB 84397956623</item>
    </izvorni_sadrzaj>
    <derivirana_varijabla naziv="DomainObject.Predmet.OstaliListFormatedOIB_1">
      <item>Tatjana Dadić, OIB 07519980447</item>
      <item>HRVATSKI ZAVOD ZA MIROVINSKO OSIGURANJE, OIB 84397956623</item>
    </derivirana_varijabla>
  </DomainObject.Predmet.OstaliListFormatedOIB>
  <DomainObject.Predmet.OstaliListFormatedWithAdress>
    <izvorni_sadrzaj>
      <item>Tatjana Dadić, Lanište 3, 10000 Zagreb</item>
      <item>HRVATSKI ZAVOD ZA MIROVINSKO OSIGURANJE, Trpimirova 4, 10000 Zagreb</item>
    </izvorni_sadrzaj>
    <derivirana_varijabla naziv="DomainObject.Predmet.OstaliListFormatedWithAdress_1">
      <item>Tatjana Dadić, Lanište 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Tatjana Dadić, OIB 07519980447, Lanište 3, 10000 Zagreb</item>
      <item>HRVATSKI ZAVOD ZA MIROVINSKO OSIGURANJE, OIB 84397956623, Trpimirova 4, 10000 Zagreb</item>
    </izvorni_sadrzaj>
    <derivirana_varijabla naziv="DomainObject.Predmet.OstaliListFormatedWithAdressOIB_1">
      <item>Tatjana Dadić, OIB 07519980447, Lanište 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Tatjana Dadić</item>
      <item>HRVATSKI ZAVOD ZA MIROVINSKO OSIGURANJE</item>
    </izvorni_sadrzaj>
    <derivirana_varijabla naziv="DomainObject.Predmet.OstaliListNazivFormated_1">
      <item>Tatjana Dadić</item>
      <item>HRVATSKI ZAVOD ZA MIROVINSKO OSIGURANJE</item>
    </derivirana_varijabla>
  </DomainObject.Predmet.OstaliListNazivFormated>
  <DomainObject.Predmet.OstaliListNazivFormatedOIB>
    <izvorni_sadrzaj>
      <item>Tatjana Dadić, OIB 07519980447</item>
      <item>HRVATSKI ZAVOD ZA MIROVINSKO OSIGURANJE, OIB 84397956623</item>
    </izvorni_sadrzaj>
    <derivirana_varijabla naziv="DomainObject.Predmet.OstaliListNazivFormatedOIB_1">
      <item>Tatjana Dadić, OIB 07519980447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DIGNUS GRUPA d.o.o. za proizvodnju i usluge</izvorni_sadrzaj>
    <derivirana_varijabla naziv="DomainObject.Predmet.ProtustrankaIDrugi_1">DIGNUS GRUPA 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DIGNUS GRUPA d.o.o. za proizvodnju i usluge, OIB 92269909233, Lanište 3, 10000 Zagreb</izvorni_sadrzaj>
    <derivirana_varijabla naziv="DomainObject.Predmet.ProtustrankaIDrugiAdressOIB_1">DIGNUS GRUPA d.o.o. za proizvodnju i usluge, OIB 92269909233, Lanište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DIGNUS GRUPA d.o.o. za proizvodnju i usluge</item>
      <item>Tatjana Dadić</item>
      <item>HRVATSKI ZAVOD ZA MIROVINSKO OSIGURANJE</item>
    </izvorni_sadrzaj>
    <derivirana_varijabla naziv="DomainObject.Predmet.SudioniciListNaziv_1">
      <item>FINA Regionalni centar Zagreb</item>
      <item>DIGNUS GRUPA d.o.o. za proizvodnju i usluge</item>
      <item>Tatjana Dadić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DIGNUS GRUPA d.o.o. za proizvodnju i usluge, OIB 92269909233, Lanište 3,10000 Zagreb</item>
      <item>Tatjana Dadić, OIB 07519980447, Lanište 3,10000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DIGNUS GRUPA d.o.o. za proizvodnju i usluge, OIB 92269909233, Lanište 3,10000 Zagreb</item>
      <item>Tatjana Dadić, OIB 07519980447, Lanište 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92269909233</item>
      <item>, OIB 07519980447</item>
      <item>, OIB 84397956623</item>
    </izvorni_sadrzaj>
    <derivirana_varijabla naziv="DomainObject.Predmet.SudioniciListNazivOIB_1">
      <item>, OIB 85821130368</item>
      <item>, OIB 92269909233</item>
      <item>, OIB 07519980447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1982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2017-12-06T09:00:00Z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