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a3e" w14:paraId="76a1a3e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A57E38">
        <w:t>651</w:t>
      </w:r>
      <w:r w:rsidR="00373F65">
        <w:t>/15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384D42" w:rsidP="00177D52" w:rsidR="009A3644" w:rsidRPr="00DA4219">
      <w:pPr>
        <w:ind w:firstLine="708"/>
        <w:jc w:val="both"/>
      </w:pPr>
      <w:r w:rsidRPr="00384D42">
        <w:t xml:space="preserve">Trgovački sud u Zagrebu, po sucu Gordanu </w:t>
      </w:r>
      <w:proofErr w:type="spellStart"/>
      <w:r w:rsidRPr="00384D42">
        <w:t>Zubaku</w:t>
      </w:r>
      <w:proofErr w:type="spellEnd"/>
      <w:r>
        <w:t>, u stečajnom</w:t>
      </w:r>
      <w:r w:rsidRPr="00384D42">
        <w:t xml:space="preserve"> postupku nad dužnikom </w:t>
      </w:r>
      <w:r w:rsidR="00373F65" w:rsidRPr="00373F65">
        <w:rPr>
          <w:bCs/>
          <w:lang w:val="pt-BR"/>
        </w:rPr>
        <w:t>MUSTANG d.o.o. u stečaju, Zagreb, Ogrizovićeva 36/a, OIB: 48712839870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 w:rsidR="00373F65">
        <w:br/>
      </w:r>
      <w:r w:rsidR="00A57E38">
        <w:t>15. prosinca</w:t>
      </w:r>
      <w:r w:rsidR="00781805"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A57E38" w:rsidRPr="00A57E38">
        <w:t xml:space="preserve">Nekretnina u vlasništvu stečajnog dužnika upisana u zemljišnim knjigama Općinskog suda u Zlataru, zemljišnoknjižni odjel Zabok, i to u </w:t>
      </w:r>
      <w:proofErr w:type="spellStart"/>
      <w:r w:rsidR="00A57E38" w:rsidRPr="00A57E38">
        <w:t>zk</w:t>
      </w:r>
      <w:proofErr w:type="spellEnd"/>
      <w:r w:rsidR="00A57E38" w:rsidRPr="00A57E38">
        <w:t xml:space="preserve">. ul. br. 2480, k.o. Veliko </w:t>
      </w:r>
      <w:proofErr w:type="spellStart"/>
      <w:r w:rsidR="00A57E38" w:rsidRPr="00A57E38">
        <w:t>Trgovišće</w:t>
      </w:r>
      <w:proofErr w:type="spellEnd"/>
      <w:r w:rsidR="00A57E38" w:rsidRPr="00A57E38">
        <w:t xml:space="preserve">, </w:t>
      </w:r>
      <w:proofErr w:type="spellStart"/>
      <w:r w:rsidR="00A57E38" w:rsidRPr="00A57E38">
        <w:t>k.č</w:t>
      </w:r>
      <w:proofErr w:type="spellEnd"/>
      <w:r w:rsidR="00A57E38" w:rsidRPr="00A57E38">
        <w:t>. br. 95, u naravi zgrade, skladišta, dvorište i neplodno, ukupne površine 8794m2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A57E38" w:rsidP="002271A8" w:rsidR="00887F82" w:rsidRPr="00DA4219">
      <w:pPr>
        <w:ind w:left="720"/>
        <w:jc w:val="both"/>
      </w:pPr>
      <w:r w:rsidRPr="00A57E38">
        <w:t>Mati Perkoviću iz Zagreba, Goljak 30, OIB: 27606710781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A57E38">
        <w:t>5. prosinca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A57E38" w:rsidRPr="00A57E38">
        <w:t xml:space="preserve">5. prosinca </w:t>
      </w:r>
      <w:r w:rsidR="00781805" w:rsidRPr="00DA4219">
        <w:t>2017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rješenjem o dosudi oslobođen plaćanja </w:t>
      </w:r>
      <w:proofErr w:type="spellStart"/>
      <w:r w:rsidR="00373F65" w:rsidRPr="00373F65">
        <w:t>kupovnine</w:t>
      </w:r>
      <w:proofErr w:type="spellEnd"/>
      <w:r w:rsidR="00373F65" w:rsidRPr="00373F65">
        <w:t xml:space="preserve"> jer je postignuta cijena manja od položene jamčevine, smatra se da je kupac u cijelosti platio </w:t>
      </w:r>
      <w:proofErr w:type="spellStart"/>
      <w:r w:rsidR="00373F65">
        <w:t>kupovninu</w:t>
      </w:r>
      <w:proofErr w:type="spellEnd"/>
      <w:r w:rsidR="00373F65" w:rsidRPr="00373F65">
        <w:t xml:space="preserve"> jer će se iz iznosa uplaćene</w:t>
      </w:r>
      <w:r w:rsidR="00A57E38">
        <w:t xml:space="preserve"> jamčevine izdvojiti iznos od 80</w:t>
      </w:r>
      <w:r w:rsidR="00373F65" w:rsidRPr="00373F65">
        <w:t xml:space="preserve">.001,00 kn </w:t>
      </w:r>
      <w:r w:rsidR="00373F65">
        <w:t xml:space="preserve">koji predstavlja </w:t>
      </w:r>
      <w:proofErr w:type="spellStart"/>
      <w:r w:rsidR="00373F65">
        <w:t>kupovninu</w:t>
      </w:r>
      <w:proofErr w:type="spellEnd"/>
      <w:r w:rsidR="00373F65">
        <w:t xml:space="preserve"> i to </w:t>
      </w:r>
      <w:r w:rsidR="00373F65" w:rsidRPr="00373F65">
        <w:t>za namirenje u smislu čl. 254. Stečajnog zakona („Narodne novine br. 71/15 i 104/17)</w:t>
      </w:r>
      <w:r w:rsidR="00373F65">
        <w:t>. Stoga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A57E38" w:rsidRPr="00A57E38">
        <w:t xml:space="preserve">15. prosinca </w:t>
      </w:r>
      <w:r w:rsidR="009A3644" w:rsidRPr="00DA4219">
        <w:t>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11723E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11723E" w:rsidP="00BA7734" w:rsidR="0011723E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11723E" w:rsidP="00BA7734" w:rsidR="0011723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A3644" w:rsidP="0011723E" w:rsidR="009A3644" w:rsidRPr="00DA4219">
      <w:pPr>
        <w:ind w:left="720"/>
        <w:jc w:val="both"/>
      </w:pPr>
    </w:p>
    <w:p w:rsidRDefault="00397378" w:rsidR="00397378" w:rsidRPr="00DA4219">
      <w:pPr>
        <w:jc w:val="both"/>
      </w:pPr>
    </w:p>
    <w:sectPr w:rsidSect="0011723E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2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A57E38">
      <w:t>651</w:t>
    </w:r>
    <w:r w:rsidR="00373F65">
      <w:t>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67759"/>
    <w:rsid w:val="004A0B02"/>
    <w:rsid w:val="004D0836"/>
    <w:rsid w:val="00550E4D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</izvorni_sadrzaj>
    <derivirana_varijabla naziv="DomainObject.Primjedba_1">o predaji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1315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Katica Franjić</cp:lastModifiedBy>
  <cp:lastPrinted>2017-12-15T14:27:00Z</cp:lastPrinted>
  <dcterms:modified xmlns:xsi="http://www.w3.org/2001/XMLSchema-instance" xsi:type="dcterms:W3CDTF">2017-12-15T14:27:00Z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