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2fe4c" w14:paraId="492fe4c" w:rsidRDefault="000630F8" w:rsidP="000630F8" w:rsidR="000630F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4 St-</w:t>
      </w:r>
      <w:r w:rsidR="008279C3">
        <w:rPr>
          <w:rFonts w:hAnsi="Times New Roman" w:ascii="Times New Roman"/>
        </w:rPr>
        <w:t>866</w:t>
      </w:r>
      <w:r>
        <w:rPr>
          <w:rFonts w:hAnsi="Times New Roman" w:ascii="Times New Roman"/>
        </w:rPr>
        <w:t>/17</w:t>
      </w:r>
    </w:p>
    <w:p w:rsidRDefault="000630F8" w:rsidP="000630F8" w:rsidR="000630F8">
      <w:pPr>
        <w:rPr>
          <w:rFonts w:hAnsi="Times New Roman" w:ascii="Times New Roman"/>
          <w:b/>
        </w:rPr>
      </w:pPr>
      <w:r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30F8" w:rsidP="000630F8" w:rsidR="000630F8">
      <w:pPr>
        <w:rPr>
          <w:rFonts w:hAnsi="Times New Roman" w:ascii="Times New Roman"/>
          <w:b/>
        </w:rPr>
      </w:pPr>
    </w:p>
    <w:p w:rsidRDefault="000630F8" w:rsidP="000630F8" w:rsidR="000630F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REPUBLIKA HRVATSKA                                                                                                            </w:t>
      </w:r>
    </w:p>
    <w:p w:rsidRDefault="000630F8" w:rsidP="000630F8" w:rsidR="000630F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TRGOVAČKI SUD U ZAGREBU   </w:t>
      </w:r>
    </w:p>
    <w:p w:rsidRDefault="000630F8" w:rsidP="000630F8" w:rsidR="000630F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STALNA SLUŽBA U KARLOVCU</w:t>
      </w:r>
    </w:p>
    <w:p w:rsidRDefault="000630F8" w:rsidP="000630F8" w:rsidR="000630F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Karlovac, Trg hrvatskih branitelja 1/II                                     </w:t>
      </w:r>
    </w:p>
    <w:p w:rsidRDefault="000630F8" w:rsidP="000630F8" w:rsidR="000630F8">
      <w:pPr>
        <w:jc w:val="right"/>
        <w:rPr>
          <w:rFonts w:hAnsi="Times New Roman" w:ascii="Times New Roman"/>
        </w:rPr>
      </w:pPr>
    </w:p>
    <w:p w:rsidRDefault="008279C3" w:rsidP="000630F8" w:rsidR="008279C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BENESCIO INFORMATIKA j.d.o.o.</w:t>
      </w:r>
    </w:p>
    <w:p w:rsidRDefault="008279C3" w:rsidP="000630F8" w:rsidR="000630F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Zagreb, Ljudevita Gaja 19</w:t>
      </w:r>
    </w:p>
    <w:p w:rsidRDefault="008279C3" w:rsidP="000630F8" w:rsidR="008279C3">
      <w:pPr>
        <w:jc w:val="right"/>
        <w:rPr>
          <w:rFonts w:hAnsi="Times New Roman" w:ascii="Times New Roman"/>
        </w:rPr>
      </w:pPr>
    </w:p>
    <w:p w:rsidRDefault="000630F8" w:rsidP="000630F8" w:rsidR="000630F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</w:t>
      </w:r>
    </w:p>
    <w:p w:rsidRDefault="008279C3" w:rsidP="000630F8" w:rsidR="000630F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Nikola Ivančić</w:t>
      </w:r>
    </w:p>
    <w:p w:rsidRDefault="000630F8" w:rsidP="000630F8" w:rsidR="000630F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r w:rsidR="008279C3">
        <w:rPr>
          <w:rFonts w:hAnsi="Times New Roman" w:ascii="Times New Roman"/>
        </w:rPr>
        <w:t>Ljudevita Gaja 19</w:t>
      </w:r>
    </w:p>
    <w:p w:rsidRDefault="000630F8" w:rsidP="000630F8" w:rsidR="000630F8">
      <w:pPr>
        <w:jc w:val="right"/>
        <w:rPr>
          <w:rFonts w:hAnsi="Times New Roman" w:ascii="Times New Roman"/>
        </w:rPr>
      </w:pPr>
    </w:p>
    <w:p w:rsidRDefault="000630F8" w:rsidP="000630F8" w:rsidR="000630F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FINANCIJSKA AGENCIJA </w:t>
      </w:r>
    </w:p>
    <w:p w:rsidRDefault="000630F8" w:rsidP="000630F8" w:rsidR="000630F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Zagreb, Ulica grada Vukovara 70</w:t>
      </w:r>
    </w:p>
    <w:p w:rsidRDefault="000630F8" w:rsidP="000630F8" w:rsidR="000630F8">
      <w:pPr>
        <w:jc w:val="right"/>
        <w:rPr>
          <w:rFonts w:hAnsi="Times New Roman" w:ascii="Times New Roman"/>
        </w:rPr>
      </w:pPr>
    </w:p>
    <w:p w:rsidRDefault="000630F8" w:rsidP="000630F8" w:rsidR="000630F8">
      <w:pPr>
        <w:jc w:val="right"/>
        <w:rPr>
          <w:rFonts w:hAnsi="Times New Roman" w:ascii="Times New Roman"/>
        </w:rPr>
      </w:pPr>
    </w:p>
    <w:p w:rsidRDefault="000630F8" w:rsidP="000630F8" w:rsidR="000630F8">
      <w:pPr>
        <w:jc w:val="right"/>
        <w:rPr>
          <w:rFonts w:hAnsi="Times New Roman" w:ascii="Times New Roman"/>
          <w:b/>
        </w:rPr>
      </w:pPr>
    </w:p>
    <w:p w:rsidRDefault="000630F8" w:rsidP="008279C3" w:rsidR="008279C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8279C3">
        <w:rPr>
          <w:rFonts w:hAnsi="Times New Roman" w:ascii="Times New Roman"/>
        </w:rPr>
        <w:t xml:space="preserve">BENESCIO INFORMATIKA j.d.o.o., Zagreb, Ljudevita Gaja 19, OIB </w:t>
      </w:r>
    </w:p>
    <w:p w:rsidRDefault="008279C3" w:rsidP="008279C3" w:rsidR="008279C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60815696396</w:t>
      </w:r>
    </w:p>
    <w:p w:rsidRDefault="000630F8" w:rsidP="000630F8" w:rsidR="000630F8">
      <w:pPr>
        <w:ind w:firstLine="708"/>
        <w:jc w:val="both"/>
        <w:rPr>
          <w:rFonts w:hAnsi="Times New Roman" w:ascii="Times New Roman"/>
        </w:rPr>
      </w:pPr>
    </w:p>
    <w:p w:rsidRDefault="000630F8" w:rsidP="000630F8" w:rsidR="000630F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>
        <w:rPr>
          <w:rFonts w:hAnsi="Times New Roman" w:ascii="Times New Roman"/>
          <w:b/>
        </w:rPr>
        <w:t>13. ožujka 2018. godine u 10,</w:t>
      </w:r>
      <w:r w:rsidR="009B4625">
        <w:rPr>
          <w:rFonts w:hAnsi="Times New Roman" w:ascii="Times New Roman"/>
          <w:b/>
        </w:rPr>
        <w:t>3</w:t>
      </w:r>
      <w:r>
        <w:rPr>
          <w:rFonts w:hAnsi="Times New Roman" w:ascii="Times New Roman"/>
          <w:b/>
        </w:rPr>
        <w:t>0 sati</w:t>
      </w:r>
      <w:r>
        <w:rPr>
          <w:rFonts w:hAnsi="Times New Roman" w:ascii="Times New Roman"/>
        </w:rPr>
        <w:t xml:space="preserve">, u ovaj sud u Karlovcu, Trg hrvatskih branitelja 1/II, soba broj 204. </w:t>
      </w:r>
    </w:p>
    <w:p w:rsidRDefault="000630F8" w:rsidP="000630F8" w:rsidR="000630F8">
      <w:pPr>
        <w:ind w:firstLine="708"/>
        <w:jc w:val="both"/>
        <w:rPr>
          <w:rFonts w:hAnsi="Times New Roman" w:ascii="Times New Roman"/>
        </w:rPr>
      </w:pPr>
    </w:p>
    <w:p w:rsidRDefault="000630F8" w:rsidP="000630F8" w:rsidR="000630F8">
      <w:pPr>
        <w:ind w:firstLine="708"/>
        <w:jc w:val="both"/>
        <w:rPr>
          <w:rFonts w:hAnsi="Times New Roman" w:ascii="Times New Roman"/>
        </w:rPr>
      </w:pPr>
    </w:p>
    <w:p w:rsidRDefault="000630F8" w:rsidP="000630F8" w:rsidR="000630F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 2</w:t>
      </w:r>
      <w:r w:rsidR="009B4625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prosinca  2017. </w:t>
      </w:r>
    </w:p>
    <w:p w:rsidRDefault="000630F8" w:rsidP="000630F8" w:rsidR="000630F8">
      <w:pPr>
        <w:jc w:val="center"/>
        <w:rPr>
          <w:rFonts w:hAnsi="Times New Roman" w:ascii="Times New Roman"/>
        </w:rPr>
      </w:pPr>
    </w:p>
    <w:p w:rsidRDefault="000630F8" w:rsidP="000630F8" w:rsidR="000630F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Sudac:</w:t>
      </w:r>
    </w:p>
    <w:p w:rsidRDefault="000630F8" w:rsidP="000630F8" w:rsidR="000630F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Boljkovac, v.r.</w:t>
      </w:r>
    </w:p>
    <w:p w:rsidRDefault="000630F8" w:rsidP="000630F8" w:rsidR="000630F8">
      <w:pPr>
        <w:jc w:val="right"/>
        <w:rPr>
          <w:rFonts w:hAnsi="Times New Roman" w:ascii="Times New Roman"/>
        </w:rPr>
      </w:pPr>
    </w:p>
    <w:p w:rsidRDefault="000630F8" w:rsidP="000630F8" w:rsidR="000630F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0630F8" w:rsidP="000630F8" w:rsidR="000630F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0630F8" w:rsidP="000630F8" w:rsidR="000630F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</w:p>
    <w:p w:rsidRDefault="009F2691" w:rsidP="000630F8" w:rsidR="009F2691" w:rsidRPr="000630F8"/>
    <w:sectPr w:rsidR="009F2691" w:rsidRPr="000630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7242"/>
    <w:rsid w:val="000630F8"/>
    <w:rsid w:val="00443B14"/>
    <w:rsid w:val="008279C3"/>
    <w:rsid w:val="009B4625"/>
    <w:rsid w:val="009F2691"/>
    <w:rsid w:val="00EE736A"/>
    <w:rsid w:val="00F8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jc w:val="right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736A"/>
    <w:pPr>
      <w:jc w:val="left"/>
    </w:pPr>
    <w:rPr>
      <w:rFonts w:eastAsiaTheme="minorEastAsia" w:cs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E73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736A"/>
    <w:rPr>
      <w:rFonts w:eastAsiaTheme="minorEastAsia"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3B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3B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3B1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B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3B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righ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736A"/>
    <w:pPr>
      <w:jc w:val="left"/>
    </w:pPr>
    <w:rPr>
      <w:rFonts w:cs="Times New Roman" w:eastAsiaTheme="minorEastAsia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E73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736A"/>
    <w:rPr>
      <w:rFonts w:ascii="Tahoma" w:cs="Tahoma" w:eastAsiaTheme="minorEastAsi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3B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3B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3B1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3B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3B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1828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943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</izvorni_sadrzaj>
    <derivirana_varijabla naziv="DomainObject.Predmet.Broj_1">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St-866/2017</izvorni_sadrzaj>
    <derivirana_varijabla naziv="DomainObject.Predmet.OznakaBroj_1">St-866/2017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BENESCIO INFORMATIKA jednostavno društvo s ograničenom odgovornošću za usluge zastupanog po punomoćniku Nikola Ivančić</izvorni_sadrzaj>
    <derivirana_varijabla naziv="DomainObject.Predmet.ProtustrankaFormated_1">  BENESCIO INFORMATIKA jednostavno društvo s ograničenom odgovornošću za usluge zastupanog po punomoćniku Nikola Ivančić</derivirana_varijabla>
  </DomainObject.Predmet.ProtustrankaFormated>
  <DomainObject.Predmet.ProtustrankaFormatedOIB>
    <izvorni_sadrzaj>  BENESCIO INFORMATIKA jednostavno društvo s ograničenom odgovornošću za usluge, OIB 60815696396 zastupanog po punomoćniku Nikola Ivančić</izvorni_sadrzaj>
    <derivirana_varijabla naziv="DomainObject.Predmet.ProtustrankaFormatedOIB_1">  BENESCIO INFORMATIKA jednostavno društvo s ograničenom odgovornošću za usluge, OIB 60815696396 zastupanog po punomoćniku Nikola Ivančić</derivirana_varijabla>
  </DomainObject.Predmet.ProtustrankaFormatedOIB>
  <DomainObject.Predmet.ProtustrankaFormatedWithAdress>
    <izvorni_sadrzaj> BENESCIO INFORMATIKA jednostavno društvo s ograničenom odgovornošću za usluge, Ljudevita Gaja  19 , 10000 Zagreb zastupanog po punomoćniku Nikola Ivančić</izvorni_sadrzaj>
    <derivirana_varijabla naziv="DomainObject.Predmet.ProtustrankaFormatedWithAdress_1"> BENESCIO INFORMATIKA jednostavno društvo s ograničenom odgovornošću za usluge, Ljudevita Gaja  19 , 10000 Zagreb zastupanog po punomoćniku Nikola Ivančić</derivirana_varijabla>
  </DomainObject.Predmet.ProtustrankaFormatedWithAdress>
  <DomainObject.Predmet.ProtustrankaFormatedWithAdressOIB>
    <izvorni_sadrzaj> BENESCIO INFORMATIKA jednostavno društvo s ograničenom odgovornošću za usluge, OIB 60815696396, Ljudevita Gaja  19 , 10000 Zagreb zastupanog po punomoćniku Nikola Ivančić</izvorni_sadrzaj>
    <derivirana_varijabla naziv="DomainObject.Predmet.ProtustrankaFormatedWithAdressOIB_1"> BENESCIO INFORMATIKA jednostavno društvo s ograničenom odgovornošću za usluge, OIB 60815696396, Ljudevita Gaja  19 , 10000 Zagreb zastupanog po punomoćniku Nikola Ivančić</derivirana_varijabla>
  </DomainObject.Predmet.ProtustrankaFormatedWithAdressOIB>
  <DomainObject.Predmet.ProtustrankaWithAdress>
    <izvorni_sadrzaj>BENESCIO INFORMATIKA jednostavno društvo s ograničenom odgovornošću za usluge Ljudevita Gaja  19 , 10000 Zagreb</izvorni_sadrzaj>
    <derivirana_varijabla naziv="DomainObject.Predmet.ProtustrankaWithAdress_1">BENESCIO INFORMATIKA jednostavno društvo s ograničenom odgovornošću za usluge Ljudevita Gaja  19 , 10000 Zagreb</derivirana_varijabla>
  </DomainObject.Predmet.ProtustrankaWithAdress>
  <DomainObject.Predmet.ProtustrankaWithAdressOIB>
    <izvorni_sadrzaj>BENESCIO INFORMATIKA jednostavno društvo s ograničenom odgovornošću za usluge, OIB 60815696396, Ljudevita Gaja  19 , 10000 Zagreb</izvorni_sadrzaj>
    <derivirana_varijabla naziv="DomainObject.Predmet.ProtustrankaWithAdressOIB_1">BENESCIO INFORMATIKA jednostavno društvo s ograničenom odgovornošću za usluge, OIB 60815696396, Ljudevita Gaja  19 , 10000 Zagreb</derivirana_varijabla>
  </DomainObject.Predmet.ProtustrankaWithAdressOIB>
  <DomainObject.Predmet.ProtustrankaNazivFormated>
    <izvorni_sadrzaj>BENESCIO INFORMATIKA jednostavno društvo s ograničenom odgovornošću za usluge</izvorni_sadrzaj>
    <derivirana_varijabla naziv="DomainObject.Predmet.ProtustrankaNazivFormated_1">BENESCIO INFORMATIKA jednostavno društvo s ograničenom odgovornošću za usluge</derivirana_varijabla>
  </DomainObject.Predmet.ProtustrankaNazivFormated>
  <DomainObject.Predmet.ProtustrankaNazivFormatedOIB>
    <izvorni_sadrzaj>BENESCIO INFORMATIKA jednostavno društvo s ograničenom odgovornošću za usluge, OIB 60815696396</izvorni_sadrzaj>
    <derivirana_varijabla naziv="DomainObject.Predmet.ProtustrankaNazivFormatedOIB_1">BENESCIO INFORMATIKA jednostavno društvo s ograničenom odgovornošću za usluge, OIB 60815696396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BENESCIO INFORMATIKA jednostavno društvo s ograničenom odgovornošću za usluge zastupanog po punomoćniku Nikola Ivančić</item>
    </izvorni_sadrzaj>
    <derivirana_varijabla naziv="DomainObject.Predmet.ProtuStrankaListFormated_1">
      <item>BENESCIO INFORMATIKA jednostavno društvo s ograničenom odgovornošću za usluge zastupanog po punomoćniku Nikola Ivančić</item>
    </derivirana_varijabla>
  </DomainObject.Predmet.ProtuStrankaListFormated>
  <DomainObject.Predmet.ProtuStrankaListFormatedOIB>
    <izvorni_sadrzaj>
      <item>BENESCIO INFORMATIKA jednostavno društvo s ograničenom odgovornošću za usluge, OIB 60815696396 zastupanog po punomoćniku Nikola Ivančić</item>
    </izvorni_sadrzaj>
    <derivirana_varijabla naziv="DomainObject.Predmet.ProtuStrankaListFormatedOIB_1">
      <item>BENESCIO INFORMATIKA jednostavno društvo s ograničenom odgovornošću za usluge, OIB 60815696396 zastupanog po punomoćniku Nikola Ivančić</item>
    </derivirana_varijabla>
  </DomainObject.Predmet.ProtuStrankaListFormatedOIB>
  <DomainObject.Predmet.ProtuStrankaListFormatedWithAdress>
    <izvorni_sadrzaj>
      <item>BENESCIO INFORMATIKA jednostavno društvo s ograničenom odgovornošću za usluge, Ljudevita Gaja  19 , 10000 Zagreb zastupanog po punomoćniku Nikola Ivančić</item>
    </izvorni_sadrzaj>
    <derivirana_varijabla naziv="DomainObject.Predmet.ProtuStrankaListFormatedWithAdress_1">
      <item>BENESCIO INFORMATIKA jednostavno društvo s ograničenom odgovornošću za usluge, Ljudevita Gaja  19 , 10000 Zagreb zastupanog po punomoćniku Nikola Ivančić</item>
    </derivirana_varijabla>
  </DomainObject.Predmet.ProtuStrankaListFormatedWithAdress>
  <DomainObject.Predmet.ProtuStrankaListFormatedWithAdressOIB>
    <izvorni_sadrzaj>
      <item>BENESCIO INFORMATIKA jednostavno društvo s ograničenom odgovornošću za usluge, OIB 60815696396, Ljudevita Gaja  19 , 10000 Zagreb zastupanog po punomoćniku Nikola Ivančić</item>
    </izvorni_sadrzaj>
    <derivirana_varijabla naziv="DomainObject.Predmet.ProtuStrankaListFormatedWithAdressOIB_1">
      <item>BENESCIO INFORMATIKA jednostavno društvo s ograničenom odgovornošću za usluge, OIB 60815696396, Ljudevita Gaja  19 , 10000 Zagreb zastupanog po punomoćniku Nikola Ivančić</item>
    </derivirana_varijabla>
  </DomainObject.Predmet.ProtuStrankaListFormatedWithAdressOIB>
  <DomainObject.Predmet.ProtuStrankaListNazivFormated>
    <izvorni_sadrzaj>
      <item>BENESCIO INFORMATIKA jednostavno društvo s ograničenom odgovornošću za usluge</item>
    </izvorni_sadrzaj>
    <derivirana_varijabla naziv="DomainObject.Predmet.ProtuStrankaListNazivFormated_1">
      <item>BENESCIO INFORMATIKA jednostavno društvo s ograničenom odgovornošću za usluge</item>
    </derivirana_varijabla>
  </DomainObject.Predmet.ProtuStrankaListNazivFormated>
  <DomainObject.Predmet.ProtuStrankaListNazivFormatedOIB>
    <izvorni_sadrzaj>
      <item>BENESCIO INFORMATIKA jednostavno društvo s ograničenom odgovornošću za usluge, OIB 60815696396</item>
    </izvorni_sadrzaj>
    <derivirana_varijabla naziv="DomainObject.Predmet.ProtuStrankaListNazivFormatedOIB_1">
      <item>BENESCIO INFORMATIKA jednostavno društvo s ograničenom odgovornošću za usluge, OIB 60815696396</item>
    </derivirana_varijabla>
  </DomainObject.Predmet.ProtuStrankaListNazivFormatedOIB>
  <DomainObject.Predmet.OstaliListFormated>
    <izvorni_sadrzaj>
      <item>Nikola Ivančić punomoćnik sudionika u postupku BENESCIO INFORMATIKA jednostavno društvo s ograničenom odgovornošću za usluge</item>
    </izvorni_sadrzaj>
    <derivirana_varijabla naziv="DomainObject.Predmet.OstaliListFormated_1">
      <item>Nikola Ivančić punomoćnik sudionika u postupku BENESCIO INFORMATIKA jednostavno društvo s ograničenom odgovornošću za usluge</item>
    </derivirana_varijabla>
  </DomainObject.Predmet.OstaliListFormated>
  <DomainObject.Predmet.OstaliListFormatedOIB>
    <izvorni_sadrzaj>
      <item>Nikola Ivančić, OIB 12529326237 punomoćnik sudionika u postupku BENESCIO INFORMATIKA jednostavno društvo s ograničenom odgovornošću za usluge</item>
    </izvorni_sadrzaj>
    <derivirana_varijabla naziv="DomainObject.Predmet.OstaliListFormatedOIB_1">
      <item>Nikola Ivančić, OIB 12529326237 punomoćnik sudionika u postupku BENESCIO INFORMATIKA jednostavno društvo s ograničenom odgovornošću za usluge</item>
    </derivirana_varijabla>
  </DomainObject.Predmet.OstaliListFormatedOIB>
  <DomainObject.Predmet.OstaliListFormatedWithAdress>
    <izvorni_sadrzaj>
      <item>Nikola Ivančić, Ljudevita Gaja 19, 10000 Zagreb punomoćnik sudionika u postupku BENESCIO INFORMATIKA jednostavno društvo s ograničenom odgovornošću za usluge</item>
    </izvorni_sadrzaj>
    <derivirana_varijabla naziv="DomainObject.Predmet.OstaliListFormatedWithAdress_1">
      <item>Nikola Ivančić, Ljudevita Gaja 19, 10000 Zagreb punomoćnik sudionika u postupku BENESCIO INFORMATIKA jednostavno društvo s ograničenom odgovornošću za usluge</item>
    </derivirana_varijabla>
  </DomainObject.Predmet.OstaliListFormatedWithAdress>
  <DomainObject.Predmet.OstaliListFormatedWithAdressOIB>
    <izvorni_sadrzaj>
      <item>Nikola Ivančić, OIB 12529326237, Ljudevita Gaja 19, 10000 Zagreb punomoćnik sudionika u postupku BENESCIO INFORMATIKA jednostavno društvo s ograničenom odgovornošću za usluge</item>
    </izvorni_sadrzaj>
    <derivirana_varijabla naziv="DomainObject.Predmet.OstaliListFormatedWithAdressOIB_1">
      <item>Nikola Ivančić, OIB 12529326237, Ljudevita Gaja 19, 10000 Zagreb punomoćnik sudionika u postupku BENESCIO INFORMATIKA jednostavno društvo s ograničenom odgovornošću za usluge</item>
    </derivirana_varijabla>
  </DomainObject.Predmet.OstaliListFormatedWithAdressOIB>
  <DomainObject.Predmet.OstaliListNazivFormated>
    <izvorni_sadrzaj>
      <item>Nikola Ivančić</item>
    </izvorni_sadrzaj>
    <derivirana_varijabla naziv="DomainObject.Predmet.OstaliListNazivFormated_1">
      <item>Nikola Ivančić</item>
    </derivirana_varijabla>
  </DomainObject.Predmet.OstaliListNazivFormated>
  <DomainObject.Predmet.OstaliListNazivFormatedOIB>
    <izvorni_sadrzaj>
      <item>Nikola Ivančić, OIB 12529326237</item>
    </izvorni_sadrzaj>
    <derivirana_varijabla naziv="DomainObject.Predmet.OstaliListNazivFormatedOIB_1">
      <item>Nikola Ivančić, OIB 12529326237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BENESCIO INFORMATIKA jednostavno društvo s ograničenom odgovornošću za usluge</izvorni_sadrzaj>
    <derivirana_varijabla naziv="DomainObject.Predmet.ProtustrankaIDrugi_1">BENESCIO INFORMATIKA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BENESCIO INFORMATIKA jednostavno društvo s ograničenom odgovornošću za usluge, OIB 60815696396, Ljudevita Gaja  19 , 10000 Zagreb</izvorni_sadrzaj>
    <derivirana_varijabla naziv="DomainObject.Predmet.ProtustrankaIDrugiAdressOIB_1">BENESCIO INFORMATIKA jednostavno društvo s ograničenom odgovornošću za usluge, OIB 60815696396, Ljudevita Gaja  19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BENESCIO INFORMATIKA jednostavno društvo s ograničenom odgovornošću za usluge</item>
      <item>Nikola Ivančić</item>
    </izvorni_sadrzaj>
    <derivirana_varijabla naziv="DomainObject.Predmet.SudioniciListNaziv_1">
      <item>FINA Regionalni centar Zagreb</item>
      <item>BENESCIO INFORMATIKA jednostavno društvo s ograničenom odgovornošću za usluge</item>
      <item>Nikola Ivančić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BENESCIO INFORMATIKA jednostavno društvo s ograničenom odgovornošću za usluge, OIB 60815696396, Ljudevita Gaja  19 ,10000 Zagreb</item>
      <item>Nikola Ivančić, OIB 12529326237, Ljudevita Gaja 19,10000 Zagreb</item>
    </izvorni_sadrzaj>
    <derivirana_varijabla naziv="DomainObject.Predmet.SudioniciListAdressOIB_1">
      <item>FINA Regionalni centar Zagreb, OIB 85821130368, Trg svibanjskih žrtava 1995. br. 1,10000 Zagreb</item>
      <item>BENESCIO INFORMATIKA jednostavno društvo s ograničenom odgovornošću za usluge, OIB 60815696396, Ljudevita Gaja  19 ,10000 Zagreb</item>
      <item>Nikola Ivančić, OIB 12529326237, Ljudevita Gaja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60815696396</item>
      <item>, OIB 12529326237</item>
    </izvorni_sadrzaj>
    <derivirana_varijabla naziv="DomainObject.Predmet.SudioniciListNazivOIB_1">
      <item>, OIB 85821130368</item>
      <item>, OIB 60815696396</item>
      <item>, OIB 12529326237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101</properties:Words>
  <properties:Characters>609</properties:Characters>
  <properties:Lines>36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2017-12-28T11:47:00Z</dcterms:created>
  <dc:creator>Nataša Strukan</dc:creator>
  <cp:lastModifiedBy>Nataša Strukan</cp:lastModifiedBy>
  <cp:lastPrinted>2017-12-28T11:46:00Z</cp:lastPrinted>
  <dcterms:modified xmlns:xsi="http://www.w3.org/2001/XMLSchema-instance" xsi:type="dcterms:W3CDTF">2017-12-28T11:48:00Z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