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a155" w14:paraId="9faa15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046B4">
        <w:t>192/15-8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F046B4">
        <w:t xml:space="preserve">POSEJDON SERVIS d.o.o., Sukošan, Put Raskrižja 61., </w:t>
      </w:r>
      <w:r w:rsidR="00F046B4" w:rsidRPr="00AD0D4A">
        <w:t>OIB:</w:t>
      </w:r>
      <w:r w:rsidR="00F046B4">
        <w:t xml:space="preserve"> 09167174463</w:t>
      </w:r>
      <w:r w:rsidRPr="00EF7C9A">
        <w:t xml:space="preserve">, dana </w:t>
      </w:r>
      <w:r w:rsidR="00F046B4">
        <w:t>16</w:t>
      </w:r>
      <w:r w:rsidR="007042E6">
        <w:t>. studenoga</w:t>
      </w:r>
      <w:r w:rsidR="00453E80" w:rsidRPr="00EF7C9A">
        <w:t xml:space="preserve"> </w:t>
      </w:r>
      <w:r w:rsidR="00EF7C9A" w:rsidRPr="00EF7C9A">
        <w:t>2015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7042E6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7042E6">
        <w:rPr>
          <w:rFonts w:cs="Arial" w:hAnsi="Arial" w:ascii="Arial"/>
          <w:b/>
        </w:rPr>
        <w:t xml:space="preserve"> </w:t>
      </w:r>
      <w:r w:rsidR="00F046B4">
        <w:t>Savo Filipović iz Dramalj, Braće Košuljandić 100/a,</w:t>
      </w:r>
      <w:r w:rsidRPr="00797892">
        <w:t xml:space="preserve"> </w:t>
      </w:r>
      <w:r>
        <w:t xml:space="preserve">OIB: </w:t>
      </w:r>
      <w:r w:rsidR="00F046B4">
        <w:t>19559750928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 w:rsidR="00F046B4">
        <w:t>POSEJDON SERVIS d.o.o., Sukošan,</w:t>
      </w:r>
      <w:r w:rsidR="00F046B4" w:rsidRPr="00F046B4">
        <w:t xml:space="preserve"> </w:t>
      </w:r>
      <w:r w:rsidR="00F046B4" w:rsidRPr="00AD0D4A">
        <w:t>OIB:</w:t>
      </w:r>
      <w:r w:rsidR="00F046B4">
        <w:t xml:space="preserve"> 09167174463.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45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F046B4">
        <w:t>POSEJDON SERVIS d.o.o., Sukošan.</w:t>
      </w:r>
    </w:p>
    <w:p w:rsidRDefault="00F046B4" w:rsidP="0038536A" w:rsidR="0038536A">
      <w:pPr>
        <w:ind w:firstLine="708"/>
        <w:jc w:val="both"/>
      </w:pPr>
      <w:r>
        <w:t>Postupak je inicirao</w:t>
      </w:r>
      <w:r w:rsidR="008F3AD6" w:rsidRPr="00EF7C9A">
        <w:t xml:space="preserve"> </w:t>
      </w:r>
      <w:r>
        <w:t>predlagatelj Miroslav Radosta iz Sukošana, Put Raskrižja 61.,</w:t>
      </w:r>
      <w:r w:rsidR="001840A0" w:rsidRPr="00EF7C9A">
        <w:t xml:space="preserve"> </w:t>
      </w:r>
      <w:r w:rsidR="008F3AD6" w:rsidRPr="00EF7C9A">
        <w:t xml:space="preserve">prijedlogom za pokretanje stečajnog postupka. </w:t>
      </w:r>
    </w:p>
    <w:p w:rsidRDefault="008F3AD6" w:rsidP="00775B04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</w:t>
      </w:r>
      <w:r w:rsidR="00775B04">
        <w:t xml:space="preserve">je naveo da </w:t>
      </w:r>
      <w:r w:rsidR="0038536A" w:rsidRPr="00EF7C9A">
        <w:t xml:space="preserve">nema imovine, da </w:t>
      </w:r>
      <w:r w:rsidR="0038536A">
        <w:t xml:space="preserve">ne posluje, i da </w:t>
      </w:r>
      <w:r w:rsidR="00F046B4">
        <w:t>nema dugova osim plaće prema njemu kao zaposleniku u iznosu od 14.505,00 kuna</w:t>
      </w:r>
      <w:r w:rsidR="0038536A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45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E12FEA">
        <w:t>16</w:t>
      </w:r>
      <w:r w:rsidR="007042E6">
        <w:t>. studenoga</w:t>
      </w:r>
      <w:r w:rsidR="00EF7C9A" w:rsidRPr="00EF7C9A">
        <w:t xml:space="preserve"> 2015</w:t>
      </w:r>
      <w:r w:rsidRPr="00EF7C9A">
        <w:t>. godine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SUDAC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8F3AD6" w:rsidP="008F03DE" w:rsidR="008F3AD6">
      <w:r w:rsidRPr="00EF7C9A">
        <w:t xml:space="preserve"> </w:t>
      </w:r>
    </w:p>
    <w:p w:rsidRDefault="003039D7" w:rsidP="008F03DE" w:rsidR="003039D7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67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>
          <w:t>192/15-8</w:t>
        </w:r>
      </w:p>
      <w:p w:rsidRDefault="00E12FEA" w:rsidP="009C0FF2" w:rsidR="00E12FEA" w:rsidRPr="00EF7C9A">
        <w:pPr>
          <w:jc w:val="right"/>
        </w:pPr>
      </w:p>
      <w:p w:rsidRDefault="000F067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0BB3"/>
    <w:rsid w:val="000F067B"/>
    <w:rsid w:val="0013102B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4F74"/>
    <w:rsid w:val="0038536A"/>
    <w:rsid w:val="003C6DA5"/>
    <w:rsid w:val="00453E80"/>
    <w:rsid w:val="00474A81"/>
    <w:rsid w:val="004B768C"/>
    <w:rsid w:val="004F1515"/>
    <w:rsid w:val="00515656"/>
    <w:rsid w:val="00665069"/>
    <w:rsid w:val="006A6847"/>
    <w:rsid w:val="007002A2"/>
    <w:rsid w:val="007042E6"/>
    <w:rsid w:val="0074396A"/>
    <w:rsid w:val="00775B04"/>
    <w:rsid w:val="007B6657"/>
    <w:rsid w:val="007C75BF"/>
    <w:rsid w:val="007F26FC"/>
    <w:rsid w:val="00842CEB"/>
    <w:rsid w:val="00881A15"/>
    <w:rsid w:val="008F03DE"/>
    <w:rsid w:val="008F3AD6"/>
    <w:rsid w:val="009B4456"/>
    <w:rsid w:val="009C0FF2"/>
    <w:rsid w:val="009F62F2"/>
    <w:rsid w:val="00A5292A"/>
    <w:rsid w:val="00B310F0"/>
    <w:rsid w:val="00BB4F73"/>
    <w:rsid w:val="00BE6E59"/>
    <w:rsid w:val="00C02FA1"/>
    <w:rsid w:val="00C85781"/>
    <w:rsid w:val="00C9120F"/>
    <w:rsid w:val="00E12FEA"/>
    <w:rsid w:val="00EB1A94"/>
    <w:rsid w:val="00EB3FAB"/>
    <w:rsid w:val="00EF7C9A"/>
    <w:rsid w:val="00F0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6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6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6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6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6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6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6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6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14505.00</izvorni_sadrzaj>
    <derivirana_varijabla naziv="DomainObject.Predmet.InicijalnaVrijednost_1">14505.00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POSEJDON SERVIS društvo s ograničenom odgovornošću za servisiranje brodova i usluge</izvorni_sadrzaj>
    <derivirana_varijabla naziv="DomainObject.Predmet.ProtustrankaFormated_1">  POSEJDON SERVIS društvo s ograničenom odgovornošću za servisiranje brodova i usluge</derivirana_varijabla>
  </DomainObject.Predmet.ProtustrankaFormated>
  <DomainObject.Predmet.ProtustrankaFormatedOIB>
    <izvorni_sadrzaj>  POSEJDON SERVIS društvo s ograničenom odgovornošću za servisiranje brodova i usluge, OIB 09167174463</izvorni_sadrzaj>
    <derivirana_varijabla naziv="DomainObject.Predmet.ProtustrankaFormatedOIB_1">  POSEJDON SERVIS društvo s ograničenom odgovornošću za servisiranje brodova i usluge, OIB 09167174463</derivirana_varijabla>
  </DomainObject.Predmet.ProtustrankaFormatedOIB>
  <DomainObject.Predmet.ProtustrankaFormatedWithAdress>
    <izvorni_sadrzaj> POSEJDON SERVIS društvo s ograničenom odgovornošću za servisiranje brodova i usluge, Put Raskrižja 61, 23206 Sukošan</izvorni_sadrzaj>
    <derivirana_varijabla naziv="DomainObject.Predmet.ProtustrankaFormatedWithAdress_1"> POSEJDON SERVIS društvo s ograničenom odgovornošću za servisiranje brodova i usluge, Put Raskrižja 61, 23206 Sukošan</derivirana_varijabla>
  </DomainObject.Predmet.ProtustrankaFormatedWithAdress>
  <DomainObject.Predmet.ProtustrankaFormatedWithAdressOIB>
    <izvorni_sadrzaj> POSEJDON SERVIS društvo s ograničenom odgovornošću za servisiranje brodova i usluge, OIB 09167174463, Put Raskrižja 61, 23206 Sukošan</izvorni_sadrzaj>
    <derivirana_varijabla naziv="DomainObject.Predmet.ProtustrankaFormatedWithAdressOIB_1"> POSEJDON SERVIS društvo s ograničenom odgovornošću za servisiranje brodova i usluge, OIB 09167174463, Put Raskrižja 61, 23206 Sukošan</derivirana_varijabla>
  </DomainObject.Predmet.ProtustrankaFormatedWithAdressOIB>
  <DomainObject.Predmet.ProtustrankaWithAdress>
    <izvorni_sadrzaj>POSEJDON SERVIS društvo s ograničenom odgovornošću za servisiranje brodova i usluge Put Raskrižja 61, 23206 Sukošan</izvorni_sadrzaj>
    <derivirana_varijabla naziv="DomainObject.Predmet.ProtustrankaWithAdress_1">POSEJDON SERVIS društvo s ograničenom odgovornošću za servisiranje brodova i usluge Put Raskrižja 61, 23206 Sukošan</derivirana_varijabla>
  </DomainObject.Predmet.ProtustrankaWithAdress>
  <DomainObject.Predmet.ProtustrankaWithAdressOIB>
    <izvorni_sadrzaj>POSEJDON SERVIS društvo s ograničenom odgovornošću za servisiranje brodova i usluge, OIB 09167174463, Put Raskrižja 61, 23206 Sukošan</izvorni_sadrzaj>
    <derivirana_varijabla naziv="DomainObject.Predmet.ProtustrankaWithAdressOIB_1">POSEJDON SERVIS društvo s ograničenom odgovornošću za servisiranje brodova i usluge, OIB 09167174463, Put Raskrižja 61, 23206 Sukošan</derivirana_varijabla>
  </DomainObject.Predmet.ProtustrankaWithAdressOIB>
  <DomainObject.Predmet.ProtustrankaNazivFormated>
    <izvorni_sadrzaj>POSEJDON SERVIS društvo s ograničenom odgovornošću za servisiranje brodova i usluge</izvorni_sadrzaj>
    <derivirana_varijabla naziv="DomainObject.Predmet.ProtustrankaNazivFormated_1">POSEJDON SERVIS društvo s ograničenom odgovornošću za servisiranje brodova i usluge</derivirana_varijabla>
  </DomainObject.Predmet.ProtustrankaNazivFormated>
  <DomainObject.Predmet.ProtustrankaNazivFormatedOIB>
    <izvorni_sadrzaj>POSEJDON SERVIS društvo s ograničenom odgovornošću za servisiranje brodova i usluge, OIB 09167174463</izvorni_sadrzaj>
    <derivirana_varijabla naziv="DomainObject.Predmet.ProtustrankaNazivFormatedOIB_1">POSEJDON SERVIS društvo s ograničenom odgovornošću za servisiranje brodova i usluge, OIB 09167174463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Radosta</izvorni_sadrzaj>
    <derivirana_varijabla naziv="DomainObject.Predmet.StrankaFormated_1">  Miroslav Radosta</derivirana_varijabla>
  </DomainObject.Predmet.StrankaFormated>
  <DomainObject.Predmet.StrankaFormatedOIB>
    <izvorni_sadrzaj>  Miroslav Radosta, OIB 80213720617</izvorni_sadrzaj>
    <derivirana_varijabla naziv="DomainObject.Predmet.StrankaFormatedOIB_1">  Miroslav Radosta, OIB 80213720617</derivirana_varijabla>
  </DomainObject.Predmet.StrankaFormatedOIB>
  <DomainObject.Predmet.StrankaFormatedWithAdress>
    <izvorni_sadrzaj> Miroslav Radosta, Put Raskrižja 61, 23206 Sukošan</izvorni_sadrzaj>
    <derivirana_varijabla naziv="DomainObject.Predmet.StrankaFormatedWithAdress_1"> Miroslav Radosta, Put Raskrižja 61, 23206 Sukošan</derivirana_varijabla>
  </DomainObject.Predmet.StrankaFormatedWithAdress>
  <DomainObject.Predmet.StrankaFormatedWithAdressOIB>
    <izvorni_sadrzaj> Miroslav Radosta, OIB 80213720617, Put Raskrižja 61, 23206 Sukošan</izvorni_sadrzaj>
    <derivirana_varijabla naziv="DomainObject.Predmet.StrankaFormatedWithAdressOIB_1"> Miroslav Radosta, OIB 80213720617, Put Raskrižja 61, 23206 Sukošan</derivirana_varijabla>
  </DomainObject.Predmet.StrankaFormatedWithAdressOIB>
  <DomainObject.Predmet.StrankaWithAdress>
    <izvorni_sadrzaj>Miroslav Radosta Put Raskrižja 61,23206 Sukošan</izvorni_sadrzaj>
    <derivirana_varijabla naziv="DomainObject.Predmet.StrankaWithAdress_1">Miroslav Radosta Put Raskrižja 61,23206 Sukošan</derivirana_varijabla>
  </DomainObject.Predmet.StrankaWithAdress>
  <DomainObject.Predmet.StrankaWithAdressOIB>
    <izvorni_sadrzaj>Miroslav Radosta, OIB 80213720617, Put Raskrižja 61,23206 Sukošan</izvorni_sadrzaj>
    <derivirana_varijabla naziv="DomainObject.Predmet.StrankaWithAdressOIB_1">Miroslav Radosta, OIB 80213720617, Put Raskrižja 61,23206 Sukošan</derivirana_varijabla>
  </DomainObject.Predmet.StrankaWithAdressOIB>
  <DomainObject.Predmet.StrankaNazivFormated>
    <izvorni_sadrzaj>Miroslav Radosta</izvorni_sadrzaj>
    <derivirana_varijabla naziv="DomainObject.Predmet.StrankaNazivFormated_1">Miroslav Radosta</derivirana_varijabla>
  </DomainObject.Predmet.StrankaNazivFormated>
  <DomainObject.Predmet.StrankaNazivFormatedOIB>
    <izvorni_sadrzaj>Miroslav Radosta, OIB 80213720617</izvorni_sadrzaj>
    <derivirana_varijabla naziv="DomainObject.Predmet.StrankaNazivFormatedOIB_1">Miroslav Radosta, OIB 80213720617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Miroslav Radosta</item>
    </izvorni_sadrzaj>
    <derivirana_varijabla naziv="DomainObject.Predmet.StrankaListFormated_1">
      <item>Miroslav Radosta</item>
    </derivirana_varijabla>
  </DomainObject.Predmet.StrankaListFormated>
  <DomainObject.Predmet.StrankaListFormatedOIB>
    <izvorni_sadrzaj>
      <item>Miroslav Radosta, OIB 80213720617</item>
    </izvorni_sadrzaj>
    <derivirana_varijabla naziv="DomainObject.Predmet.StrankaListFormatedOIB_1">
      <item>Miroslav Radosta, OIB 80213720617</item>
    </derivirana_varijabla>
  </DomainObject.Predmet.StrankaListFormatedOIB>
  <DomainObject.Predmet.StrankaListFormatedWithAdress>
    <izvorni_sadrzaj>
      <item>Miroslav Radosta, Put Raskrižja 61, 23206 Sukošan</item>
    </izvorni_sadrzaj>
    <derivirana_varijabla naziv="DomainObject.Predmet.StrankaListFormatedWithAdress_1">
      <item>Miroslav Radosta, Put Raskrižja 61, 23206 Sukošan</item>
    </derivirana_varijabla>
  </DomainObject.Predmet.StrankaListFormatedWithAdress>
  <DomainObject.Predmet.StrankaListFormatedWithAdressOIB>
    <izvorni_sadrzaj>
      <item>Miroslav Radosta, OIB 80213720617, Put Raskrižja 61, 23206 Sukošan</item>
    </izvorni_sadrzaj>
    <derivirana_varijabla naziv="DomainObject.Predmet.StrankaListFormatedWithAdressOIB_1">
      <item>Miroslav Radosta, OIB 80213720617, Put Raskrižja 61, 23206 Sukošan</item>
    </derivirana_varijabla>
  </DomainObject.Predmet.StrankaListFormatedWithAdressOIB>
  <DomainObject.Predmet.StrankaListNazivFormated>
    <izvorni_sadrzaj>
      <item>Miroslav Radosta</item>
    </izvorni_sadrzaj>
    <derivirana_varijabla naziv="DomainObject.Predmet.StrankaListNazivFormated_1">
      <item>Miroslav Radosta</item>
    </derivirana_varijabla>
  </DomainObject.Predmet.StrankaListNazivFormated>
  <DomainObject.Predmet.StrankaListNazivFormatedOIB>
    <izvorni_sadrzaj>
      <item>Miroslav Radosta, OIB 80213720617</item>
    </izvorni_sadrzaj>
    <derivirana_varijabla naziv="DomainObject.Predmet.StrankaListNazivFormatedOIB_1">
      <item>Miroslav Radosta, OIB 80213720617</item>
    </derivirana_varijabla>
  </DomainObject.Predmet.StrankaListNazivFormatedOIB>
  <DomainObject.Predmet.ProtuStrankaListFormated>
    <izvorni_sadrzaj>
      <item>POSEJDON SERVIS društvo s ograničenom odgovornošću za servisiranje brodova i usluge</item>
    </izvorni_sadrzaj>
    <derivirana_varijabla naziv="DomainObject.Predmet.ProtuStrankaListFormated_1">
      <item>POSEJDON SERVIS društvo s ograničenom odgovornošću za servisiranje brodova i usluge</item>
    </derivirana_varijabla>
  </DomainObject.Predmet.ProtuStrankaListFormated>
  <DomainObject.Predmet.ProtuStrankaListFormatedOIB>
    <izvorni_sadrzaj>
      <item>POSEJDON SERVIS društvo s ograničenom odgovornošću za servisiranje brodova i usluge, OIB 09167174463</item>
    </izvorni_sadrzaj>
    <derivirana_varijabla naziv="DomainObject.Predmet.ProtuStrankaListFormatedOIB_1">
      <item>POSEJDON SERVIS društvo s ograničenom odgovornošću za servisiranje brodova i usluge, OIB 09167174463</item>
    </derivirana_varijabla>
  </DomainObject.Predmet.ProtuStrankaListFormatedOIB>
  <DomainObject.Predmet.ProtuStrankaListFormatedWithAdress>
    <izvorni_sadrzaj>
      <item>POSEJDON SERVIS društvo s ograničenom odgovornošću za servisiranje brodova i usluge, Put Raskrižja 61, 23206 Sukošan</item>
    </izvorni_sadrzaj>
    <derivirana_varijabla naziv="DomainObject.Predmet.ProtuStrankaListFormatedWithAdress_1">
      <item>POSEJDON SERVIS društvo s ograničenom odgovornošću za servisiranje brodova i usluge, Put Raskrižja 61, 23206 Sukošan</item>
    </derivirana_varijabla>
  </DomainObject.Predmet.ProtuStrankaListFormatedWithAdress>
  <DomainObject.Predmet.ProtuStrankaListFormatedWithAdressOIB>
    <izvorni_sadrzaj>
      <item>POSEJDON SERVIS društvo s ograničenom odgovornošću za servisiranje brodova i usluge, OIB 09167174463, Put Raskrižja 61, 23206 Sukošan</item>
    </izvorni_sadrzaj>
    <derivirana_varijabla naziv="DomainObject.Predmet.ProtuStrankaListFormatedWithAdressOIB_1">
      <item>POSEJDON SERVIS društvo s ograničenom odgovornošću za servisiranje brodova i usluge, OIB 09167174463, Put Raskrižja 61, 23206 Sukošan</item>
    </derivirana_varijabla>
  </DomainObject.Predmet.ProtuStrankaListFormatedWithAdressOIB>
  <DomainObject.Predmet.ProtuStrankaListNazivFormated>
    <izvorni_sadrzaj>
      <item>POSEJDON SERVIS društvo s ograničenom odgovornošću za servisiranje brodova i usluge</item>
    </izvorni_sadrzaj>
    <derivirana_varijabla naziv="DomainObject.Predmet.ProtuStrankaListNazivFormated_1">
      <item>POSEJDON SERVIS društvo s ograničenom odgovornošću za servisiranje brodova i usluge</item>
    </derivirana_varijabla>
  </DomainObject.Predmet.ProtuStrankaListNazivFormated>
  <DomainObject.Predmet.ProtuStrankaListNazivFormatedOIB>
    <izvorni_sadrzaj>
      <item>POSEJDON SERVIS društvo s ograničenom odgovornošću za servisiranje brodova i usluge, OIB 09167174463</item>
    </izvorni_sadrzaj>
    <derivirana_varijabla naziv="DomainObject.Predmet.ProtuStrankaListNazivFormatedOIB_1">
      <item>POSEJDON SERVIS društvo s ograničenom odgovornošću za servisiranje brodova i usluge, OIB 09167174463</item>
    </derivirana_varijabla>
  </DomainObject.Predmet.ProtuStrankaListNazivFormatedOIB>
  <DomainObject.Predmet.OstaliListFormated>
    <izvorni_sadrzaj>
      <item>ZOU Ante Gluić &amp; Šime Ninčević</item>
    </izvorni_sadrzaj>
    <derivirana_varijabla naziv="DomainObject.Predmet.OstaliListFormated_1">
      <item>ZOU Ante Gluić &amp; Šime Ninčević</item>
    </derivirana_varijabla>
  </DomainObject.Predmet.OstaliListFormated>
  <DomainObject.Predmet.OstaliListFormatedOIB>
    <izvorni_sadrzaj>
      <item>ZOU Ante Gluić &amp; Šime Ninčević</item>
    </izvorni_sadrzaj>
    <derivirana_varijabla naziv="DomainObject.Predmet.OstaliListFormatedOIB_1">
      <item>ZOU Ante Gluić &amp; Šime Ninčević</item>
    </derivirana_varijabla>
  </DomainObject.Predmet.OstaliListFormatedOIB>
  <DomainObject.Predmet.OstaliListFormatedWithAdress>
    <izvorni_sadrzaj>
      <item>ZOU Ante Gluić &amp; Šime Ninčević</item>
    </izvorni_sadrzaj>
    <derivirana_varijabla naziv="DomainObject.Predmet.OstaliListFormatedWithAdress_1">
      <item>ZOU Ante Gluić &amp; Šime Ninčević</item>
    </derivirana_varijabla>
  </DomainObject.Predmet.OstaliListFormatedWithAdress>
  <DomainObject.Predmet.OstaliListFormatedWithAdressOIB>
    <izvorni_sadrzaj>
      <item>ZOU Ante Gluić &amp; Šime Ninčević</item>
    </izvorni_sadrzaj>
    <derivirana_varijabla naziv="DomainObject.Predmet.OstaliListFormatedWithAdressOIB_1">
      <item>ZOU Ante Gluić &amp; Šime Ninčević</item>
    </derivirana_varijabla>
  </DomainObject.Predmet.OstaliListFormatedWithAdressOIB>
  <DomainObject.Predmet.OstaliListNazivFormated>
    <izvorni_sadrzaj>
      <item>ZOU Ante Gluić &amp; Šime Ninčević</item>
    </izvorni_sadrzaj>
    <derivirana_varijabla naziv="DomainObject.Predmet.OstaliListNazivFormated_1">
      <item>ZOU Ante Gluić &amp; Šime Ninčević</item>
    </derivirana_varijabla>
  </DomainObject.Predmet.OstaliListNazivFormated>
  <DomainObject.Predmet.OstaliListNazivFormatedOIB>
    <izvorni_sadrzaj>
      <item>ZOU Ante Gluić &amp; Šime Ninčević</item>
    </izvorni_sadrzaj>
    <derivirana_varijabla naziv="DomainObject.Predmet.OstaliListNazivFormatedOIB_1">
      <item>ZOU Ante Gluić &amp; Šime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Radosta</izvorni_sadrzaj>
    <derivirana_varijabla naziv="DomainObject.Predmet.StrankaIDrugi_1">Miroslav Radosta</derivirana_varijabla>
  </DomainObject.Predmet.StrankaIDrugi>
  <DomainObject.Predmet.ProtustrankaIDrugi>
    <izvorni_sadrzaj>POSEJDON SERVIS društvo s ograničenom odgovornošću za servisiranje brodova i usluge</izvorni_sadrzaj>
    <derivirana_varijabla naziv="DomainObject.Predmet.ProtustrankaIDrugi_1">POSEJDON SERVIS društvo s ograničenom odgovornošću za servisiranje brodova i usluge</derivirana_varijabla>
  </DomainObject.Predmet.ProtustrankaIDrugi>
  <DomainObject.Predmet.StrankaIDrugiAdressOIB>
    <izvorni_sadrzaj>Miroslav Radosta, OIB 80213720617, Put Raskrižja 61, 23206 Sukošan</izvorni_sadrzaj>
    <derivirana_varijabla naziv="DomainObject.Predmet.StrankaIDrugiAdressOIB_1">Miroslav Radosta, OIB 80213720617, Put Raskrižja 61, 23206 Sukošan</derivirana_varijabla>
  </DomainObject.Predmet.StrankaIDrugiAdressOIB>
  <DomainObject.Predmet.ProtustrankaIDrugiAdressOIB>
    <izvorni_sadrzaj>POSEJDON SERVIS društvo s ograničenom odgovornošću za servisiranje brodova i usluge, OIB 09167174463, Put Raskrižja 61, 23206 Sukošan</izvorni_sadrzaj>
    <derivirana_varijabla naziv="DomainObject.Predmet.ProtustrankaIDrugiAdressOIB_1">POSEJDON SERVIS društvo s ograničenom odgovornošću za servisiranje brodova i usluge, OIB 09167174463, Put Raskrižja 61,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Radosta</item>
      <item>POSEJDON SERVIS društvo s ograničenom odgovornošću za servisiranje brodova i usluge</item>
      <item>ZOU Ante Gluić &amp; Šime Ninčević</item>
    </izvorni_sadrzaj>
    <derivirana_varijabla naziv="DomainObject.Predmet.SudioniciListNaziv_1">
      <item>Miroslav Radosta</item>
      <item>POSEJDON SERVIS društvo s ograničenom odgovornošću za servisiranje brodova i usluge</item>
      <item>ZOU Ante Gluić &amp; Šime Ninčević</item>
    </derivirana_varijabla>
  </DomainObject.Predmet.SudioniciListNaziv>
  <DomainObject.Predmet.SudioniciListAdressOIB>
    <izvorni_sadrzaj>
      <item>Miroslav Radosta, OIB 80213720617, Put Raskrižja 61,23206 Sukošan</item>
      <item>POSEJDON SERVIS društvo s ograničenom odgovornošću za servisiranje brodova i usluge, OIB 09167174463, Put Raskrižja 61,23206 Sukošan</item>
      <item>ZOU Ante Gluić &amp; Šime Ninčević</item>
    </izvorni_sadrzaj>
    <derivirana_varijabla naziv="DomainObject.Predmet.SudioniciListAdressOIB_1">
      <item>Miroslav Radosta, OIB 80213720617, Put Raskrižja 61,23206 Sukošan</item>
      <item>POSEJDON SERVIS društvo s ograničenom odgovornošću za servisiranje brodova i usluge, OIB 09167174463, Put Raskrižja 61,23206 Sukošan</item>
      <item>ZOU Ante Gluić &amp; Šime Ninčević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80213720617</item>
      <item>, OIB 09167174463</item>
      <item>, OIB null</item>
    </izvorni_sadrzaj>
    <derivirana_varijabla naziv="DomainObject.Predmet.SudioniciListNazivOIB_1">
      <item>, OIB 80213720617</item>
      <item>, OIB 09167174463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1887</properties:Characters>
  <properties:Lines>62</properties:Lines>
  <properties:Paragraphs>26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2015-11-16T10:34:00Z</dcterms:created>
  <dc:creator>Ardena Bajlo</dc:creator>
  <cp:lastModifiedBy>wsadmin</cp:lastModifiedBy>
  <cp:lastPrinted>2015-11-16T11:00:00Z</cp:lastPrinted>
  <dcterms:modified xmlns:xsi="http://www.w3.org/2001/XMLSchema-instance" xsi:type="dcterms:W3CDTF">2015-11-16T11:53:00Z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