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d81e" w14:paraId="658d81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17C4">
        <w:rPr>
          <w:b/>
        </w:rPr>
        <w:t>1108</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7317C4" w:rsidRPr="007317C4">
        <w:t xml:space="preserve">BORD-RENT j.d.o.o. za iznajmljivanje vozila i financijsko savjetovanje, Gornji Vinjani, Gornji Vinjani 200 A, OIB: 61488684012  </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7317C4" w:rsidRPr="007317C4">
        <w:t>BORD-RENT j.d.o.o. za iznajmljivanje vozila i financijsko savjetovanje, Gornji Vinjani, Gornji V</w:t>
      </w:r>
      <w:r w:rsidR="007317C4">
        <w:t xml:space="preserve">injani 200 A, OIB: 61488684012 </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7317C4">
        <w:rPr>
          <w:b/>
          <w:u w:val="single"/>
        </w:rPr>
        <w:t>12</w:t>
      </w:r>
      <w:r w:rsidR="004A11A6" w:rsidRPr="007303A9">
        <w:rPr>
          <w:b/>
          <w:u w:val="single"/>
        </w:rPr>
        <w:t>,</w:t>
      </w:r>
      <w:r w:rsidR="007317C4">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7317C4">
        <w:t>BORO DELIPETAR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421CAB" w:rsidRPr="00421CAB">
        <w:t>BORD-RENT j.d.o.o. za iznajmljivanje vozila i financijsko savjetovanje, Gornji Vinjani, Gornji V</w:t>
      </w:r>
      <w:r w:rsidR="00421CAB">
        <w:t xml:space="preserve">injani 200 A, OIB: 61488684012 </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3E689C">
        <w:t>27</w:t>
      </w:r>
      <w:r w:rsidR="001A7F0D">
        <w:t>.</w:t>
      </w:r>
      <w:r w:rsidR="003E689C">
        <w:t>11</w:t>
      </w:r>
      <w:r w:rsidR="001A7F0D">
        <w:t>.201</w:t>
      </w:r>
      <w:r w:rsidR="00B036D6">
        <w:t>7</w:t>
      </w:r>
      <w:r w:rsidR="00AC3607" w:rsidRPr="00AC3607">
        <w:t xml:space="preserve">.g. dužnik ima u očevidniku redoslijeda osnova za plaćanje evidentirane osnove za plaćanje u neprekinutom razdoblju od </w:t>
      </w:r>
      <w:r w:rsidR="00421CAB">
        <w:t>253</w:t>
      </w:r>
      <w:r w:rsidR="0088283E">
        <w:t xml:space="preserve"> dana u ukupnom iznosu od </w:t>
      </w:r>
      <w:r w:rsidR="00421CAB">
        <w:t>17.478,70</w:t>
      </w:r>
      <w:r w:rsidR="00F840C5">
        <w:t xml:space="preserve"> </w:t>
      </w:r>
      <w:r w:rsidR="00AC3607" w:rsidRPr="00AC3607">
        <w:t xml:space="preserve">kuna u koji iznos je uračunata kamata i naknada predlagatelja za provedbu ovrhe na novčanim sredstvima. Navodi se da dužnik </w:t>
      </w:r>
      <w:r w:rsidR="00206001">
        <w:t>i</w:t>
      </w:r>
      <w:r w:rsidR="00CB0283">
        <w:t>ma</w:t>
      </w:r>
      <w:r w:rsidR="00387562">
        <w:t xml:space="preserve"> </w:t>
      </w:r>
      <w:r w:rsidR="003E689C">
        <w:t>1 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3E689C">
        <w:t>Splitske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3E689C">
        <w:t>Splitska</w:t>
      </w:r>
      <w:r w:rsidR="00206001">
        <w:t xml:space="preserve"> banka,</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2AE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17C4">
      <w:rPr>
        <w:rFonts w:hAnsi="Book Antiqua" w:ascii="Book Antiqua"/>
        <w:b/>
        <w:sz w:val="20"/>
        <w:szCs w:val="20"/>
      </w:rPr>
      <w:t>1108</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09"/>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2AA3"/>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06001"/>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E689C"/>
    <w:rsid w:val="003F2396"/>
    <w:rsid w:val="003F3F4B"/>
    <w:rsid w:val="003F773B"/>
    <w:rsid w:val="004017B4"/>
    <w:rsid w:val="00401A90"/>
    <w:rsid w:val="00403099"/>
    <w:rsid w:val="0040699F"/>
    <w:rsid w:val="00406DCB"/>
    <w:rsid w:val="004129EC"/>
    <w:rsid w:val="00420BA7"/>
    <w:rsid w:val="00421CAB"/>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B2AE4"/>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AB7"/>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17C4"/>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1E9F"/>
    <w:rsid w:val="009764EA"/>
    <w:rsid w:val="0097735A"/>
    <w:rsid w:val="009827C2"/>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3ED5"/>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4B98"/>
    <w:rsid w:val="00A851B8"/>
    <w:rsid w:val="00A86D19"/>
    <w:rsid w:val="00A87FC5"/>
    <w:rsid w:val="00A90EF9"/>
    <w:rsid w:val="00A92688"/>
    <w:rsid w:val="00A956D1"/>
    <w:rsid w:val="00AA0372"/>
    <w:rsid w:val="00AA0B56"/>
    <w:rsid w:val="00AB2FBC"/>
    <w:rsid w:val="00AB547D"/>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2AE4"/>
    <w:rPr>
      <w:color w:val="808080"/>
      <w:bdr w:space="0" w:sz="0" w:color="auto" w:val="none"/>
      <w:shd w:fill="auto" w:color="auto" w:val="clear"/>
    </w:rPr>
  </w:style>
  <w:style w:customStyle="true" w:styleId="eSPISCCParagraphDefaultFont" w:type="character">
    <w:name w:val="eSPIS_CC_Paragraph Default Font"/>
    <w:basedOn w:val="Zadanifontodlomka"/>
    <w:rsid w:val="004B2A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2AE4"/>
    <w:rPr>
      <w:b/>
      <w:bdr w:space="0" w:sz="0" w:color="auto" w:val="none"/>
      <w:shd w:fill="FFFFCC" w:color="auto" w:val="clear"/>
      <w:lang w:val="hr-HR"/>
    </w:rPr>
  </w:style>
  <w:style w:customStyle="true" w:styleId="PozadinaSvijetloCrvena" w:type="character">
    <w:name w:val="Pozadina_SvijetloCrvena"/>
    <w:basedOn w:val="eSPISCCParagraphDefaultFont"/>
    <w:rsid w:val="004B2A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2A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2AE4"/>
    <w:rPr>
      <w:color w:val="808080"/>
      <w:bdr w:color="auto" w:space="0" w:sz="0" w:val="none"/>
      <w:shd w:color="auto" w:fill="auto" w:val="clear"/>
    </w:rPr>
  </w:style>
  <w:style w:customStyle="1" w:styleId="eSPISCCParagraphDefaultFont" w:type="character">
    <w:name w:val="eSPIS_CC_Paragraph Default Font"/>
    <w:basedOn w:val="Zadanifontodlomka"/>
    <w:rsid w:val="004B2A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2AE4"/>
    <w:rPr>
      <w:b/>
      <w:bdr w:color="auto" w:space="0" w:sz="0" w:val="none"/>
      <w:shd w:color="auto" w:fill="FFFFCC" w:val="clear"/>
      <w:lang w:val="hr-HR"/>
    </w:rPr>
  </w:style>
  <w:style w:customStyle="1" w:styleId="PozadinaSvijetloCrvena" w:type="character">
    <w:name w:val="Pozadina_SvijetloCrvena"/>
    <w:basedOn w:val="eSPISCCParagraphDefaultFont"/>
    <w:rsid w:val="004B2A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2A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St-1108/2017</izvorni_sadrzaj>
    <derivirana_varijabla naziv="DomainObject.Predmet.OznakaBroj_1">St-1108/2017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BORD-RENT j.d.o.o. za iznajmljivanje vozila i financijsko savjetovanje</izvorni_sadrzaj>
    <derivirana_varijabla naziv="DomainObject.Predmet.ProtustrankaFormated_1">  BORD-RENT j.d.o.o. za iznajmljivanje vozila i financijsko savjetovanje</derivirana_varijabla>
  </DomainObject.Predmet.ProtustrankaFormated>
  <DomainObject.Predmet.ProtustrankaFormatedOIB>
    <izvorni_sadrzaj>  BORD-RENT j.d.o.o. za iznajmljivanje vozila i financijsko savjetovanje, OIB 61488684012</izvorni_sadrzaj>
    <derivirana_varijabla naziv="DomainObject.Predmet.ProtustrankaFormatedOIB_1">  BORD-RENT j.d.o.o. za iznajmljivanje vozila i financijsko savjetovanje, OIB 61488684012</derivirana_varijabla>
  </DomainObject.Predmet.ProtustrankaFormatedOIB>
  <DomainObject.Predmet.ProtustrankaFormatedWithAdress>
    <izvorni_sadrzaj> BORD-RENT j.d.o.o. za iznajmljivanje vozila i financijsko savjetovanje, Gornji Vinjani 200/A, 21260 Gornji Vinjani</izvorni_sadrzaj>
    <derivirana_varijabla naziv="DomainObject.Predmet.ProtustrankaFormatedWithAdress_1"> BORD-RENT j.d.o.o. za iznajmljivanje vozila i financijsko savjetovanje, Gornji Vinjani 200/A, 21260 Gornji Vinjani</derivirana_varijabla>
  </DomainObject.Predmet.ProtustrankaFormatedWithAdress>
  <DomainObject.Predmet.ProtustrankaFormatedWithAdressOIB>
    <izvorni_sadrzaj> BORD-RENT j.d.o.o. za iznajmljivanje vozila i financijsko savjetovanje, OIB 61488684012, Gornji Vinjani 200/A, 21260 Gornji Vinjani</izvorni_sadrzaj>
    <derivirana_varijabla naziv="DomainObject.Predmet.ProtustrankaFormatedWithAdressOIB_1"> BORD-RENT j.d.o.o. za iznajmljivanje vozila i financijsko savjetovanje, OIB 61488684012, Gornji Vinjani 200/A, 21260 Gornji Vinjani</derivirana_varijabla>
  </DomainObject.Predmet.ProtustrankaFormatedWithAdressOIB>
  <DomainObject.Predmet.ProtustrankaWithAdress>
    <izvorni_sadrzaj>BORD-RENT j.d.o.o. za iznajmljivanje vozila i financijsko savjetovanje Gornji Vinjani 200/A, 21260 Gornji Vinjani</izvorni_sadrzaj>
    <derivirana_varijabla naziv="DomainObject.Predmet.ProtustrankaWithAdress_1">BORD-RENT j.d.o.o. za iznajmljivanje vozila i financijsko savjetovanje Gornji Vinjani 200/A, 21260 Gornji Vinjani</derivirana_varijabla>
  </DomainObject.Predmet.ProtustrankaWithAdress>
  <DomainObject.Predmet.ProtustrankaWithAdressOIB>
    <izvorni_sadrzaj>BORD-RENT j.d.o.o. za iznajmljivanje vozila i financijsko savjetovanje, OIB 61488684012, Gornji Vinjani 200/A, 21260 Gornji Vinjani</izvorni_sadrzaj>
    <derivirana_varijabla naziv="DomainObject.Predmet.ProtustrankaWithAdressOIB_1">BORD-RENT j.d.o.o. za iznajmljivanje vozila i financijsko savjetovanje, OIB 61488684012, Gornji Vinjani 200/A, 21260 Gornji Vinjani</derivirana_varijabla>
  </DomainObject.Predmet.ProtustrankaWithAdressOIB>
  <DomainObject.Predmet.ProtustrankaNazivFormated>
    <izvorni_sadrzaj>BORD-RENT j.d.o.o. za iznajmljivanje vozila i financijsko savjetovanje</izvorni_sadrzaj>
    <derivirana_varijabla naziv="DomainObject.Predmet.ProtustrankaNazivFormated_1">BORD-RENT j.d.o.o. za iznajmljivanje vozila i financijsko savjetovanje</derivirana_varijabla>
  </DomainObject.Predmet.ProtustrankaNazivFormated>
  <DomainObject.Predmet.ProtustrankaNazivFormatedOIB>
    <izvorni_sadrzaj>BORD-RENT j.d.o.o. za iznajmljivanje vozila i financijsko savjetovanje, OIB 61488684012</izvorni_sadrzaj>
    <derivirana_varijabla naziv="DomainObject.Predmet.ProtustrankaNazivFormatedOIB_1">BORD-RENT j.d.o.o. za iznajmljivanje vozila i financijsko savjetovanje, OIB 61488684012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17478.70</izvorni_sadrzaj>
    <derivirana_varijabla naziv="DomainObject.Predmet.TrenutnaVrijednost_1">17478.70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BORD-RENT j.d.o.o. za iznajmljivanje vozila i financijsko savjetovanje</item>
    </izvorni_sadrzaj>
    <derivirana_varijabla naziv="DomainObject.Predmet.ProtuStrankaListFormated_1">
      <item>BORD-RENT j.d.o.o. za iznajmljivanje vozila i financijsko savjetovanje</item>
    </derivirana_varijabla>
  </DomainObject.Predmet.ProtuStrankaListFormated>
  <DomainObject.Predmet.ProtuStrankaListFormatedOIB>
    <izvorni_sadrzaj>
      <item>BORD-RENT j.d.o.o. za iznajmljivanje vozila i financijsko savjetovanje, OIB 61488684012</item>
    </izvorni_sadrzaj>
    <derivirana_varijabla naziv="DomainObject.Predmet.ProtuStrankaListFormatedOIB_1">
      <item>BORD-RENT j.d.o.o. za iznajmljivanje vozila i financijsko savjetovanje, OIB 61488684012</item>
    </derivirana_varijabla>
  </DomainObject.Predmet.ProtuStrankaListFormatedOIB>
  <DomainObject.Predmet.ProtuStrankaListFormatedWithAdress>
    <izvorni_sadrzaj>
      <item>BORD-RENT j.d.o.o. za iznajmljivanje vozila i financijsko savjetovanje, Gornji Vinjani 200/A, 21260 Gornji Vinjani</item>
    </izvorni_sadrzaj>
    <derivirana_varijabla naziv="DomainObject.Predmet.ProtuStrankaListFormatedWithAdress_1">
      <item>BORD-RENT j.d.o.o. za iznajmljivanje vozila i financijsko savjetovanje, Gornji Vinjani 200/A, 21260 Gornji Vinjani</item>
    </derivirana_varijabla>
  </DomainObject.Predmet.ProtuStrankaListFormatedWithAdress>
  <DomainObject.Predmet.ProtuStrankaListFormatedWithAdressOIB>
    <izvorni_sadrzaj>
      <item>BORD-RENT j.d.o.o. za iznajmljivanje vozila i financijsko savjetovanje, OIB 61488684012, Gornji Vinjani 200/A, 21260 Gornji Vinjani</item>
    </izvorni_sadrzaj>
    <derivirana_varijabla naziv="DomainObject.Predmet.ProtuStrankaListFormatedWithAdressOIB_1">
      <item>BORD-RENT j.d.o.o. za iznajmljivanje vozila i financijsko savjetovanje, OIB 61488684012, Gornji Vinjani 200/A, 21260 Gornji Vinjani</item>
    </derivirana_varijabla>
  </DomainObject.Predmet.ProtuStrankaListFormatedWithAdressOIB>
  <DomainObject.Predmet.ProtuStrankaListNazivFormated>
    <izvorni_sadrzaj>
      <item>BORD-RENT j.d.o.o. za iznajmljivanje vozila i financijsko savjetovanje</item>
    </izvorni_sadrzaj>
    <derivirana_varijabla naziv="DomainObject.Predmet.ProtuStrankaListNazivFormated_1">
      <item>BORD-RENT j.d.o.o. za iznajmljivanje vozila i financijsko savjetovanje</item>
    </derivirana_varijabla>
  </DomainObject.Predmet.ProtuStrankaListNazivFormated>
  <DomainObject.Predmet.ProtuStrankaListNazivFormatedOIB>
    <izvorni_sadrzaj>
      <item>BORD-RENT j.d.o.o. za iznajmljivanje vozila i financijsko savjetovanje, OIB 61488684012</item>
    </izvorni_sadrzaj>
    <derivirana_varijabla naziv="DomainObject.Predmet.ProtuStrankaListNazivFormatedOIB_1">
      <item>BORD-RENT j.d.o.o. za iznajmljivanje vozila i financijsko savjetovanje, OIB 61488684012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BORD-RENT j.d.o.o. za iznajmljivanje vozila i financijsko savjetovanje</izvorni_sadrzaj>
    <derivirana_varijabla naziv="DomainObject.Predmet.ProtustrankaIDrugi_1">BORD-RENT j.d.o.o. za iznajmljivanje vozila i financijsko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BORD-RENT j.d.o.o. za iznajmljivanje vozila i financijsko savjetovanje, OIB 61488684012, Gornji Vinjani 200/A, 21260 Gornji Vinjani</izvorni_sadrzaj>
    <derivirana_varijabla naziv="DomainObject.Predmet.ProtustrankaIDrugiAdressOIB_1">BORD-RENT j.d.o.o. za iznajmljivanje vozila i financijsko savjetovanje, OIB 61488684012, Gornji Vinjani 200/A,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BORD-RENT j.d.o.o. za iznajmljivanje vozila i financijsko savjetovanje</item>
      <item>FINANCIJSKA AGENCIJA, RC SPLIT</item>
    </izvorni_sadrzaj>
    <derivirana_varijabla naziv="DomainObject.Predmet.SudioniciListNaziv_1">
      <item>BORD-RENT j.d.o.o. za iznajmljivanje vozila i financijsko savjetovanje</item>
      <item>FINANCIJSKA AGENCIJA, RC SPLIT</item>
    </derivirana_varijabla>
  </DomainObject.Predmet.SudioniciListNaziv>
  <DomainObject.Predmet.SudioniciListAdressOIB>
    <izvorni_sadrzaj>
      <item>BORD-RENT j.d.o.o. za iznajmljivanje vozila i financijsko savjetovanje, OIB 61488684012, Gornji Vinjani 200/A,21260 Gornji Vinjani</item>
      <item>FINANCIJSKA AGENCIJA, RC SPLIT, OIB 85821130368, Mažuranićevo šetalište 24 b,21000 Split</item>
    </izvorni_sadrzaj>
    <derivirana_varijabla naziv="DomainObject.Predmet.SudioniciListAdressOIB_1">
      <item>BORD-RENT j.d.o.o. za iznajmljivanje vozila i financijsko savjetovanje, OIB 61488684012, Gornji Vinjani 200/A,21260 Gornji Vinjani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61488684012</item>
      <item>, OIB 85821130368</item>
    </izvorni_sadrzaj>
    <derivirana_varijabla naziv="DomainObject.Predmet.SudioniciListNazivOIB_1">
      <item>, OIB 61488684012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6035</properties:Characters>
  <properties:Lines>142</properties:Lines>
  <properties:Paragraphs>48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2018-06-11T12:39:00Z</dcterms:created>
  <dc:creator>Katarina Franković</dc:creator>
  <cp:lastModifiedBy>Andrijana Leto</cp:lastModifiedBy>
  <cp:lastPrinted>2018-06-11T11:59:00Z</cp:lastPrinted>
  <dcterms:modified xmlns:xsi="http://www.w3.org/2001/XMLSchema-instance" xsi:type="dcterms:W3CDTF">2018-06-14T11:34:00Z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(1108-17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