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8f4e" w14:paraId="0398f4e"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8B758C">
        <w:rPr>
          <w:b/>
        </w:rPr>
        <w:t>1550</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8B758C" w:rsidRPr="008B758C">
        <w:t>GEORAD društvo s ograničenom odgovornošću za građenje i prijevoz, Makarska, Zrinsko-</w:t>
      </w:r>
      <w:proofErr w:type="spellStart"/>
      <w:r w:rsidR="008B758C" w:rsidRPr="008B758C">
        <w:t>Frankopanska</w:t>
      </w:r>
      <w:proofErr w:type="spellEnd"/>
      <w:r w:rsidR="008B758C" w:rsidRPr="008B758C">
        <w:t>, S-7/1, MBS: 060208723, OIB: 78126748207</w:t>
      </w:r>
      <w:r w:rsidRPr="00815E32">
        <w:t xml:space="preserve">, dana </w:t>
      </w:r>
      <w:r w:rsidR="008B758C">
        <w:t>24</w:t>
      </w:r>
      <w:r w:rsidR="00585D1B">
        <w:t>.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8B758C">
        <w:rPr>
          <w:b/>
        </w:rPr>
        <w:t>12</w:t>
      </w:r>
      <w:r w:rsidR="00585D1B">
        <w:rPr>
          <w:b/>
        </w:rPr>
        <w:t xml:space="preserve">. </w:t>
      </w:r>
      <w:r w:rsidR="008B758C">
        <w:rPr>
          <w:b/>
        </w:rPr>
        <w:t>travnj</w:t>
      </w:r>
      <w:r w:rsidR="00585D1B">
        <w:rPr>
          <w:b/>
        </w:rPr>
        <w:t>a 2017</w:t>
      </w:r>
      <w:r w:rsidRPr="004730D7">
        <w:rPr>
          <w:b/>
        </w:rPr>
        <w:t xml:space="preserve">. u </w:t>
      </w:r>
      <w:r w:rsidR="004730D7" w:rsidRPr="004730D7">
        <w:rPr>
          <w:b/>
        </w:rPr>
        <w:t>1</w:t>
      </w:r>
      <w:r w:rsidR="00585D1B">
        <w:rPr>
          <w:b/>
        </w:rPr>
        <w:t>3</w:t>
      </w:r>
      <w:r w:rsidRPr="004730D7">
        <w:rPr>
          <w:b/>
        </w:rPr>
        <w:t>.</w:t>
      </w:r>
      <w:r w:rsidR="008B758C">
        <w:rPr>
          <w:b/>
        </w:rPr>
        <w:t>20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8B758C">
        <w:rPr>
          <w:b/>
        </w:rPr>
        <w:t>24</w:t>
      </w:r>
      <w:r w:rsidR="00585D1B" w:rsidRPr="00585D1B">
        <w:rPr>
          <w:b/>
        </w:rPr>
        <w:t>.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585D1B" w:rsidP="00206CCD" w:rsidR="00585D1B" w:rsidRPr="00815E32">
      <w:pPr>
        <w:jc w:val="both"/>
      </w:pPr>
      <w:r>
        <w:t xml:space="preserve">- dužniku, </w:t>
      </w:r>
      <w:proofErr w:type="spellStart"/>
      <w:r>
        <w:t>zz</w:t>
      </w:r>
      <w:proofErr w:type="spellEnd"/>
      <w:r>
        <w:t xml:space="preserve"> dužnika </w:t>
      </w:r>
      <w:r w:rsidR="008B758C">
        <w:t xml:space="preserve">po punomoćniku Tomislav Krka, </w:t>
      </w:r>
      <w:proofErr w:type="spellStart"/>
      <w:r w:rsidR="008B758C">
        <w:t>odvj</w:t>
      </w:r>
      <w:proofErr w:type="spellEnd"/>
      <w:r w:rsidR="008B758C">
        <w:t>. u Splitu</w:t>
      </w: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A5CEC"/>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St-1550/2016</izvorni_sadrzaj>
    <derivirana_varijabla naziv="DomainObject.Predmet.OznakaBroj_1">St-1550/2016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Pod brojem 14. Stpn-45/2014 - odobrena predstečajna nagodba</izvorni_sadrzaj>
    <derivirana_varijabla naziv="DomainObject.Predmet.PrimjedbaSuca_1">Čl. 110. st. 1. SZ
Pod brojem 14. Stpn-45/2014 - odobrena predstečajna nagodba</derivirana_varijabla>
  </DomainObject.Predmet.PrimjedbaSuca>
  <DomainObject.Predmet.ProtustrankaFormated>
    <izvorni_sadrzaj>  GEORAD društvo s ograničenom odgovornošću za građenje i prijevoz</izvorni_sadrzaj>
    <derivirana_varijabla naziv="DomainObject.Predmet.ProtustrankaFormated_1">  GEORAD društvo s ograničenom odgovornošću za građenje i prijevoz</derivirana_varijabla>
  </DomainObject.Predmet.ProtustrankaFormated>
  <DomainObject.Predmet.ProtustrankaFormatedOIB>
    <izvorni_sadrzaj>  GEORAD društvo s ograničenom odgovornošću za građenje i prijevoz, OIB 78126748207</izvorni_sadrzaj>
    <derivirana_varijabla naziv="DomainObject.Predmet.ProtustrankaFormatedOIB_1">  GEORAD društvo s ograničenom odgovornošću za građenje i prijevoz, OIB 78126748207</derivirana_varijabla>
  </DomainObject.Predmet.ProtustrankaFormatedOIB>
  <DomainObject.Predmet.ProtustrankaFormatedWithAdress>
    <izvorni_sadrzaj> GEORAD društvo s ograničenom odgovornošću za građenje i prijevoz, Zrinsko-Frankopanska, S-7/1, 21300 Makarska</izvorni_sadrzaj>
    <derivirana_varijabla naziv="DomainObject.Predmet.ProtustrankaFormatedWithAdress_1"> GEORAD društvo s ograničenom odgovornošću za građenje i prijevoz, Zrinsko-Frankopanska, S-7/1, 21300 Makarska</derivirana_varijabla>
  </DomainObject.Predmet.ProtustrankaFormatedWithAdress>
  <DomainObject.Predmet.ProtustrankaFormatedWithAdressOIB>
    <izvorni_sadrzaj> GEORAD društvo s ograničenom odgovornošću za građenje i prijevoz, OIB 78126748207, Zrinsko-Frankopanska, S-7/1, 21300 Makarska</izvorni_sadrzaj>
    <derivirana_varijabla naziv="DomainObject.Predmet.ProtustrankaFormatedWithAdressOIB_1"> GEORAD društvo s ograničenom odgovornošću za građenje i prijevoz, OIB 78126748207, Zrinsko-Frankopanska, S-7/1, 21300 Makarska</derivirana_varijabla>
  </DomainObject.Predmet.ProtustrankaFormatedWithAdressOIB>
  <DomainObject.Predmet.ProtustrankaWithAdress>
    <izvorni_sadrzaj>GEORAD društvo s ograničenom odgovornošću za građenje i prijevoz Zrinsko-Frankopanska, S-7/1, 21300 Makarska</izvorni_sadrzaj>
    <derivirana_varijabla naziv="DomainObject.Predmet.ProtustrankaWithAdress_1">GEORAD društvo s ograničenom odgovornošću za građenje i prijevoz Zrinsko-Frankopanska, S-7/1, 21300 Makarska</derivirana_varijabla>
  </DomainObject.Predmet.ProtustrankaWithAdress>
  <DomainObject.Predmet.ProtustrankaWithAdressOIB>
    <izvorni_sadrzaj>GEORAD društvo s ograničenom odgovornošću za građenje i prijevoz, OIB 78126748207, Zrinsko-Frankopanska, S-7/1, 21300 Makarska</izvorni_sadrzaj>
    <derivirana_varijabla naziv="DomainObject.Predmet.ProtustrankaWithAdressOIB_1">GEORAD društvo s ograničenom odgovornošću za građenje i prijevoz, OIB 78126748207, Zrinsko-Frankopanska, S-7/1, 21300 Makarska</derivirana_varijabla>
  </DomainObject.Predmet.ProtustrankaWithAdressOIB>
  <DomainObject.Predmet.ProtustrankaNazivFormated>
    <izvorni_sadrzaj>GEORAD društvo s ograničenom odgovornošću za građenje i prijevoz</izvorni_sadrzaj>
    <derivirana_varijabla naziv="DomainObject.Predmet.ProtustrankaNazivFormated_1">GEORAD društvo s ograničenom odgovornošću za građenje i prijevoz</derivirana_varijabla>
  </DomainObject.Predmet.ProtustrankaNazivFormated>
  <DomainObject.Predmet.ProtustrankaNazivFormatedOIB>
    <izvorni_sadrzaj>GEORAD društvo s ograničenom odgovornošću za građenje i prijevoz, OIB 78126748207</izvorni_sadrzaj>
    <derivirana_varijabla naziv="DomainObject.Predmet.ProtustrankaNazivFormatedOIB_1">GEORAD društvo s ograničenom odgovornošću za građenje i prijevoz, OIB 78126748207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KUHN-Hrvatska, društvo s ograničenom odgovornošću za trgovinu građevinskim i sličnim strojevima zastupanog po punomoćniku Marcel Barilar</izvorni_sadrzaj>
    <derivirana_varijabla naziv="DomainObject.Predmet.StrankaFormated_1">  FINANCIJSKA AGENCIJA, RC SPLIT; KUHN-Hrvatska, društvo s ograničenom odgovornošću za trgovinu građevinskim i sličnim strojevima zastupanog po punomoćniku Marcel Barilar</derivirana_varijabla>
  </DomainObject.Predmet.StrankaFormated>
  <DomainObject.Predmet.StrankaFormatedOIB>
    <izvorni_sadrzaj>  FINANCIJSKA AGENCIJA, RC SPLIT, OIB 85821130368; KUHN-Hrvatska, društvo s ograničenom odgovornošću za trgovinu građevinskim i sličnim strojevima, OIB 04057188037 zastupanog po punomoćniku Marcel Barilar</izvorni_sadrzaj>
    <derivirana_varijabla naziv="DomainObject.Predmet.StrankaFormatedOIB_1">  FINANCIJSKA AGENCIJA, RC SPLIT, OIB 85821130368; KUHN-Hrvatska, društvo s ograničenom odgovornošću za trgovinu građevinskim i sličnim strojevima, OIB 04057188037 zastupanog po punomoćniku Marcel Barilar</derivirana_varijabla>
  </DomainObject.Predmet.StrankaFormatedOIB>
  <DomainObject.Predmet.StrankaFormatedWithAdress>
    <izvorni_sadrzaj> FINANCIJSKA AGENCIJA, RC SPLIT, Mažuranićevo šetalište 24 b, 21000 Split; KUHN-Hrvatska, društvo s ograničenom odgovornošću za trgovinu građevinskim i sličnim strojevima, Rakitnica 4, 10000 Zagreb zastupanog po punomoćniku Marcel Barilar</izvorni_sadrzaj>
    <derivirana_varijabla naziv="DomainObject.Predmet.StrankaFormatedWithAdress_1"> FINANCIJSKA AGENCIJA, RC SPLIT, Mažuranićevo šetalište 24 b, 21000 Split; KUHN-Hrvatska, društvo s ograničenom odgovornošću za trgovinu građevinskim i sličnim strojevima, Rakitnica 4, 10000 Zagreb zastupanog po punomoćniku Marcel Barilar</derivirana_varijabla>
  </DomainObject.Predmet.StrankaFormatedWithAdress>
  <DomainObject.Predmet.StrankaFormatedWithAdressOIB>
    <izvorni_sadrzaj> FINANCIJSKA AGENCIJA, RC SPLIT, OIB 85821130368, Mažuranićevo šetalište 24 b, 21000 Split; KUHN-Hrvatska, društvo s ograničenom odgovornošću za trgovinu građevinskim i sličnim strojevima, OIB 04057188037, Rakitnica 4, 10000 Zagreb zastupanog po punomoćniku Marcel Barilar</izvorni_sadrzaj>
    <derivirana_varijabla naziv="DomainObject.Predmet.StrankaFormatedWithAdressOIB_1"> FINANCIJSKA AGENCIJA, RC SPLIT, OIB 85821130368, Mažuranićevo šetalište 24 b, 21000 Split; KUHN-Hrvatska, društvo s ograničenom odgovornošću za trgovinu građevinskim i sličnim strojevima, OIB 04057188037, Rakitnica 4, 10000 Zagreb zastupanog po punomoćniku Marcel Barilar</derivirana_varijabla>
  </DomainObject.Predmet.StrankaFormatedWithAdressOIB>
  <DomainObject.Predmet.StrankaWithAdress>
    <izvorni_sadrzaj>FINANCIJSKA AGENCIJA, RC SPLIT Mažuranićevo šetalište 24 b,21000 Split,KUHN-Hrvatska, društvo s ograničenom odgovornošću za trgovinu građevinskim i sličnim strojevima Rakitnica 4,10000 Zagreb</izvorni_sadrzaj>
    <derivirana_varijabla naziv="DomainObject.Predmet.StrankaWithAdress_1">FINANCIJSKA AGENCIJA, RC SPLIT Mažuranićevo šetalište 24 b,21000 Split,KUHN-Hrvatska, društvo s ograničenom odgovornošću za trgovinu građevinskim i sličnim strojevima Rakitnica 4,10000 Zagreb</derivirana_varijabla>
  </DomainObject.Predmet.StrankaWithAdress>
  <DomainObject.Predmet.StrankaWithAdressOIB>
    <izvorni_sadrzaj>FINANCIJSKA AGENCIJA, RC SPLIT, OIB 85821130368, Mažuranićevo šetalište 24 b,21000 Split,KUHN-Hrvatska, društvo s ograničenom odgovornošću za trgovinu građevinskim i sličnim strojevima, OIB 04057188037, Rakitnica 4,10000 Zagreb</izvorni_sadrzaj>
    <derivirana_varijabla naziv="DomainObject.Predmet.StrankaWithAdressOIB_1">FINANCIJSKA AGENCIJA, RC SPLIT, OIB 85821130368, Mažuranićevo šetalište 24 b,21000 Split,KUHN-Hrvatska, društvo s ograničenom odgovornošću za trgovinu građevinskim i sličnim strojevima, OIB 04057188037, Rakitnica 4,10000 Zagreb</derivirana_varijabla>
  </DomainObject.Predmet.StrankaWithAdressOIB>
  <DomainObject.Predmet.StrankaNazivFormated>
    <izvorni_sadrzaj>FINANCIJSKA AGENCIJA, RC SPLIT,KUHN-Hrvatska, društvo s ograničenom odgovornošću za trgovinu građevinskim i sličnim strojevima</izvorni_sadrzaj>
    <derivirana_varijabla naziv="DomainObject.Predmet.StrankaNazivFormated_1">FINANCIJSKA AGENCIJA, RC SPLIT,KUHN-Hrvatska, društvo s ograničenom odgovornošću za trgovinu građevinskim i sličnim strojevima</derivirana_varijabla>
  </DomainObject.Predmet.StrankaNazivFormated>
  <DomainObject.Predmet.StrankaNazivFormatedOIB>
    <izvorni_sadrzaj>FINANCIJSKA AGENCIJA, RC SPLIT, OIB 85821130368,KUHN-Hrvatska, društvo s ograničenom odgovornošću za trgovinu građevinskim i sličnim strojevima, OIB 04057188037</izvorni_sadrzaj>
    <derivirana_varijabla naziv="DomainObject.Predmet.StrankaNazivFormatedOIB_1">FINANCIJSKA AGENCIJA, RC SPLIT, OIB 85821130368,KUHN-Hrvatska, društvo s ograničenom odgovornošću za trgovinu građevinskim i sličnim strojevima, OIB 04057188037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10735722.02</izvorni_sadrzaj>
    <derivirana_varijabla naziv="DomainObject.Predmet.TrenutnaVrijednost_1">10735722.02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tem>KUHN-Hrvatska, društvo s ograničenom odgovornošću za trgovinu građevinskim i sličnim strojevima zastupanog po punomoćniku Marcel Barilar</item>
    </izvorni_sadrzaj>
    <derivirana_varijabla naziv="DomainObject.Predmet.StrankaListFormated_1">
      <item>FINANCIJSKA AGENCIJA, RC SPLIT</item>
      <item>KUHN-Hrvatska, društvo s ograničenom odgovornošću za trgovinu građevinskim i sličnim strojevima zastupanog po punomoćniku Marcel Barilar</item>
    </derivirana_varijabla>
  </DomainObject.Predmet.StrankaListFormated>
  <DomainObject.Predmet.StrankaListFormatedOIB>
    <izvorni_sadrzaj>
      <item>FINANCIJSKA AGENCIJA, RC SPLIT, OIB 85821130368</item>
      <item>KUHN-Hrvatska, društvo s ograničenom odgovornošću za trgovinu građevinskim i sličnim strojevima, OIB 04057188037 zastupanog po punomoćniku Marcel Barilar</item>
    </izvorni_sadrzaj>
    <derivirana_varijabla naziv="DomainObject.Predmet.StrankaListFormatedOIB_1">
      <item>FINANCIJSKA AGENCIJA, RC SPLIT, OIB 85821130368</item>
      <item>KUHN-Hrvatska, društvo s ograničenom odgovornošću za trgovinu građevinskim i sličnim strojevima, OIB 04057188037 zastupanog po punomoćniku Marcel Barilar</item>
    </derivirana_varijabla>
  </DomainObject.Predmet.StrankaListFormatedOIB>
  <DomainObject.Predmet.StrankaListFormatedWithAdress>
    <izvorni_sadrzaj>
      <item>FINANCIJSKA AGENCIJA, RC SPLIT, Mažuranićevo šetalište 24 b, 21000 Split</item>
      <item>KUHN-Hrvatska, društvo s ograničenom odgovornošću za trgovinu građevinskim i sličnim strojevima, Rakitnica 4, 10000 Zagreb zastupanog po punomoćniku Marcel Barilar</item>
    </izvorni_sadrzaj>
    <derivirana_varijabla naziv="DomainObject.Predmet.StrankaListFormatedWithAdress_1">
      <item>FINANCIJSKA AGENCIJA, RC SPLIT, Mažuranićevo šetalište 24 b, 21000 Split</item>
      <item>KUHN-Hrvatska, društvo s ograničenom odgovornošću za trgovinu građevinskim i sličnim strojevima, Rakitnica 4, 10000 Zagreb zastupanog po punomoćniku Marcel Barilar</item>
    </derivirana_varijabla>
  </DomainObject.Predmet.StrankaListFormatedWithAdress>
  <DomainObject.Predmet.StrankaListFormatedWithAdressOIB>
    <izvorni_sadrzaj>
      <item>FINANCIJSKA AGENCIJA, RC SPLIT, OIB 85821130368, Mažuranićevo šetalište 24 b, 21000 Split</item>
      <item>KUHN-Hrvatska, društvo s ograničenom odgovornošću za trgovinu građevinskim i sličnim strojevima, OIB 04057188037, Rakitnica 4, 10000 Zagreb zastupanog po punomoćniku Marcel Barilar</item>
    </izvorni_sadrzaj>
    <derivirana_varijabla naziv="DomainObject.Predmet.StrankaListFormatedWithAdressOIB_1">
      <item>FINANCIJSKA AGENCIJA, RC SPLIT, OIB 85821130368, Mažuranićevo šetalište 24 b, 21000 Split</item>
      <item>KUHN-Hrvatska, društvo s ograničenom odgovornošću za trgovinu građevinskim i sličnim strojevima, OIB 04057188037, Rakitnica 4, 10000 Zagreb zastupanog po punomoćniku Marcel Barilar</item>
    </derivirana_varijabla>
  </DomainObject.Predmet.StrankaListFormatedWithAdressOIB>
  <DomainObject.Predmet.StrankaListNazivFormated>
    <izvorni_sadrzaj>
      <item>FINANCIJSKA AGENCIJA, RC SPLIT</item>
      <item>KUHN-Hrvatska, društvo s ograničenom odgovornošću za trgovinu građevinskim i sličnim strojevima</item>
    </izvorni_sadrzaj>
    <derivirana_varijabla naziv="DomainObject.Predmet.StrankaListNazivFormated_1">
      <item>FINANCIJSKA AGENCIJA, RC SPLIT</item>
      <item>KUHN-Hrvatska, društvo s ograničenom odgovornošću za trgovinu građevinskim i sličnim strojevima</item>
    </derivirana_varijabla>
  </DomainObject.Predmet.StrankaListNazivFormated>
  <DomainObject.Predmet.StrankaListNazivFormatedOIB>
    <izvorni_sadrzaj>
      <item>FINANCIJSKA AGENCIJA, RC SPLIT, OIB 85821130368</item>
      <item>KUHN-Hrvatska, društvo s ograničenom odgovornošću za trgovinu građevinskim i sličnim strojevima, OIB 04057188037</item>
    </izvorni_sadrzaj>
    <derivirana_varijabla naziv="DomainObject.Predmet.StrankaListNazivFormatedOIB_1">
      <item>FINANCIJSKA AGENCIJA, RC SPLIT, OIB 85821130368</item>
      <item>KUHN-Hrvatska, društvo s ograničenom odgovornošću za trgovinu građevinskim i sličnim strojevima, OIB 04057188037</item>
    </derivirana_varijabla>
  </DomainObject.Predmet.StrankaListNazivFormatedOIB>
  <DomainObject.Predmet.ProtuStrankaListFormated>
    <izvorni_sadrzaj>
      <item>GEORAD društvo s ograničenom odgovornošću za građenje i prijevoz</item>
    </izvorni_sadrzaj>
    <derivirana_varijabla naziv="DomainObject.Predmet.ProtuStrankaListFormated_1">
      <item>GEORAD društvo s ograničenom odgovornošću za građenje i prijevoz</item>
    </derivirana_varijabla>
  </DomainObject.Predmet.ProtuStrankaListFormated>
  <DomainObject.Predmet.ProtuStrankaListFormatedOIB>
    <izvorni_sadrzaj>
      <item>GEORAD društvo s ograničenom odgovornošću za građenje i prijevoz, OIB 78126748207</item>
    </izvorni_sadrzaj>
    <derivirana_varijabla naziv="DomainObject.Predmet.ProtuStrankaListFormatedOIB_1">
      <item>GEORAD društvo s ograničenom odgovornošću za građenje i prijevoz, OIB 78126748207</item>
    </derivirana_varijabla>
  </DomainObject.Predmet.ProtuStrankaListFormatedOIB>
  <DomainObject.Predmet.ProtuStrankaListFormatedWithAdress>
    <izvorni_sadrzaj>
      <item>GEORAD društvo s ograničenom odgovornošću za građenje i prijevoz, Zrinsko-Frankopanska, S-7/1, 21300 Makarska</item>
    </izvorni_sadrzaj>
    <derivirana_varijabla naziv="DomainObject.Predmet.ProtuStrankaListFormatedWithAdress_1">
      <item>GEORAD društvo s ograničenom odgovornošću za građenje i prijevoz, Zrinsko-Frankopanska, S-7/1, 21300 Makarska</item>
    </derivirana_varijabla>
  </DomainObject.Predmet.ProtuStrankaListFormatedWithAdress>
  <DomainObject.Predmet.ProtuStrankaListFormatedWithAdressOIB>
    <izvorni_sadrzaj>
      <item>GEORAD društvo s ograničenom odgovornošću za građenje i prijevoz, OIB 78126748207, Zrinsko-Frankopanska, S-7/1, 21300 Makarska</item>
    </izvorni_sadrzaj>
    <derivirana_varijabla naziv="DomainObject.Predmet.ProtuStrankaListFormatedWithAdressOIB_1">
      <item>GEORAD društvo s ograničenom odgovornošću za građenje i prijevoz, OIB 78126748207, Zrinsko-Frankopanska, S-7/1, 21300 Makarska</item>
    </derivirana_varijabla>
  </DomainObject.Predmet.ProtuStrankaListFormatedWithAdressOIB>
  <DomainObject.Predmet.ProtuStrankaListNazivFormated>
    <izvorni_sadrzaj>
      <item>GEORAD društvo s ograničenom odgovornošću za građenje i prijevoz</item>
    </izvorni_sadrzaj>
    <derivirana_varijabla naziv="DomainObject.Predmet.ProtuStrankaListNazivFormated_1">
      <item>GEORAD društvo s ograničenom odgovornošću za građenje i prijevoz</item>
    </derivirana_varijabla>
  </DomainObject.Predmet.ProtuStrankaListNazivFormated>
  <DomainObject.Predmet.ProtuStrankaListNazivFormatedOIB>
    <izvorni_sadrzaj>
      <item>GEORAD društvo s ograničenom odgovornošću za građenje i prijevoz, OIB 78126748207</item>
    </izvorni_sadrzaj>
    <derivirana_varijabla naziv="DomainObject.Predmet.ProtuStrankaListNazivFormatedOIB_1">
      <item>GEORAD društvo s ograničenom odgovornošću za građenje i prijevoz, OIB 78126748207</item>
    </derivirana_varijabla>
  </DomainObject.Predmet.ProtuStrankaListNazivFormatedOIB>
  <DomainObject.Predmet.OstaliListFormated>
    <izvorni_sadrzaj>
      <item>Marcel Barilar punomoćnik sudionika u postupku KUHN-Hrvatska, društvo s ograničenom odgovornošću za trgovinu građevinskim i sličnim strojevima</item>
    </izvorni_sadrzaj>
    <derivirana_varijabla naziv="DomainObject.Predmet.OstaliListFormated_1">
      <item>Marcel Barilar punomoćnik sudionika u postupku KUHN-Hrvatska, društvo s ograničenom odgovornošću za trgovinu građevinskim i sličnim strojevima</item>
    </derivirana_varijabla>
  </DomainObject.Predmet.OstaliListFormated>
  <DomainObject.Predmet.OstaliListFormatedOIB>
    <izvorni_sadrzaj>
      <item>Marcel Barilar, OIB 53747311795 punomoćnik sudionika u postupku KUHN-Hrvatska, društvo s ograničenom odgovornošću za trgovinu građevinskim i sličnim strojevima</item>
    </izvorni_sadrzaj>
    <derivirana_varijabla naziv="DomainObject.Predmet.OstaliListFormatedOIB_1">
      <item>Marcel Barilar, OIB 53747311795 punomoćnik sudionika u postupku KUHN-Hrvatska, društvo s ograničenom odgovornošću za trgovinu građevinskim i sličnim strojevima</item>
    </derivirana_varijabla>
  </DomainObject.Predmet.OstaliListFormatedOIB>
  <DomainObject.Predmet.OstaliListFormatedWithAdress>
    <izvorni_sadrzaj>
      <item>Marcel Barilar, Ilica 191c, 10000 Zagreb punomoćnik sudionika u postupku KUHN-Hrvatska, društvo s ograničenom odgovornošću za trgovinu građevinskim i sličnim strojevima</item>
    </izvorni_sadrzaj>
    <derivirana_varijabla naziv="DomainObject.Predmet.OstaliListFormatedWithAdress_1">
      <item>Marcel Barilar, Ilica 191c, 10000 Zagreb punomoćnik sudionika u postupku KUHN-Hrvatska, društvo s ograničenom odgovornošću za trgovinu građevinskim i sličnim strojevima</item>
    </derivirana_varijabla>
  </DomainObject.Predmet.OstaliListFormatedWithAdress>
  <DomainObject.Predmet.OstaliListFormatedWithAdressOIB>
    <izvorni_sadrzaj>
      <item>Marcel Barilar, OIB 53747311795, Ilica 191c, 10000 Zagreb punomoćnik sudionika u postupku KUHN-Hrvatska, društvo s ograničenom odgovornošću za trgovinu građevinskim i sličnim strojevima</item>
    </izvorni_sadrzaj>
    <derivirana_varijabla naziv="DomainObject.Predmet.OstaliListFormatedWithAdressOIB_1">
      <item>Marcel Barilar, OIB 53747311795, Ilica 191c, 10000 Zagreb punomoćnik sudionika u postupku KUHN-Hrvatska, društvo s ograničenom odgovornošću za trgovinu građevinskim i sličnim strojevima</item>
    </derivirana_varijabla>
  </DomainObject.Predmet.OstaliListFormatedWithAdressOIB>
  <DomainObject.Predmet.OstaliListNazivFormated>
    <izvorni_sadrzaj>
      <item>Marcel Barilar</item>
    </izvorni_sadrzaj>
    <derivirana_varijabla naziv="DomainObject.Predmet.OstaliListNazivFormated_1">
      <item>Marcel Barilar</item>
    </derivirana_varijabla>
  </DomainObject.Predmet.OstaliListNazivFormated>
  <DomainObject.Predmet.OstaliListNazivFormatedOIB>
    <izvorni_sadrzaj>
      <item>Marcel Barilar, OIB 53747311795</item>
    </izvorni_sadrzaj>
    <derivirana_varijabla naziv="DomainObject.Predmet.OstaliListNazivFormatedOIB_1">
      <item>Marcel Barilar, OIB 53747311795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GEORAD društvo s ograničenom odgovornošću za građenje i prijevoz</izvorni_sadrzaj>
    <derivirana_varijabla naziv="DomainObject.Predmet.ProtustrankaIDrugi_1">GEORAD društvo s ograničenom odgovornošću za građenje 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GEORAD društvo s ograničenom odgovornošću za građenje i prijevoz, OIB 78126748207, Zrinsko-Frankopanska, S-7/1, 21300 Makarska</izvorni_sadrzaj>
    <derivirana_varijabla naziv="DomainObject.Predmet.ProtustrankaIDrugiAdressOIB_1">GEORAD društvo s ograničenom odgovornošću za građenje i prijevoz, OIB 78126748207, Zrinsko-Frankopanska, S-7/1,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GEORAD društvo s ograničenom odgovornošću za građenje i prijevoz</item>
      <item>FINANCIJSKA AGENCIJA, RC SPLIT</item>
      <item>KUHN-Hrvatska, društvo s ograničenom odgovornošću za trgovinu građevinskim i sličnim strojevima</item>
      <item>Marcel Barilar</item>
    </izvorni_sadrzaj>
    <derivirana_varijabla naziv="DomainObject.Predmet.SudioniciListNaziv_1">
      <item>GEORAD društvo s ograničenom odgovornošću za građenje i prijevoz</item>
      <item>FINANCIJSKA AGENCIJA, RC SPLIT</item>
      <item>KUHN-Hrvatska, društvo s ograničenom odgovornošću za trgovinu građevinskim i sličnim strojevima</item>
      <item>Marcel Barilar</item>
    </derivirana_varijabla>
  </DomainObject.Predmet.SudioniciListNaziv>
  <DomainObject.Predmet.SudioniciListAdressOIB>
    <izvorni_sadrzaj>
      <item>GEORAD društvo s ograničenom odgovornošću za građenje i prijevoz, OIB 78126748207, Zrinsko-Frankopanska, S-7/1,21300 Makarska</item>
      <item>FINANCIJSKA AGENCIJA, RC SPLIT, OIB 85821130368, Mažuranićevo šetalište 24 b,21000 Split</item>
      <item>KUHN-Hrvatska, društvo s ograničenom odgovornošću za trgovinu građevinskim i sličnim strojevima, OIB 04057188037, Rakitnica 4,10000 Zagreb</item>
      <item>Marcel Barilar, OIB 53747311795, Ilica 191c,10000 Zagreb</item>
    </izvorni_sadrzaj>
    <derivirana_varijabla naziv="DomainObject.Predmet.SudioniciListAdressOIB_1">
      <item>GEORAD društvo s ograničenom odgovornošću za građenje i prijevoz, OIB 78126748207, Zrinsko-Frankopanska, S-7/1,21300 Makarska</item>
      <item>FINANCIJSKA AGENCIJA, RC SPLIT, OIB 85821130368, Mažuranićevo šetalište 24 b,21000 Split</item>
      <item>KUHN-Hrvatska, društvo s ograničenom odgovornošću za trgovinu građevinskim i sličnim strojevima, OIB 04057188037, Rakitnica 4,10000 Zagreb</item>
      <item>Marcel Barilar, OIB 53747311795, Ilica 191c,10000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78126748207</item>
      <item>, OIB 85821130368</item>
      <item>, OIB 04057188037</item>
      <item>, OIB 53747311795</item>
    </izvorni_sadrzaj>
    <derivirana_varijabla naziv="DomainObject.Predmet.SudioniciListNazivOIB_1">
      <item>, OIB 78126748207</item>
      <item>, OIB 85821130368</item>
      <item>, OIB 04057188037</item>
      <item>, OIB 53747311795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260</properties:Words>
  <properties:Characters>1278</properties:Characters>
  <properties:Lines>45</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2017-03-24T08:24:00Z</dcterms:created>
  <dc:creator>RH-TDU</dc:creator>
  <cp:lastModifiedBy>Katarina Franković</cp:lastModifiedBy>
  <cp:lastPrinted>2017-03-24T08:25:00Z</cp:lastPrinted>
  <dcterms:modified xmlns:xsi="http://www.w3.org/2001/XMLSchema-instance" xsi:type="dcterms:W3CDTF">2017-03-24T08:25:00Z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