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65f3" w14:paraId="f9565f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00C84">
        <w:rPr>
          <w:rFonts w:cs="Times New Roman" w:hAnsi="Times New Roman" w:ascii="Times New Roman"/>
          <w:b/>
          <w:sz w:val="24"/>
          <w:szCs w:val="24"/>
        </w:rPr>
        <w:t>969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00C84">
        <w:rPr>
          <w:rFonts w:cs="Times New Roman" w:hAnsi="Times New Roman" w:ascii="Times New Roman"/>
          <w:sz w:val="24"/>
          <w:szCs w:val="24"/>
        </w:rPr>
        <w:t>MEDITERANSKI SUNCOKRET d.o.o., Šibenik, Žaborić, Špacerova 12/A, MBS: 100004913, OIB: 77009982081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00C84">
        <w:rPr>
          <w:rFonts w:cs="Times New Roman" w:hAnsi="Times New Roman" w:ascii="Times New Roman"/>
          <w:sz w:val="24"/>
          <w:szCs w:val="24"/>
        </w:rPr>
        <w:t>MEDITERANSKI SUNCOKRET d.o.o., Šibenik, Žaborić, Špacerova 12/A, MBS: 100004913, OIB: 77009982081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00C84">
        <w:rPr>
          <w:rFonts w:cs="Times New Roman" w:hAnsi="Times New Roman" w:ascii="Times New Roman"/>
          <w:sz w:val="24"/>
          <w:szCs w:val="24"/>
        </w:rPr>
        <w:t>27.135,47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00C84">
        <w:rPr>
          <w:rFonts w:cs="Times New Roman" w:hAnsi="Times New Roman" w:ascii="Times New Roman"/>
          <w:sz w:val="24"/>
          <w:szCs w:val="24"/>
        </w:rPr>
        <w:t>Knut Ottar Westgaard iz Norveške, Oslo, Orreveien 4A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00C84">
        <w:rPr>
          <w:rFonts w:cs="Times New Roman" w:hAnsi="Times New Roman" w:ascii="Times New Roman"/>
          <w:sz w:val="24"/>
          <w:szCs w:val="24"/>
        </w:rPr>
        <w:t>model 05, poziv na broj 221-969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00C84">
        <w:rPr>
          <w:rFonts w:cs="Times New Roman" w:hAnsi="Times New Roman" w:ascii="Times New Roman"/>
          <w:sz w:val="24"/>
          <w:szCs w:val="24"/>
        </w:rPr>
        <w:t>Knut Ottar Westgaard iz Norveške, Oslo, Orreveien 4A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680" w:rsidP="00357C73" w:rsidR="00671680">
      <w:pPr>
        <w:spacing w:lineRule="auto" w:line="240" w:after="0"/>
      </w:pPr>
      <w:r>
        <w:separator/>
      </w:r>
    </w:p>
  </w:endnote>
  <w:endnote w:id="0" w:type="continuationSeparator">
    <w:p w:rsidRDefault="00671680" w:rsidP="00357C73" w:rsidR="006716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680" w:rsidP="00357C73" w:rsidR="00671680">
      <w:pPr>
        <w:spacing w:lineRule="auto" w:line="240" w:after="0"/>
      </w:pPr>
      <w:r>
        <w:separator/>
      </w:r>
    </w:p>
  </w:footnote>
  <w:footnote w:id="0" w:type="continuationSeparator">
    <w:p w:rsidRDefault="00671680" w:rsidP="00357C73" w:rsidR="006716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048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00C84">
          <w:rPr>
            <w:rFonts w:cs="Times New Roman" w:hAnsi="Times New Roman" w:ascii="Times New Roman"/>
            <w:sz w:val="24"/>
            <w:szCs w:val="24"/>
          </w:rPr>
          <w:t>t-969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75821"/>
    <w:rsid w:val="00487DA3"/>
    <w:rsid w:val="004904FB"/>
    <w:rsid w:val="004927CD"/>
    <w:rsid w:val="004A0AED"/>
    <w:rsid w:val="004C641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71680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0481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C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1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C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1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MEDITERANSKI SUNCOKRET društvo s ograničenom odgovornošću za turizam i poslove turističke agencije</izvorni_sadrzaj>
    <derivirana_varijabla naziv="DomainObject.Predmet.ProtustrankaFormated_1">  MEDITERANSKI SUNCOKRET društvo s ograničenom odgovornošću za turizam i poslove turističke agencije</derivirana_varijabla>
  </DomainObject.Predmet.ProtustrankaFormated>
  <DomainObject.Predmet.ProtustrankaFormatedOIB>
    <izvorni_sadrzaj>  MEDITERANSKI SUNCOKRET društvo s ograničenom odgovornošću za turizam i poslove turističke agencije, OIB 77009982081</izvorni_sadrzaj>
    <derivirana_varijabla naziv="DomainObject.Predmet.ProtustrankaFormatedOIB_1">  MEDITERANSKI SUNCOKRET društvo s ograničenom odgovornošću za turizam i poslove turističke agencije, OIB 77009982081</derivirana_varijabla>
  </DomainObject.Predmet.ProtustrankaFormatedOIB>
  <DomainObject.Predmet.ProtustrankaFormatedWithAdress>
    <izvorni_sadrzaj> MEDITERANSKI SUNCOKRET društvo s ograničenom odgovornošću za turizam i poslove turističke agencije, Žaborić, Špacerova 12A, 22000 Šibenik</izvorni_sadrzaj>
    <derivirana_varijabla naziv="DomainObject.Predmet.ProtustrankaFormatedWithAdress_1"> MEDITERANSKI SUNCOKRET društvo s ograničenom odgovornošću za turizam i poslove turističke agencije, Žaborić, Špacerova 12A, 22000 Šibenik</derivirana_varijabla>
  </DomainObject.Predmet.ProtustrankaFormatedWithAdress>
  <DomainObject.Predmet.ProtustrankaFormatedWithAdressOIB>
    <izvorni_sadrzaj> MEDITERANSKI SUNCOKRET društvo s ograničenom odgovornošću za turizam i poslove turističke agencije, OIB 77009982081, Žaborić, Špacerova 12A, 22000 Šibenik</izvorni_sadrzaj>
    <derivirana_varijabla naziv="DomainObject.Predmet.ProtustrankaFormatedWithAdressOIB_1"> MEDITERANSKI SUNCOKRET društvo s ograničenom odgovornošću za turizam i poslove turističke agencije, OIB 77009982081, Žaborić, Špacerova 12A, 22000 Šibenik</derivirana_varijabla>
  </DomainObject.Predmet.ProtustrankaFormatedWithAdressOIB>
  <DomainObject.Predmet.ProtustrankaWithAdress>
    <izvorni_sadrzaj>MEDITERANSKI SUNCOKRET društvo s ograničenom odgovornošću za turizam i poslove turističke agencije Žaborić, Špacerova 12A, 22000 Šibenik</izvorni_sadrzaj>
    <derivirana_varijabla naziv="DomainObject.Predmet.ProtustrankaWithAdress_1">MEDITERANSKI SUNCOKRET društvo s ograničenom odgovornošću za turizam i poslove turističke agencije Žaborić, Špacerova 12A, 22000 Šibenik</derivirana_varijabla>
  </DomainObject.Predmet.ProtustrankaWithAdress>
  <DomainObject.Predmet.ProtustrankaWithAdressOIB>
    <izvorni_sadrzaj>MEDITERANSKI SUNCOKRET društvo s ograničenom odgovornošću za turizam i poslove turističke agencije, OIB 77009982081, Žaborić, Špacerova 12A, 22000 Šibenik</izvorni_sadrzaj>
    <derivirana_varijabla naziv="DomainObject.Predmet.ProtustrankaWithAdressOIB_1">MEDITERANSKI SUNCOKRET društvo s ograničenom odgovornošću za turizam i poslove turističke agencije, OIB 77009982081, Žaborić, Špacerova 12A, 22000 Šibenik</derivirana_varijabla>
  </DomainObject.Predmet.ProtustrankaWithAdressOIB>
  <DomainObject.Predmet.ProtustrankaNazivFormated>
    <izvorni_sadrzaj>MEDITERANSKI SUNCOKRET društvo s ograničenom odgovornošću za turizam i poslove turističke agencije</izvorni_sadrzaj>
    <derivirana_varijabla naziv="DomainObject.Predmet.ProtustrankaNazivFormated_1">MEDITERANSKI SUNCOKRET društvo s ograničenom odgovornošću za turizam i poslove turističke agencije</derivirana_varijabla>
  </DomainObject.Predmet.ProtustrankaNazivFormated>
  <DomainObject.Predmet.ProtustrankaNazivFormatedOIB>
    <izvorni_sadrzaj>MEDITERANSKI SUNCOKRET društvo s ograničenom odgovornošću za turizam i poslove turističke agencije, OIB 77009982081</izvorni_sadrzaj>
    <derivirana_varijabla naziv="DomainObject.Predmet.ProtustrankaNazivFormatedOIB_1">MEDITERANSKI SUNCOKRET društvo s ograničenom odgovornošću za turizam i poslove turističke agencije, OIB 77009982081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MEDITERANSKI SUNCOKRET društvo s ograničenom odgovornošću za turizam i poslove turističke agencije</item>
    </izvorni_sadrzaj>
    <derivirana_varijabla naziv="DomainObject.Predmet.ProtuStrankaListFormated_1">
      <item>MEDITERANSKI SUNCOKRET društvo s ograničenom odgovornošću za turizam i poslove turističke agencije</item>
    </derivirana_varijabla>
  </DomainObject.Predmet.ProtuStrankaListFormated>
  <DomainObject.Predmet.ProtuStrankaListFormatedOIB>
    <izvorni_sadrzaj>
      <item>MEDITERANSKI SUNCOKRET društvo s ograničenom odgovornošću za turizam i poslove turističke agencije, OIB 77009982081</item>
    </izvorni_sadrzaj>
    <derivirana_varijabla naziv="DomainObject.Predmet.ProtuStrankaListFormatedOIB_1">
      <item>MEDITERANSKI SUNCOKRET društvo s ograničenom odgovornošću za turizam i poslove turističke agencije, OIB 77009982081</item>
    </derivirana_varijabla>
  </DomainObject.Predmet.ProtuStrankaListFormatedOIB>
  <DomainObject.Predmet.ProtuStrankaListFormatedWithAdress>
    <izvorni_sadrzaj>
      <item>MEDITERANSKI SUNCOKRET društvo s ograničenom odgovornošću za turizam i poslove turističke agencije, Žaborić, Špacerova 12A, 22000 Šibenik</item>
    </izvorni_sadrzaj>
    <derivirana_varijabla naziv="DomainObject.Predmet.ProtuStrankaListFormatedWithAdress_1">
      <item>MEDITERANSKI SUNCOKRET društvo s ograničenom odgovornošću za turizam i poslove turističke agencije, Žaborić, Špacerova 12A, 22000 Šibenik</item>
    </derivirana_varijabla>
  </DomainObject.Predmet.ProtuStrankaListFormatedWithAdress>
  <DomainObject.Predmet.ProtuStrankaListFormatedWithAdressOIB>
    <izvorni_sadrzaj>
      <item>MEDITERANSKI SUNCOKRET društvo s ograničenom odgovornošću za turizam i poslove turističke agencije, OIB 77009982081, Žaborić, Špacerova 12A, 22000 Šibenik</item>
    </izvorni_sadrzaj>
    <derivirana_varijabla naziv="DomainObject.Predmet.ProtuStrankaListFormatedWithAdressOIB_1">
      <item>MEDITERANSKI SUNCOKRET društvo s ograničenom odgovornošću za turizam i poslove turističke agencije, OIB 77009982081, Žaborić, Špacerova 12A, 22000 Šibenik</item>
    </derivirana_varijabla>
  </DomainObject.Predmet.ProtuStrankaListFormatedWithAdressOIB>
  <DomainObject.Predmet.ProtuStrankaListNazivFormated>
    <izvorni_sadrzaj>
      <item>MEDITERANSKI SUNCOKRET društvo s ograničenom odgovornošću za turizam i poslove turističke agencije</item>
    </izvorni_sadrzaj>
    <derivirana_varijabla naziv="DomainObject.Predmet.ProtuStrankaListNazivFormated_1">
      <item>MEDITERANSKI SUNCOKRET društvo s ograničenom odgovornošću za turizam i poslove turističke agencije</item>
    </derivirana_varijabla>
  </DomainObject.Predmet.ProtuStrankaListNazivFormated>
  <DomainObject.Predmet.ProtuStrankaListNazivFormatedOIB>
    <izvorni_sadrzaj>
      <item>MEDITERANSKI SUNCOKRET društvo s ograničenom odgovornošću za turizam i poslove turističke agencije, OIB 77009982081</item>
    </izvorni_sadrzaj>
    <derivirana_varijabla naziv="DomainObject.Predmet.ProtuStrankaListNazivFormatedOIB_1">
      <item>MEDITERANSKI SUNCOKRET društvo s ograničenom odgovornošću za turizam i poslove turističke agencije, OIB 77009982081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MEDITERANSKI SUNCOKRET društvo s ograničenom odgovornošću za turizam i poslove turističke agencije</izvorni_sadrzaj>
    <derivirana_varijabla naziv="DomainObject.Predmet.ProtustrankaIDrugi_1">MEDITERANSKI SUNCOKRET društvo s ograničenom odgovornošću za turizam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MEDITERANSKI SUNCOKRET društvo s ograničenom odgovornošću za turizam i poslove turističke agencije, OIB 77009982081, Žaborić, Špacerova 12A, 22000 Šibenik</izvorni_sadrzaj>
    <derivirana_varijabla naziv="DomainObject.Predmet.ProtustrankaIDrugiAdressOIB_1">MEDITERANSKI SUNCOKRET društvo s ograničenom odgovornošću za turizam i poslove turističke agencije, OIB 77009982081, Žaborić, Špacerova 12A,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MEDITERANSKI SUNCOKRET društvo s ograničenom odgovornošću za turizam i poslove turističke agencije</item>
    </izvorni_sadrzaj>
    <derivirana_varijabla naziv="DomainObject.Predmet.SudioniciListNaziv_1">
      <item>FINA - Podružnica Šibenik</item>
      <item>MEDITERANSKI SUNCOKRET društvo s ograničenom odgovornošću za turizam i poslove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MEDITERANSKI SUNCOKRET društvo s ograničenom odgovornošću za turizam i poslove turističke agencije, OIB 77009982081, Žaborić, Špacerova 12A,22000 Šibenik</item>
    </izvorni_sadrzaj>
    <derivirana_varijabla naziv="DomainObject.Predmet.SudioniciListAdressOIB_1">
      <item>FINA - Podružnica Šibenik, OIB 85821130368, Perivoj L. Marune 1,22000 Šibenik</item>
      <item>MEDITERANSKI SUNCOKRET društvo s ograničenom odgovornošću za turizam i poslove turističke agencije, OIB 77009982081, Žaborić, Špacerova 12A,22000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77009982081</item>
    </izvorni_sadrzaj>
    <derivirana_varijabla naziv="DomainObject.Predmet.SudioniciListNazivOIB_1">
      <item>, OIB 85821130368</item>
      <item>, OIB 77009982081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2313</properties:Characters>
  <properties:Lines>73</properties:Lines>
  <properties:Paragraphs>19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2015-12-22T11:03:00Z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