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cca2" w14:paraId="f64cca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Header"/>
        <w:jc w:val="right"/>
      </w:pPr>
      <w:r>
        <w:t>13 St-</w:t>
      </w:r>
      <w:r w:rsidR="0069391C">
        <w:t>361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69391C">
        <w:t>M.P. INŽENJERING jednostavno društvo s ograničenom odgovornošću za usluge, Velimirovac, Alojzija Stepinca 54</w:t>
      </w:r>
      <w:r w:rsidR="00DF25F3">
        <w:t>,</w:t>
      </w:r>
      <w:r w:rsidR="00A2271D">
        <w:t xml:space="preserve"> </w:t>
      </w:r>
      <w:r w:rsidR="00AC7615">
        <w:t xml:space="preserve">MBS: </w:t>
      </w:r>
      <w:r w:rsidR="0069391C">
        <w:t>030171152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69391C">
        <w:t>94905708695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69391C">
        <w:t>27</w:t>
      </w:r>
      <w:r w:rsidR="00224AFF">
        <w:t xml:space="preserve">. </w:t>
      </w:r>
      <w:r w:rsidR="00DF25F3">
        <w:t>veljače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69391C">
        <w:t>M.P. INŽENJERING jednostavno društvo s ograničenom odgovornošću za usluge, Velimirovac, Alojzija Stepinca 54, MBS: 030171152, OIB: 94905708695</w:t>
      </w:r>
      <w:r w:rsidR="006009EA">
        <w:t>,</w:t>
      </w:r>
      <w:r>
        <w:t xml:space="preserve"> iznosi </w:t>
      </w:r>
      <w:r w:rsidR="0069391C">
        <w:t>14.375,77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69391C">
        <w:t>Milan Pavlović</w:t>
      </w:r>
      <w:r w:rsidR="00DF25F3">
        <w:t xml:space="preserve">, </w:t>
      </w:r>
      <w:r w:rsidR="00A2271D">
        <w:t xml:space="preserve">iz </w:t>
      </w:r>
      <w:r w:rsidR="0069391C">
        <w:t>Velimirovca</w:t>
      </w:r>
      <w:r w:rsidR="00A2271D">
        <w:t xml:space="preserve">, </w:t>
      </w:r>
      <w:r w:rsidR="0069391C">
        <w:t>Alojzija Stepinca 54,</w:t>
      </w:r>
      <w:r w:rsidR="00A2271D">
        <w:t xml:space="preserve"> </w:t>
      </w:r>
      <w:r w:rsidR="00AC7615">
        <w:t xml:space="preserve">OIB: </w:t>
      </w:r>
      <w:r w:rsidR="0069391C">
        <w:t>93000279582</w:t>
      </w:r>
      <w:r w:rsidR="00AC7615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F25F3">
        <w:t>3</w:t>
      </w:r>
      <w:r w:rsidR="0069391C">
        <w:t>61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9391C">
        <w:t>27</w:t>
      </w:r>
      <w:r>
        <w:t xml:space="preserve">. </w:t>
      </w:r>
      <w:r w:rsidR="009720B5">
        <w:t>veljače</w:t>
      </w:r>
      <w:r>
        <w:t xml:space="preserve"> 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9391C">
        <w:t>18</w:t>
      </w:r>
      <w:r>
        <w:t>/</w:t>
      </w:r>
      <w:r w:rsidR="00DF25F3">
        <w:t>4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45E" w:rsidR="0071545E">
      <w:r>
        <w:separator/>
      </w:r>
    </w:p>
  </w:endnote>
  <w:endnote w:id="0" w:type="continuationSeparator">
    <w:p w:rsidRDefault="0071545E" w:rsidR="0071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45E" w:rsidR="0071545E">
      <w:r>
        <w:separator/>
      </w:r>
    </w:p>
  </w:footnote>
  <w:footnote w:id="0" w:type="continuationSeparator">
    <w:p w:rsidRDefault="0071545E" w:rsidR="00715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3AD0"/>
    <w:rsid w:val="002F4AAF"/>
    <w:rsid w:val="002F66FE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D6682"/>
    <w:rsid w:val="00DE5F69"/>
    <w:rsid w:val="00DF25F3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EE6F65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E6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E6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E6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E6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E6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E6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M.P. INŽENJERING jednostavno društvo s ograničenom odgovornošću za usluge</izvorni_sadrzaj>
    <derivirana_varijabla naziv="DomainObject.Predmet.ProtustrankaFormated_1">  M.P. INŽENJERING jednostavno društvo s ograničenom odgovornošću za usluge</derivirana_varijabla>
  </DomainObject.Predmet.ProtustrankaFormated>
  <DomainObject.Predmet.ProtustrankaFormatedOIB>
    <izvorni_sadrzaj>  M.P. INŽENJERING jednostavno društvo s ograničenom odgovornošću za usluge, OIB 94905708695</izvorni_sadrzaj>
    <derivirana_varijabla naziv="DomainObject.Predmet.ProtustrankaFormatedOIB_1">  M.P. INŽENJERING jednostavno društvo s ograničenom odgovornošću za usluge, OIB 94905708695</derivirana_varijabla>
  </DomainObject.Predmet.ProtustrankaFormatedOIB>
  <DomainObject.Predmet.ProtustrankaFormatedWithAdress>
    <izvorni_sadrzaj> M.P. INŽENJERING jednostavno društvo s ograničenom odgovornošću za usluge, Alojzija Stepinca 54 , 31500 Velimirovac</izvorni_sadrzaj>
    <derivirana_varijabla naziv="DomainObject.Predmet.ProtustrankaFormatedWithAdress_1"> M.P. INŽENJERING jednostavno društvo s ograničenom odgovornošću za usluge, Alojzija Stepinca 54 , 31500 Velimirovac</derivirana_varijabla>
  </DomainObject.Predmet.ProtustrankaFormatedWithAdress>
  <DomainObject.Predmet.ProtustrankaFormatedWithAdressOIB>
    <izvorni_sadrzaj> M.P. INŽENJERING jednostavno društvo s ograničenom odgovornošću za usluge, OIB 94905708695, Alojzija Stepinca 54 , 31500 Velimirovac</izvorni_sadrzaj>
    <derivirana_varijabla naziv="DomainObject.Predmet.ProtustrankaFormatedWithAdressOIB_1"> M.P. INŽENJERING jednostavno društvo s ograničenom odgovornošću za usluge, OIB 94905708695, Alojzija Stepinca 54 , 31500 Velimirovac</derivirana_varijabla>
  </DomainObject.Predmet.ProtustrankaFormatedWithAdressOIB>
  <DomainObject.Predmet.ProtustrankaWithAdress>
    <izvorni_sadrzaj>M.P. INŽENJERING jednostavno društvo s ograničenom odgovornošću za usluge Alojzija Stepinca 54 , 31500 Velimirovac</izvorni_sadrzaj>
    <derivirana_varijabla naziv="DomainObject.Predmet.ProtustrankaWithAdress_1">M.P. INŽENJERING jednostavno društvo s ograničenom odgovornošću za usluge Alojzija Stepinca 54 , 31500 Velimirovac</derivirana_varijabla>
  </DomainObject.Predmet.ProtustrankaWithAdress>
  <DomainObject.Predmet.ProtustrankaWithAdressOIB>
    <izvorni_sadrzaj>M.P. INŽENJERING jednostavno društvo s ograničenom odgovornošću za usluge, OIB 94905708695, Alojzija Stepinca 54 , 31500 Velimirovac</izvorni_sadrzaj>
    <derivirana_varijabla naziv="DomainObject.Predmet.ProtustrankaWithAdressOIB_1">M.P. INŽENJERING jednostavno društvo s ograničenom odgovornošću za usluge, OIB 94905708695, Alojzija Stepinca 54 , 31500 Velimirovac</derivirana_varijabla>
  </DomainObject.Predmet.ProtustrankaWithAdressOIB>
  <DomainObject.Predmet.ProtustrankaNazivFormated>
    <izvorni_sadrzaj>M.P. INŽENJERING jednostavno društvo s ograničenom odgovornošću za usluge</izvorni_sadrzaj>
    <derivirana_varijabla naziv="DomainObject.Predmet.ProtustrankaNazivFormated_1">M.P. INŽENJERING jednostavno društvo s ograničenom odgovornošću za usluge</derivirana_varijabla>
  </DomainObject.Predmet.ProtustrankaNazivFormated>
  <DomainObject.Predmet.ProtustrankaNazivFormatedOIB>
    <izvorni_sadrzaj>M.P. INŽENJERING jednostavno društvo s ograničenom odgovornošću za usluge, OIB 94905708695</izvorni_sadrzaj>
    <derivirana_varijabla naziv="DomainObject.Predmet.ProtustrankaNazivFormatedOIB_1">M.P. INŽENJERING jednostavno društvo s ograničenom odgovornošću za usluge, OIB 94905708695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M.P. INŽENJERING jednostavno društvo s ograničenom odgovornošću za usluge</item>
    </izvorni_sadrzaj>
    <derivirana_varijabla naziv="DomainObject.Predmet.ProtuStrankaListFormated_1">
      <item>M.P. INŽENJERING jednostavno društvo s ograničenom odgovornošću za usluge</item>
    </derivirana_varijabla>
  </DomainObject.Predmet.ProtuStrankaListFormated>
  <DomainObject.Predmet.ProtuStrankaListFormatedOIB>
    <izvorni_sadrzaj>
      <item>M.P. INŽENJERING jednostavno društvo s ograničenom odgovornošću za usluge, OIB 94905708695</item>
    </izvorni_sadrzaj>
    <derivirana_varijabla naziv="DomainObject.Predmet.ProtuStrankaListFormatedOIB_1">
      <item>M.P. INŽENJERING jednostavno društvo s ograničenom odgovornošću za usluge, OIB 94905708695</item>
    </derivirana_varijabla>
  </DomainObject.Predmet.ProtuStrankaListFormatedOIB>
  <DomainObject.Predmet.ProtuStrankaListFormatedWithAdress>
    <izvorni_sadrzaj>
      <item>M.P. INŽENJERING jednostavno društvo s ograničenom odgovornošću za usluge, Alojzija Stepinca 54 , 31500 Velimirovac</item>
    </izvorni_sadrzaj>
    <derivirana_varijabla naziv="DomainObject.Predmet.ProtuStrankaListFormatedWithAdress_1">
      <item>M.P. INŽENJERING jednostavno društvo s ograničenom odgovornošću za usluge, Alojzija Stepinca 54 , 31500 Velimirovac</item>
    </derivirana_varijabla>
  </DomainObject.Predmet.ProtuStrankaListFormatedWithAdress>
  <DomainObject.Predmet.ProtuStrankaListFormatedWithAdressOIB>
    <izvorni_sadrzaj>
      <item>M.P. INŽENJERING jednostavno društvo s ograničenom odgovornošću za usluge, OIB 94905708695, Alojzija Stepinca 54 , 31500 Velimirovac</item>
    </izvorni_sadrzaj>
    <derivirana_varijabla naziv="DomainObject.Predmet.ProtuStrankaListFormatedWithAdressOIB_1">
      <item>M.P. INŽENJERING jednostavno društvo s ograničenom odgovornošću za usluge, OIB 94905708695, Alojzija Stepinca 54 , 31500 Velimirovac</item>
    </derivirana_varijabla>
  </DomainObject.Predmet.ProtuStrankaListFormatedWithAdressOIB>
  <DomainObject.Predmet.ProtuStrankaListNazivFormated>
    <izvorni_sadrzaj>
      <item>M.P. INŽENJERING jednostavno društvo s ograničenom odgovornošću za usluge</item>
    </izvorni_sadrzaj>
    <derivirana_varijabla naziv="DomainObject.Predmet.ProtuStrankaListNazivFormated_1">
      <item>M.P. INŽENJERING jednostavno društvo s ograničenom odgovornošću za usluge</item>
    </derivirana_varijabla>
  </DomainObject.Predmet.ProtuStrankaListNazivFormated>
  <DomainObject.Predmet.ProtuStrankaListNazivFormatedOIB>
    <izvorni_sadrzaj>
      <item>M.P. INŽENJERING jednostavno društvo s ograničenom odgovornošću za usluge, OIB 94905708695</item>
    </izvorni_sadrzaj>
    <derivirana_varijabla naziv="DomainObject.Predmet.ProtuStrankaListNazivFormatedOIB_1">
      <item>M.P. INŽENJERING jednostavno društvo s ograničenom odgovornošću za usluge, OIB 94905708695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M.P. INŽENJERING jednostavno društvo s ograničenom odgovornošću za usluge</izvorni_sadrzaj>
    <derivirana_varijabla naziv="DomainObject.Predmet.ProtustrankaIDrugi_1">M.P. INŽENJERING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M.P. INŽENJERING jednostavno društvo s ograničenom odgovornošću za usluge, OIB 94905708695, Alojzija Stepinca 54 , 31500 Velimirovac</izvorni_sadrzaj>
    <derivirana_varijabla naziv="DomainObject.Predmet.ProtustrankaIDrugiAdressOIB_1">M.P. INŽENJERING jednostavno društvo s ograničenom odgovornošću za usluge, OIB 94905708695, Alojzija Stepinca 54 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M.P. INŽENJERING jednostavno društvo s ograničenom odgovornošću za usluge</item>
    </izvorni_sadrzaj>
    <derivirana_varijabla naziv="DomainObject.Predmet.SudioniciListNaziv_1">
      <item>FINA RC OSIJEK</item>
      <item>M.P. INŽENJERING jednostavno društvo s ograničenom odgovornošću za usluge</item>
    </derivirana_varijabla>
  </DomainObject.Predmet.SudioniciListNaziv>
  <DomainObject.Predmet.SudioniciListAdressOIB>
    <izvorni_sadrzaj>
      <item>FINA RC OSIJEK, OIB 85821130368</item>
      <item>M.P. INŽENJERING jednostavno društvo s ograničenom odgovornošću za usluge, OIB 94905708695, Alojzija Stepinca 54 ,31500 Velimirovac</item>
    </izvorni_sadrzaj>
    <derivirana_varijabla naziv="DomainObject.Predmet.SudioniciListAdressOIB_1">
      <item>FINA RC OSIJEK, OIB 85821130368</item>
      <item>M.P. INŽENJERING jednostavno društvo s ograničenom odgovornošću za usluge, OIB 94905708695, Alojzija Stepinca 54 ,31500 Velimirovac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94905708695</item>
    </izvorni_sadrzaj>
    <derivirana_varijabla naziv="DomainObject.Predmet.SudioniciListNazivOIB_1">
      <item>, OIB 85821130368</item>
      <item>, OIB 94905708695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371</properties:Words>
  <properties:Characters>2005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2017-02-27T07:46:00Z</dcterms:created>
  <dc:creator>Korisnik</dc:creator>
  <cp:lastModifiedBy>Maja Videnović</cp:lastModifiedBy>
  <cp:lastPrinted>2016-02-05T07:43:00Z</cp:lastPrinted>
  <dcterms:modified xmlns:xsi="http://www.w3.org/2001/XMLSchema-instance" xsi:type="dcterms:W3CDTF">2017-02-27T07:47:00Z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