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11cd" w14:paraId="33411cd" w:rsidRDefault="0077135E" w:rsidP="00527A5B" w:rsidR="005A0F57">
      <w:pPr>
        <w:jc w:val="right"/>
        <w15:collapsed w:val="false"/>
      </w:pPr>
      <w:bookmarkStart w:name="_GoBack" w:id="0"/>
      <w:bookmarkEnd w:id="0"/>
      <w:r>
        <w:t>Posl.br. 16 Sp-1</w:t>
      </w:r>
      <w:r w:rsidR="00AF4AE0">
        <w:t>/16-23</w:t>
      </w:r>
    </w:p>
    <w:p w:rsidRDefault="005A0F57" w:rsidP="005A0F57" w:rsidR="005A0F57">
      <w:pPr>
        <w:jc w:val="both"/>
      </w:pPr>
    </w:p>
    <w:p w:rsidRDefault="005A0F57" w:rsidP="005A0F57" w:rsidR="005A0F57">
      <w:pPr>
        <w:jc w:val="both"/>
      </w:pPr>
    </w:p>
    <w:p w:rsidRDefault="005F6F3F" w:rsidP="003F69BA" w:rsidR="005F6F3F" w:rsidRPr="003F69BA">
      <w:pPr>
        <w:tabs>
          <w:tab w:pos="3528" w:val="left"/>
        </w:tabs>
      </w:pPr>
      <w:r w:rsidRPr="003F69BA">
        <w:rPr>
          <w:b/>
          <w:spacing w:val="20"/>
        </w:rPr>
        <w:t>REPUBLIKA HRVATSKA</w:t>
      </w:r>
      <w:r w:rsidRPr="003F69BA">
        <w:rPr>
          <w:b/>
          <w:spacing w:val="20"/>
        </w:rPr>
        <w:tab/>
      </w:r>
    </w:p>
    <w:p w:rsidRDefault="005F6F3F" w:rsidP="003F69BA" w:rsidR="005F6F3F" w:rsidRPr="003F69BA">
      <w:pPr>
        <w:tabs>
          <w:tab w:pos="3528" w:val="left"/>
        </w:tabs>
        <w:rPr>
          <w:b/>
          <w:sz w:val="22"/>
          <w:szCs w:val="22"/>
        </w:rPr>
      </w:pPr>
      <w:r w:rsidRPr="003F69BA">
        <w:rPr>
          <w:b/>
          <w:sz w:val="22"/>
          <w:szCs w:val="22"/>
        </w:rPr>
        <w:t xml:space="preserve"> OPĆINSKI SUD U KARLOVCU</w:t>
      </w:r>
    </w:p>
    <w:p w:rsidRDefault="005F6F3F" w:rsidP="003F69BA" w:rsidR="005F6F3F" w:rsidRPr="003F69BA">
      <w:pPr>
        <w:tabs>
          <w:tab w:pos="3528" w:val="left"/>
        </w:tabs>
      </w:pPr>
      <w:r w:rsidRPr="003F69BA">
        <w:rPr>
          <w:b/>
          <w:sz w:val="20"/>
          <w:szCs w:val="22"/>
        </w:rPr>
        <w:t xml:space="preserve">      </w:t>
      </w:r>
      <w:r w:rsidRPr="003F69BA">
        <w:rPr>
          <w:b/>
          <w:sz w:val="18"/>
          <w:szCs w:val="22"/>
        </w:rPr>
        <w:t>STALNA SLUŽBA U OGULINU</w:t>
      </w:r>
      <w:r w:rsidRPr="003F69BA">
        <w:rPr>
          <w:b/>
          <w:sz w:val="22"/>
          <w:szCs w:val="22"/>
        </w:rPr>
        <w:tab/>
      </w:r>
    </w:p>
    <w:p w:rsidRDefault="005F6F3F" w:rsidP="003F69BA" w:rsidR="005F6F3F" w:rsidRPr="003F69BA">
      <w:pPr>
        <w:rPr>
          <w:sz w:val="22"/>
        </w:rPr>
      </w:pPr>
      <w:r w:rsidRPr="003F69BA">
        <w:rPr>
          <w:b/>
        </w:rPr>
        <w:t xml:space="preserve">      </w:t>
      </w:r>
      <w:r w:rsidRPr="003F69BA">
        <w:rPr>
          <w:sz w:val="22"/>
        </w:rPr>
        <w:t xml:space="preserve">Ogulin, B. Frankopana br. 1 </w:t>
      </w:r>
    </w:p>
    <w:p w:rsidRDefault="005F6F3F" w:rsidP="002C3529" w:rsidR="004F7902">
      <w:pPr>
        <w:jc w:val="both"/>
      </w:pPr>
      <w:r>
        <w:t xml:space="preserve"> </w:t>
      </w:r>
    </w:p>
    <w:p w:rsidRDefault="00014D1C" w:rsidP="00014D1C" w:rsidR="00014D1C">
      <w:pPr>
        <w:jc w:val="both"/>
      </w:pPr>
    </w:p>
    <w:p w:rsidRDefault="001D37D8" w:rsidP="001D37D8" w:rsidR="00014D1C" w:rsidRPr="001D37D8">
      <w:pPr>
        <w:jc w:val="center"/>
        <w:rPr>
          <w:b/>
        </w:rPr>
      </w:pPr>
      <w:r w:rsidRPr="001D37D8">
        <w:rPr>
          <w:b/>
        </w:rPr>
        <w:t>Z A K L J U Č A K</w:t>
      </w:r>
    </w:p>
    <w:p w:rsidRDefault="00BE5180" w:rsidP="001D37D8" w:rsidR="00BE5180">
      <w:pPr>
        <w:jc w:val="both"/>
        <w:rPr>
          <w:color w:val="000000"/>
        </w:rPr>
      </w:pPr>
    </w:p>
    <w:p w:rsidRDefault="005F6F3F" w:rsidP="00E618D2" w:rsidR="00014D1C">
      <w:pPr>
        <w:ind w:firstLine="708"/>
        <w:jc w:val="both"/>
        <w:rPr>
          <w:color w:val="000000"/>
        </w:rPr>
      </w:pPr>
      <w:r>
        <w:rPr>
          <w:color w:val="000000"/>
        </w:rPr>
        <w:t>Općinski sud u Karlovcu, Stalna služba u Ogulinu,</w:t>
      </w:r>
      <w:r w:rsidRPr="00386BBC">
        <w:rPr>
          <w:color w:val="000000"/>
        </w:rPr>
        <w:t xml:space="preserve"> po sutkinji toga suda </w:t>
      </w:r>
      <w:r>
        <w:rPr>
          <w:color w:val="000000"/>
        </w:rPr>
        <w:t>Blaženki Glad</w:t>
      </w:r>
      <w:r w:rsidRPr="00386BBC">
        <w:rPr>
          <w:color w:val="000000"/>
        </w:rPr>
        <w:t xml:space="preserve">, u postupku </w:t>
      </w:r>
      <w:r w:rsidRPr="00386BBC">
        <w:t>stečaja potrošača</w:t>
      </w:r>
      <w:r w:rsidRPr="00386BBC">
        <w:rPr>
          <w:color w:val="000000"/>
        </w:rPr>
        <w:t xml:space="preserve"> nad imovinom potrošača </w:t>
      </w:r>
      <w:r w:rsidR="00E618D2" w:rsidRPr="00E618D2">
        <w:rPr>
          <w:b/>
          <w:color w:val="000000"/>
          <w:lang w:eastAsia="en-GB"/>
        </w:rPr>
        <w:t>ŽELJKA JURČIĆA</w:t>
      </w:r>
      <w:r w:rsidR="00E618D2">
        <w:rPr>
          <w:color w:val="000000"/>
          <w:lang w:eastAsia="en-GB"/>
        </w:rPr>
        <w:t xml:space="preserve"> iz Duge Rese, Naselje Curak 69, OIB: 44125887803,</w:t>
      </w:r>
      <w:r w:rsidR="00E618D2">
        <w:rPr>
          <w:color w:val="000000"/>
        </w:rPr>
        <w:t xml:space="preserve"> </w:t>
      </w:r>
      <w:r>
        <w:rPr>
          <w:szCs w:val="28"/>
        </w:rPr>
        <w:t xml:space="preserve">dana </w:t>
      </w:r>
      <w:r w:rsidR="00E618D2">
        <w:rPr>
          <w:szCs w:val="28"/>
        </w:rPr>
        <w:t>26</w:t>
      </w:r>
      <w:r w:rsidR="00BE5180">
        <w:rPr>
          <w:szCs w:val="28"/>
        </w:rPr>
        <w:t>. srpnja</w:t>
      </w:r>
      <w:r>
        <w:rPr>
          <w:szCs w:val="28"/>
        </w:rPr>
        <w:t xml:space="preserve"> 2017. godine,</w:t>
      </w:r>
    </w:p>
    <w:p w:rsidRDefault="001D37D8" w:rsidP="001D37D8" w:rsidR="001D37D8" w:rsidRPr="001D37D8">
      <w:pPr>
        <w:jc w:val="both"/>
        <w:rPr>
          <w:color w:val="000000"/>
        </w:rPr>
      </w:pPr>
    </w:p>
    <w:p w:rsidRDefault="001D37D8" w:rsidP="001D37D8" w:rsidR="001D37D8" w:rsidRPr="001D37D8">
      <w:pPr>
        <w:jc w:val="center"/>
        <w:rPr>
          <w:color w:val="000000"/>
        </w:rPr>
      </w:pPr>
      <w:r w:rsidRPr="001D37D8">
        <w:rPr>
          <w:color w:val="000000"/>
        </w:rPr>
        <w:t>z a k l j u č i o    j e</w:t>
      </w:r>
      <w:r>
        <w:rPr>
          <w:color w:val="000000"/>
        </w:rPr>
        <w:t xml:space="preserve"> :</w:t>
      </w:r>
    </w:p>
    <w:p w:rsidRDefault="001D37D8" w:rsidP="001D37D8" w:rsidR="001D37D8" w:rsidRPr="001D37D8">
      <w:pPr>
        <w:jc w:val="both"/>
        <w:rPr>
          <w:color w:val="000000"/>
        </w:rPr>
      </w:pPr>
    </w:p>
    <w:p w:rsidRDefault="00BE5180" w:rsidP="00BE5180" w:rsidR="001D37D8" w:rsidRPr="00BE5180">
      <w:pPr>
        <w:jc w:val="both"/>
      </w:pPr>
      <w:r>
        <w:rPr>
          <w:color w:val="000000"/>
        </w:rPr>
        <w:t>1.</w:t>
      </w:r>
      <w:r w:rsidR="001D37D8" w:rsidRPr="001D37D8">
        <w:rPr>
          <w:color w:val="000000"/>
        </w:rPr>
        <w:t xml:space="preserve"> </w:t>
      </w:r>
      <w:r>
        <w:rPr>
          <w:color w:val="000000"/>
        </w:rPr>
        <w:tab/>
      </w:r>
      <w:r w:rsidR="001D37D8" w:rsidRPr="001D37D8">
        <w:rPr>
          <w:color w:val="000000"/>
        </w:rPr>
        <w:t xml:space="preserve">Nalaže se povjereniku </w:t>
      </w:r>
      <w:r w:rsidR="00E618D2">
        <w:t>Nikoli</w:t>
      </w:r>
      <w:r w:rsidR="00E618D2" w:rsidRPr="003906A0">
        <w:t xml:space="preserve"> Kruljac iz Našica, Martin, Ban</w:t>
      </w:r>
      <w:r w:rsidR="00E618D2">
        <w:t xml:space="preserve">a Jelačića 48, OIB: 49223643131 </w:t>
      </w:r>
      <w:r w:rsidR="001D37D8" w:rsidRPr="001D37D8">
        <w:rPr>
          <w:color w:val="000000"/>
        </w:rPr>
        <w:t xml:space="preserve">da otvori poseban transakcijski račun kod Financijske institucije za potrošača nad kojim je otvoren stečaj (čl.42. </w:t>
      </w:r>
      <w:r w:rsidR="001D37D8">
        <w:rPr>
          <w:color w:val="000000"/>
        </w:rPr>
        <w:t xml:space="preserve">Zakona o stečaju potrošača ("Narodne novine"  100/15 – u daljnjem tekstu Zakona o stečaju potrošača). </w:t>
      </w:r>
      <w:r w:rsidR="001D37D8" w:rsidRPr="001D37D8">
        <w:rPr>
          <w:color w:val="000000"/>
        </w:rPr>
        <w:t>Poseban račun povjerenik mora otvoriti prvi dan nakon što ga je sud imenovao.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BE5180" w:rsidP="00BE5180" w:rsidR="001D37D8" w:rsidRPr="001D37D8">
      <w:pPr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000000"/>
        </w:rPr>
        <w:tab/>
      </w:r>
      <w:r w:rsidR="001D37D8" w:rsidRPr="001D37D8">
        <w:rPr>
          <w:color w:val="000000"/>
        </w:rPr>
        <w:t xml:space="preserve">Sukladno članka 39. </w:t>
      </w:r>
      <w:r w:rsidR="001D37D8">
        <w:rPr>
          <w:color w:val="000000"/>
        </w:rPr>
        <w:t>Zakona o stečaju potrošača</w:t>
      </w:r>
      <w:r w:rsidR="001D37D8" w:rsidRPr="001D37D8">
        <w:rPr>
          <w:color w:val="000000"/>
        </w:rPr>
        <w:t xml:space="preserve"> prije prihvaćanja dužnosti povjerenik će pred sudom dati Izjavu da će savjesno, držeći se Ustava, zakona i pravnog poretka Republike Hrvatske, obavljati svoju dužnost. Nakon davanja Izjave sud će povjereniku predati Potvrdu o imenovanju u kojoj je navedeno, da je rješenjem o otvaranju postupka stečaja potrošača imenovan za povjerenika u određenom postupku. Povjerenik je dužan odmah nakon prestanka obavljanja dužnosti, vratiti sudu Potvrdu o imenovanju.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  <w:r w:rsidRPr="001D37D8">
        <w:rPr>
          <w:color w:val="000000"/>
        </w:rPr>
        <w:t xml:space="preserve">Povjerenik će nakon zaključenja postupka,  u razdoblju provjere ponašanja u ime i za račun potrošača unovčavati imovinu potrošača i prikupljenim sredstvima namiriti nastale troškove postupka. 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BE5180" w:rsidP="001D37D8" w:rsidR="001D37D8" w:rsidRPr="001D37D8">
      <w:pPr>
        <w:jc w:val="both"/>
        <w:rPr>
          <w:color w:val="000000"/>
        </w:rPr>
      </w:pPr>
      <w:r>
        <w:rPr>
          <w:color w:val="000000"/>
        </w:rPr>
        <w:t xml:space="preserve">3.   </w:t>
      </w:r>
      <w:r w:rsidR="001D37D8" w:rsidRPr="001D37D8">
        <w:rPr>
          <w:color w:val="000000"/>
        </w:rPr>
        <w:t xml:space="preserve"> </w:t>
      </w:r>
      <w:r>
        <w:rPr>
          <w:color w:val="000000"/>
        </w:rPr>
        <w:tab/>
      </w:r>
      <w:r w:rsidR="001D37D8" w:rsidRPr="001D37D8">
        <w:rPr>
          <w:color w:val="000000"/>
        </w:rPr>
        <w:t xml:space="preserve">O obavljenim radnjama povjerenik je dužan podnositi izvješće sudu (čl.58. st.2. </w:t>
      </w:r>
      <w:r w:rsidR="001D37D8">
        <w:rPr>
          <w:color w:val="000000"/>
        </w:rPr>
        <w:t>Zakona o stečaju potrošača</w:t>
      </w:r>
      <w:r w:rsidR="001D37D8" w:rsidRPr="001D37D8">
        <w:rPr>
          <w:color w:val="000000"/>
        </w:rPr>
        <w:t>).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  <w:r w:rsidRPr="001D37D8">
        <w:rPr>
          <w:color w:val="000000"/>
        </w:rPr>
        <w:t xml:space="preserve">4.   </w:t>
      </w:r>
      <w:r w:rsidR="00153B1D">
        <w:rPr>
          <w:color w:val="000000"/>
        </w:rPr>
        <w:tab/>
      </w:r>
      <w:r w:rsidRPr="001D37D8">
        <w:rPr>
          <w:color w:val="000000"/>
        </w:rPr>
        <w:t>Preko posebnog računa kojeg će otvoriti povjerenik za ovog potrošača, povjerenik može samo primati uplati i obavljati isplate koje se odnose na upravljanje i raspolaganje stečajnom masom.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  <w:r w:rsidRPr="001D37D8">
        <w:rPr>
          <w:color w:val="000000"/>
        </w:rPr>
        <w:t>5.    Sredstva s posebnog računa ne mogu biti predmetom ovrhe koja se provodi protiv povjerenika, a u slučaju stečaja ili smrti povjerenika, ne ulaze u njegovu stečajnu masu odnosno ostavinu.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BE5180" w:rsidP="001D37D8" w:rsidR="001D37D8" w:rsidRPr="001D37D8">
      <w:pPr>
        <w:jc w:val="both"/>
        <w:rPr>
          <w:color w:val="000000"/>
        </w:rPr>
      </w:pPr>
      <w:r>
        <w:rPr>
          <w:color w:val="000000"/>
        </w:rPr>
        <w:t>6</w:t>
      </w:r>
      <w:r w:rsidR="001D37D8" w:rsidRPr="001D37D8">
        <w:rPr>
          <w:color w:val="000000"/>
        </w:rPr>
        <w:t xml:space="preserve">. </w:t>
      </w:r>
      <w:r w:rsidR="00153B1D">
        <w:rPr>
          <w:color w:val="000000"/>
        </w:rPr>
        <w:tab/>
      </w:r>
      <w:r w:rsidR="001D37D8" w:rsidRPr="001D37D8">
        <w:rPr>
          <w:color w:val="000000"/>
        </w:rPr>
        <w:t>Povjerenik je dužan sve uplate koje se odnose na upravljanje i raspolaganje stečajnom masom imati odvojene od svoje imovine.</w:t>
      </w:r>
    </w:p>
    <w:p w:rsidRDefault="00BD68AB" w:rsidP="00BD68AB" w:rsidR="00BD68AB">
      <w:pPr>
        <w:jc w:val="both"/>
      </w:pPr>
    </w:p>
    <w:p w:rsidRDefault="004E1A58" w:rsidP="001D37D8" w:rsidR="001D37D8">
      <w:pPr>
        <w:jc w:val="center"/>
      </w:pPr>
      <w:r>
        <w:t xml:space="preserve">U </w:t>
      </w:r>
      <w:r w:rsidR="001D37D8">
        <w:t xml:space="preserve">Ogulinu </w:t>
      </w:r>
      <w:r w:rsidR="00E618D2">
        <w:t>26</w:t>
      </w:r>
      <w:r w:rsidR="00BE5180">
        <w:t>. srpnja</w:t>
      </w:r>
      <w:r w:rsidR="001D37D8">
        <w:t xml:space="preserve"> 2017. godine</w:t>
      </w:r>
    </w:p>
    <w:p w:rsidRDefault="001D37D8" w:rsidP="001D37D8" w:rsidR="001D37D8">
      <w:pPr>
        <w:jc w:val="center"/>
      </w:pPr>
    </w:p>
    <w:p w:rsidRDefault="001D37D8" w:rsidP="001D37D8" w:rsidR="001D37D8">
      <w:pPr>
        <w:ind w:left="6372"/>
        <w:jc w:val="center"/>
      </w:pPr>
      <w:r>
        <w:t>S U T K I N J A:</w:t>
      </w:r>
    </w:p>
    <w:p w:rsidRDefault="001D37D8" w:rsidP="00BE5180" w:rsidR="001D37D8">
      <w:pPr>
        <w:ind w:left="6372"/>
        <w:jc w:val="center"/>
      </w:pPr>
      <w:r>
        <w:t>Blaženka Glad</w:t>
      </w:r>
      <w:r w:rsidR="002D0FE3">
        <w:t>,v.r.</w:t>
      </w:r>
      <w:r w:rsidR="004F7902">
        <w:t xml:space="preserve">       </w:t>
      </w:r>
    </w:p>
    <w:p w:rsidRDefault="001D37D8" w:rsidP="001D37D8" w:rsidR="001D37D8">
      <w:pPr>
        <w:rPr>
          <w:b/>
        </w:rPr>
      </w:pPr>
      <w:r>
        <w:lastRenderedPageBreak/>
        <w:t>POUKA O PRAVNOM LIJEKU:</w:t>
      </w:r>
    </w:p>
    <w:p w:rsidRDefault="001D37D8" w:rsidP="001D37D8" w:rsidR="001D37D8" w:rsidRPr="005A0F57">
      <w:pPr>
        <w:pStyle w:val="Naslov1"/>
        <w:rPr>
          <w:b w:val="false"/>
        </w:rPr>
      </w:pPr>
      <w:r w:rsidRPr="005A0F57">
        <w:rPr>
          <w:b w:val="false"/>
        </w:rPr>
        <w:t>Protiv zaključka nije dopušten pravni lijek (čl. 27. st. 7. Zakona o stečaju potrošača)</w:t>
      </w:r>
      <w:r>
        <w:rPr>
          <w:b w:val="false"/>
        </w:rPr>
        <w:t>.</w:t>
      </w:r>
    </w:p>
    <w:p w:rsidRDefault="001D37D8" w:rsidP="001D37D8" w:rsidR="001D37D8"/>
    <w:p w:rsidRDefault="001D37D8" w:rsidP="001D37D8" w:rsidR="001D37D8" w:rsidRPr="00BE20AA">
      <w:r>
        <w:t>Dna:</w:t>
      </w:r>
    </w:p>
    <w:p w:rsidRDefault="001D37D8" w:rsidP="001D37D8" w:rsidR="001D37D8" w:rsidRPr="001D37D8">
      <w:r>
        <w:t xml:space="preserve">1. </w:t>
      </w:r>
      <w:r w:rsidRPr="001D37D8">
        <w:t>e-oglasna ploča</w:t>
      </w:r>
    </w:p>
    <w:p w:rsidRDefault="001D37D8" w:rsidP="00E618D2" w:rsidR="00E618D2">
      <w:pPr>
        <w:jc w:val="both"/>
      </w:pPr>
      <w:r>
        <w:t xml:space="preserve">2. </w:t>
      </w:r>
      <w:r w:rsidRPr="001D37D8">
        <w:t>Povjereniku</w:t>
      </w:r>
      <w:r w:rsidRPr="004911B4">
        <w:t xml:space="preserve"> </w:t>
      </w:r>
      <w:r w:rsidR="00E618D2">
        <w:t>Nikoli</w:t>
      </w:r>
      <w:r w:rsidR="00E618D2" w:rsidRPr="003906A0">
        <w:t xml:space="preserve"> Kruljac iz Na</w:t>
      </w:r>
      <w:r w:rsidR="00E618D2">
        <w:t>šica, Martin, Bana Jelačića 48</w:t>
      </w:r>
    </w:p>
    <w:p w:rsidRDefault="00E618D2" w:rsidP="00E618D2" w:rsidR="00E618D2">
      <w:pPr>
        <w:jc w:val="both"/>
      </w:pPr>
    </w:p>
    <w:p w:rsidRDefault="002D0FE3" w:rsidP="00BC1C60" w:rsidR="002D0FE3" w:rsidRPr="00BC1C60">
      <w:pPr>
        <w:ind w:left="6372"/>
        <w:jc w:val="center"/>
        <w:rPr>
          <w:rFonts w:cs="Arial" w:hAnsi="Arial" w:ascii="Arial"/>
          <w:sz w:val="22"/>
          <w:szCs w:val="22"/>
        </w:rPr>
      </w:pPr>
      <w:r w:rsidRPr="00BC1C60">
        <w:rPr>
          <w:rFonts w:cs="Arial" w:hAnsi="Arial" w:ascii="Arial"/>
          <w:sz w:val="22"/>
          <w:szCs w:val="22"/>
        </w:rPr>
        <w:t>Za točnost otpravka</w:t>
      </w:r>
    </w:p>
    <w:p w:rsidRDefault="002D0FE3" w:rsidP="00BC1C60" w:rsidR="002D0FE3" w:rsidRPr="00BC1C60">
      <w:pPr>
        <w:ind w:left="6372"/>
        <w:jc w:val="center"/>
        <w:rPr>
          <w:rFonts w:cs="Arial" w:hAnsi="Arial" w:ascii="Arial"/>
          <w:sz w:val="20"/>
          <w:szCs w:val="20"/>
        </w:rPr>
      </w:pPr>
      <w:r w:rsidRPr="00BC1C60">
        <w:rPr>
          <w:rFonts w:cs="Arial" w:hAnsi="Arial" w:ascii="Arial"/>
          <w:sz w:val="20"/>
          <w:szCs w:val="20"/>
        </w:rPr>
        <w:t>ovlašteni službenik:</w:t>
      </w:r>
    </w:p>
    <w:p w:rsidRDefault="002D0FE3" w:rsidP="00E618D2" w:rsidR="00E618D2" w:rsidRPr="003906A0">
      <w:pPr>
        <w:jc w:val="both"/>
      </w:pPr>
      <w:r>
        <w:t xml:space="preserve"> </w:t>
      </w:r>
    </w:p>
    <w:p w:rsidRDefault="00E618D2" w:rsidP="00E618D2" w:rsidR="00E618D2">
      <w:pPr>
        <w:ind w:firstLine="708"/>
        <w:jc w:val="both"/>
      </w:pPr>
    </w:p>
    <w:p w:rsidRDefault="001D37D8" w:rsidP="00E618D2" w:rsidR="001D37D8">
      <w:pPr>
        <w:jc w:val="both"/>
      </w:pPr>
    </w:p>
    <w:sectPr w:rsidSect="00403C2D" w:rsidR="001D37D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B00" w:rsidR="00271B00">
      <w:r>
        <w:separator/>
      </w:r>
    </w:p>
  </w:endnote>
  <w:endnote w:id="0" w:type="continuationSeparator">
    <w:p w:rsidRDefault="00271B00" w:rsidR="00271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B00" w:rsidR="00271B00">
      <w:r>
        <w:separator/>
      </w:r>
    </w:p>
  </w:footnote>
  <w:footnote w:id="0" w:type="continuationSeparator">
    <w:p w:rsidRDefault="00271B00" w:rsidR="00271B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2D" w:rsidP="00E618D2" w:rsidR="00403C2D">
    <w:pPr>
      <w:pStyle w:val="Zaglavlje"/>
      <w:ind w:right="425"/>
    </w:pPr>
    <w:r>
      <w:tab/>
    </w:r>
    <w:r>
      <w:tab/>
      <w:t>Posl.br. Sp-</w:t>
    </w:r>
    <w:r w:rsidR="00E618D2">
      <w:t>1/16-23</w:t>
    </w:r>
  </w:p>
  <w:p w:rsidRDefault="00403C2D" w:rsidP="004032DB" w:rsidR="00403C2D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2D0FE3">
      <w:rPr>
        <w:noProof/>
      </w:rPr>
      <w:t>- 2 -</w:t>
    </w:r>
    <w:r>
      <w:fldChar w:fldCharType="end"/>
    </w:r>
  </w:p>
  <w:p w:rsidRDefault="005720F8" w:rsidR="00572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69708B"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5B3"/>
    <w:rsid w:val="00014D1C"/>
    <w:rsid w:val="00046982"/>
    <w:rsid w:val="00062EF9"/>
    <w:rsid w:val="00090DF6"/>
    <w:rsid w:val="000A2EAD"/>
    <w:rsid w:val="000B1BDA"/>
    <w:rsid w:val="000E5062"/>
    <w:rsid w:val="00153B1D"/>
    <w:rsid w:val="0019612A"/>
    <w:rsid w:val="001D37D8"/>
    <w:rsid w:val="001D7AC5"/>
    <w:rsid w:val="001F7862"/>
    <w:rsid w:val="00271B00"/>
    <w:rsid w:val="00271BE4"/>
    <w:rsid w:val="002A6795"/>
    <w:rsid w:val="002C3529"/>
    <w:rsid w:val="002C5735"/>
    <w:rsid w:val="002D0FE3"/>
    <w:rsid w:val="002F6E31"/>
    <w:rsid w:val="0034761F"/>
    <w:rsid w:val="00403C2D"/>
    <w:rsid w:val="00433058"/>
    <w:rsid w:val="004458E8"/>
    <w:rsid w:val="004911B4"/>
    <w:rsid w:val="004B2F7A"/>
    <w:rsid w:val="004C67A4"/>
    <w:rsid w:val="004E1A58"/>
    <w:rsid w:val="004F2081"/>
    <w:rsid w:val="004F7902"/>
    <w:rsid w:val="005165B3"/>
    <w:rsid w:val="00527A5B"/>
    <w:rsid w:val="00553DBC"/>
    <w:rsid w:val="00571FBC"/>
    <w:rsid w:val="005720F8"/>
    <w:rsid w:val="005960E9"/>
    <w:rsid w:val="005A0F57"/>
    <w:rsid w:val="005F6F3F"/>
    <w:rsid w:val="00604F2F"/>
    <w:rsid w:val="00610E8C"/>
    <w:rsid w:val="00694294"/>
    <w:rsid w:val="0069708B"/>
    <w:rsid w:val="006D4169"/>
    <w:rsid w:val="00733266"/>
    <w:rsid w:val="00770A74"/>
    <w:rsid w:val="0077135E"/>
    <w:rsid w:val="0078522A"/>
    <w:rsid w:val="007E3E01"/>
    <w:rsid w:val="00893E5B"/>
    <w:rsid w:val="008A396C"/>
    <w:rsid w:val="008F51C4"/>
    <w:rsid w:val="009344F3"/>
    <w:rsid w:val="009806FC"/>
    <w:rsid w:val="009A1242"/>
    <w:rsid w:val="009C168F"/>
    <w:rsid w:val="009C75F2"/>
    <w:rsid w:val="009E005D"/>
    <w:rsid w:val="009E32D6"/>
    <w:rsid w:val="00A70271"/>
    <w:rsid w:val="00AB42B4"/>
    <w:rsid w:val="00AC1F07"/>
    <w:rsid w:val="00AF4AE0"/>
    <w:rsid w:val="00AF7E30"/>
    <w:rsid w:val="00B61E5C"/>
    <w:rsid w:val="00B961F0"/>
    <w:rsid w:val="00BD68AB"/>
    <w:rsid w:val="00BE2302"/>
    <w:rsid w:val="00BE5180"/>
    <w:rsid w:val="00C373CC"/>
    <w:rsid w:val="00C44282"/>
    <w:rsid w:val="00D970EA"/>
    <w:rsid w:val="00E618D2"/>
    <w:rsid w:val="00EC39FE"/>
    <w:rsid w:val="00ED3CAD"/>
    <w:rsid w:val="00ED7405"/>
    <w:rsid w:val="00F12A5F"/>
    <w:rsid w:val="00F27FFE"/>
    <w:rsid w:val="00F5360F"/>
    <w:rsid w:val="00F6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403C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4F7902"/>
    <w:rPr>
      <w:b/>
      <w:sz w:val="24"/>
    </w:rPr>
  </w:style>
  <w:style w:customStyle="1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403C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Jurčić</izvorni_sadrzaj>
    <derivirana_varijabla naziv="DomainObject.Predmet.StrankaFormated_1">  Željko Jurčić</derivirana_varijabla>
  </DomainObject.Predmet.StrankaFormated>
  <DomainObject.Predmet.StrankaFormatedOIB>
    <izvorni_sadrzaj>  Željko Jurčić, OIB 44125887803</izvorni_sadrzaj>
    <derivirana_varijabla naziv="DomainObject.Predmet.StrankaFormatedOIB_1">  Željko Jurčić, OIB 44125887803</derivirana_varijabla>
  </DomainObject.Predmet.StrankaFormatedOIB>
  <DomainObject.Predmet.StrankaFormatedWithAdress>
    <izvorni_sadrzaj> Željko Jurčić, Naselje Curak 69, 47250 Duga Resa</izvorni_sadrzaj>
    <derivirana_varijabla naziv="DomainObject.Predmet.StrankaFormatedWithAdress_1"> Željko Jurčić, Naselje Curak 69, 47250 Duga Resa</derivirana_varijabla>
  </DomainObject.Predmet.StrankaFormatedWithAdress>
  <DomainObject.Predmet.StrankaFormatedWithAdressOIB>
    <izvorni_sadrzaj> Željko Jurčić, OIB 44125887803, Naselje Curak 69, 47250 Duga Resa</izvorni_sadrzaj>
    <derivirana_varijabla naziv="DomainObject.Predmet.StrankaFormatedWithAdressOIB_1"> Željko Jurčić, OIB 44125887803, Naselje Curak 69, 47250 Duga Resa</derivirana_varijabla>
  </DomainObject.Predmet.StrankaFormatedWithAdressOIB>
  <DomainObject.Predmet.StrankaWithAdress>
    <izvorni_sadrzaj>Željko Jurčić Naselje Curak 69,47250 Duga Resa</izvorni_sadrzaj>
    <derivirana_varijabla naziv="DomainObject.Predmet.StrankaWithAdress_1">Željko Jurčić Naselje Curak 69,47250 Duga Resa</derivirana_varijabla>
  </DomainObject.Predmet.StrankaWithAdress>
  <DomainObject.Predmet.StrankaWithAdressOIB>
    <izvorni_sadrzaj>Željko Jurčić, OIB 44125887803, Naselje Curak 69,47250 Duga Resa</izvorni_sadrzaj>
    <derivirana_varijabla naziv="DomainObject.Predmet.StrankaWithAdressOIB_1">Željko Jurčić, OIB 44125887803, Naselje Curak 69,47250 Duga Resa</derivirana_varijabla>
  </DomainObject.Predmet.StrankaWithAdressOIB>
  <DomainObject.Predmet.StrankaNazivFormated>
    <izvorni_sadrzaj>Željko Jurčić</izvorni_sadrzaj>
    <derivirana_varijabla naziv="DomainObject.Predmet.StrankaNazivFormated_1">Željko Jurčić</derivirana_varijabla>
  </DomainObject.Predmet.StrankaNazivFormated>
  <DomainObject.Predmet.StrankaNazivFormatedOIB>
    <izvorni_sadrzaj>Željko Jurčić, OIB 44125887803</izvorni_sadrzaj>
    <derivirana_varijabla naziv="DomainObject.Predmet.StrankaNazivFormatedOIB_1">Željko Jurčić, OIB 44125887803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Željko Jurčić</item>
    </izvorni_sadrzaj>
    <derivirana_varijabla naziv="DomainObject.Predmet.StrankaListFormated_1">
      <item>Željko Jurčić</item>
    </derivirana_varijabla>
  </DomainObject.Predmet.StrankaListFormated>
  <DomainObject.Predmet.StrankaListFormatedOIB>
    <izvorni_sadrzaj>
      <item>Željko Jurčić, OIB 44125887803</item>
    </izvorni_sadrzaj>
    <derivirana_varijabla naziv="DomainObject.Predmet.StrankaListFormatedOIB_1">
      <item>Željko Jurčić, OIB 44125887803</item>
    </derivirana_varijabla>
  </DomainObject.Predmet.StrankaListFormatedOIB>
  <DomainObject.Predmet.StrankaListFormatedWithAdress>
    <izvorni_sadrzaj>
      <item>Željko Jurčić, Naselje Curak 69, 47250 Duga Resa</item>
    </izvorni_sadrzaj>
    <derivirana_varijabla naziv="DomainObject.Predmet.StrankaListFormatedWithAdress_1">
      <item>Željko Jurčić, Naselje Curak 69, 47250 Duga Resa</item>
    </derivirana_varijabla>
  </DomainObject.Predmet.StrankaListFormatedWithAdress>
  <DomainObject.Predmet.StrankaListFormatedWithAdressOIB>
    <izvorni_sadrzaj>
      <item>Željko Jurčić, OIB 44125887803, Naselje Curak 69, 47250 Duga Resa</item>
    </izvorni_sadrzaj>
    <derivirana_varijabla naziv="DomainObject.Predmet.StrankaListFormatedWithAdressOIB_1">
      <item>Željko Jurčić, OIB 44125887803, Naselje Curak 69, 47250 Duga Resa</item>
    </derivirana_varijabla>
  </DomainObject.Predmet.StrankaListFormatedWithAdressOIB>
  <DomainObject.Predmet.StrankaListNazivFormated>
    <izvorni_sadrzaj>
      <item>Željko Jurčić</item>
    </izvorni_sadrzaj>
    <derivirana_varijabla naziv="DomainObject.Predmet.StrankaListNazivFormated_1">
      <item>Željko Jurčić</item>
    </derivirana_varijabla>
  </DomainObject.Predmet.StrankaListNazivFormated>
  <DomainObject.Predmet.StrankaListNazivFormatedOIB>
    <izvorni_sadrzaj>
      <item>Željko Jurčić, OIB 44125887803</item>
    </izvorni_sadrzaj>
    <derivirana_varijabla naziv="DomainObject.Predmet.StrankaListNazivFormatedOIB_1">
      <item>Željko Jurčić, OIB 44125887803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Formated_1">
      <item>Mladen Lončar</item>
      <item>Croatia osiguranje d.d., Filijala Karlovac</item>
      <item>FINA ZAGREB</item>
      <item>FINA - Podružnica Karlovac</item>
    </derivirana_varijabla>
  </DomainObject.Predmet.OstaliListFormated>
  <DomainObject.Predmet.OstaliListFormatedOIB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FormatedOIB_1">
      <item>Mladen Lončar</item>
      <item>Croatia osiguranje d.d., Filijala Karlovac</item>
      <item>FINA ZAGREB</item>
      <item>FINA - Podružnica Karlovac</item>
    </derivirana_varijabla>
  </DomainObject.Predmet.OstaliListFormatedOIB>
  <DomainObject.Predmet.OstaliListFormatedWithAdress>
    <izvorni_sadrzaj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izvorni_sadrzaj>
    <derivirana_varijabla naziv="DomainObject.Predmet.OstaliListFormatedWithAdress_1"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derivirana_varijabla>
  </DomainObject.Predmet.OstaliListFormatedWithAdress>
  <DomainObject.Predmet.OstaliListFormatedWithAdressOIB>
    <izvorni_sadrzaj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izvorni_sadrzaj>
    <derivirana_varijabla naziv="DomainObject.Predmet.OstaliListFormatedWithAdressOIB_1"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derivirana_varijabla>
  </DomainObject.Predmet.OstaliListFormatedWithAdressOIB>
  <DomainObject.Predmet.OstaliListNazivFormated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NazivFormated_1">
      <item>Mladen Lončar</item>
      <item>Croatia osiguranje d.d., Filijala Karlovac</item>
      <item>FINA ZAGREB</item>
      <item>FINA - Podružnica Karlovac</item>
    </derivirana_varijabla>
  </DomainObject.Predmet.OstaliListNazivFormated>
  <DomainObject.Predmet.OstaliListNazivFormatedOIB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NazivFormatedOIB_1">
      <item>Mladen Lončar</item>
      <item>Croatia osiguranje d.d., Filijala Karlovac</item>
      <item>FINA ZAGREB</item>
      <item>FINA - Podružnica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Jurčić</izvorni_sadrzaj>
    <derivirana_varijabla naziv="DomainObject.Predmet.StrankaIDrugi_1">Željko Jurčić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Jurčić, OIB 44125887803, Naselje Curak 69, 47250 Duga Resa</izvorni_sadrzaj>
    <derivirana_varijabla naziv="DomainObject.Predmet.StrankaIDrugiAdressOIB_1">Željko Jurčić, OIB 44125887803, Naselje Curak 69, 47250 Duga Resa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Jurčić</item>
      <item>Mladen Lončar</item>
      <item>Croatia osiguranje d.d., Filijala Karlovac</item>
      <item>FINA ZAGREB</item>
      <item>FINA - Podružnica Karlovac</item>
    </izvorni_sadrzaj>
    <derivirana_varijabla naziv="DomainObject.Predmet.SudioniciListNaziv_1">
      <item>Željko Jurčić</item>
      <item>Mladen Lončar</item>
      <item>Croatia osiguranje d.d., Filijala Karlovac</item>
      <item>FINA ZAGREB</item>
      <item>FINA - Podružnica Karlovac</item>
    </derivirana_varijabla>
  </DomainObject.Predmet.SudioniciListNaziv>
  <DomainObject.Predmet.SudioniciListAdressOIB>
    <izvorni_sadrzaj>
      <item>Željko Jurčić, OIB 44125887803, Naselje Curak 69,47250 Duga Resa</item>
      <item>Mladen Lončar, Brajšina 30,51000 Rijeka</item>
      <item>Croatia osiguranje d.d., Filijala Karlovac, Trg P. Zrinskog 2,47000 Karlovac</item>
      <item>FINA ZAGREB, Ul. grada Vukovara 70,10000 Zagreb</item>
      <item>FINA - Podružnica Karlovac, Pavla Vitezovića 1,47000 Karlovac</item>
    </izvorni_sadrzaj>
    <derivirana_varijabla naziv="DomainObject.Predmet.SudioniciListAdressOIB_1">
      <item>Željko Jurčić, OIB 44125887803, Naselje Curak 69,47250 Duga Resa</item>
      <item>Mladen Lončar, Brajšina 30,51000 Rijeka</item>
      <item>Croatia osiguranje d.d., Filijala Karlovac, Trg P. Zrinskog 2,47000 Karlovac</item>
      <item>FINA ZAGREB, Ul. grada Vukovara 70,10000 Zagreb</item>
      <item>FINA - Podružnica Karlovac,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44125887803</item>
      <item>, OIB null</item>
      <item>, OIB null</item>
      <item>, OIB null</item>
      <item>, OIB null</item>
    </izvorni_sadrzaj>
    <derivirana_varijabla naziv="DomainObject.Predmet.SudioniciListNazivOIB_1">
      <item>, OIB 44125887803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2FC15-A5EF-4AB3-9BA4-C73FA4C5C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377</properties:Words>
  <properties:Characters>2036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2017-07-25T12:22:00Z</dcterms:created>
  <dc:creator>ljmarkovic</dc:creator>
  <cp:lastModifiedBy>wsadmin</cp:lastModifiedBy>
  <cp:lastPrinted>2017-07-26T05:54:00Z</cp:lastPrinted>
  <dcterms:modified xmlns:xsi="http://www.w3.org/2001/XMLSchema-instance" xsi:type="dcterms:W3CDTF">2017-07-26T06:00:00Z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