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ad5a" w14:paraId="280ad5a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F015F0">
        <w:rPr>
          <w:lang w:val="hr-HR"/>
        </w:rPr>
        <w:t>368</w:t>
      </w:r>
      <w:r w:rsidR="00462E04" w:rsidRPr="004335BB">
        <w:rPr>
          <w:lang w:val="hr-HR"/>
        </w:rPr>
        <w:t>/</w:t>
      </w:r>
      <w:r w:rsidR="00BC30E7">
        <w:rPr>
          <w:lang w:val="hr-HR"/>
        </w:rPr>
        <w:t>201</w:t>
      </w:r>
      <w:r w:rsidR="00F015F0">
        <w:rPr>
          <w:lang w:val="hr-HR"/>
        </w:rPr>
        <w:t>3</w:t>
      </w:r>
      <w:r w:rsidR="00462E04" w:rsidRPr="004335BB">
        <w:rPr>
          <w:lang w:val="hr-HR"/>
        </w:rPr>
        <w:t>-</w:t>
      </w:r>
      <w:r w:rsidR="00F015F0">
        <w:rPr>
          <w:lang w:val="hr-HR"/>
        </w:rPr>
        <w:t>189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280656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>Trgovački sud u Zadru</w:t>
      </w:r>
      <w:r w:rsidR="006649A8">
        <w:rPr>
          <w:lang w:val="hr-HR"/>
        </w:rPr>
        <w:t xml:space="preserve"> </w:t>
      </w:r>
      <w:r w:rsidR="006649A8" w:rsidRPr="001018AB">
        <w:t>(OIB:</w:t>
      </w:r>
      <w:r w:rsidR="006649A8" w:rsidRPr="001018AB">
        <w:rPr>
          <w:lang w:eastAsia="hr-HR"/>
        </w:rPr>
        <w:t xml:space="preserve"> 39670464653) </w:t>
      </w:r>
      <w:r w:rsidRPr="0023721E">
        <w:rPr>
          <w:lang w:val="hr-HR"/>
        </w:rPr>
        <w:t xml:space="preserve">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</w:t>
      </w:r>
      <w:proofErr w:type="spellStart"/>
      <w:r w:rsidRPr="0023721E">
        <w:rPr>
          <w:lang w:val="hr-HR"/>
        </w:rPr>
        <w:t>Bajlo</w:t>
      </w:r>
      <w:proofErr w:type="spellEnd"/>
      <w:r w:rsidRPr="0023721E">
        <w:rPr>
          <w:lang w:val="hr-HR"/>
        </w:rPr>
        <w:t xml:space="preserve"> u stečajnom postupku nad </w:t>
      </w:r>
      <w:r w:rsidR="00F015F0">
        <w:rPr>
          <w:lang w:val="hr-HR"/>
        </w:rPr>
        <w:t xml:space="preserve">stečajnom masom stečajnog dužnika Stečajna masa iza </w:t>
      </w:r>
      <w:r w:rsidR="00F015F0">
        <w:t>MERIDIJAN YACHTING</w:t>
      </w:r>
      <w:r w:rsidR="00DA48FF" w:rsidRPr="008D2FCF">
        <w:t xml:space="preserve"> </w:t>
      </w:r>
      <w:proofErr w:type="spellStart"/>
      <w:r w:rsidR="00DA48FF" w:rsidRPr="008D2FCF">
        <w:t>d.o.o</w:t>
      </w:r>
      <w:proofErr w:type="spellEnd"/>
      <w:r w:rsidR="00DA48FF" w:rsidRPr="008D2FCF">
        <w:t xml:space="preserve">. </w:t>
      </w:r>
      <w:r w:rsidR="00F015F0">
        <w:t>"</w:t>
      </w:r>
      <w:proofErr w:type="gramStart"/>
      <w:r w:rsidR="00DA48FF" w:rsidRPr="008D2FCF">
        <w:t>u</w:t>
      </w:r>
      <w:proofErr w:type="gramEnd"/>
      <w:r w:rsidR="00DA48FF" w:rsidRPr="008D2FCF">
        <w:t xml:space="preserve"> </w:t>
      </w:r>
      <w:proofErr w:type="spellStart"/>
      <w:r w:rsidR="00DA48FF" w:rsidRPr="008D2FCF">
        <w:t>stečaju</w:t>
      </w:r>
      <w:proofErr w:type="spellEnd"/>
      <w:r w:rsidR="00F015F0">
        <w:t>"</w:t>
      </w:r>
      <w:r w:rsidR="00DA48FF" w:rsidRPr="008D2FCF">
        <w:t xml:space="preserve">, </w:t>
      </w:r>
      <w:proofErr w:type="spellStart"/>
      <w:r w:rsidR="00F015F0">
        <w:t>Pag</w:t>
      </w:r>
      <w:proofErr w:type="spellEnd"/>
      <w:r w:rsidR="00DA48FF" w:rsidRPr="008D2FCF">
        <w:t xml:space="preserve">, </w:t>
      </w:r>
      <w:proofErr w:type="spellStart"/>
      <w:r w:rsidR="00F015F0">
        <w:t>Šimuni</w:t>
      </w:r>
      <w:proofErr w:type="spellEnd"/>
      <w:r w:rsidR="00F015F0">
        <w:t xml:space="preserve"> 142</w:t>
      </w:r>
      <w:r w:rsidR="00DA48FF" w:rsidRPr="008D2FCF">
        <w:t xml:space="preserve">, OIB: </w:t>
      </w:r>
      <w:r w:rsidR="00F015F0">
        <w:t>20399349745</w:t>
      </w:r>
      <w:r w:rsidR="00DA48FF" w:rsidRPr="008D2FCF">
        <w:t xml:space="preserve">, </w:t>
      </w:r>
      <w:proofErr w:type="spellStart"/>
      <w:r w:rsidR="00DA48FF" w:rsidRPr="008D2FCF">
        <w:t>zastupanom</w:t>
      </w:r>
      <w:proofErr w:type="spellEnd"/>
      <w:r w:rsidR="00DA48FF" w:rsidRPr="008D2FCF">
        <w:t xml:space="preserve"> </w:t>
      </w:r>
      <w:proofErr w:type="spellStart"/>
      <w:r w:rsidR="00DA48FF" w:rsidRPr="008D2FCF">
        <w:t>po</w:t>
      </w:r>
      <w:proofErr w:type="spellEnd"/>
      <w:r w:rsidR="00DA48FF" w:rsidRPr="008D2FCF">
        <w:t xml:space="preserve"> </w:t>
      </w:r>
      <w:proofErr w:type="spellStart"/>
      <w:r w:rsidR="00DA48FF" w:rsidRPr="008D2FCF">
        <w:t>stečajnom</w:t>
      </w:r>
      <w:proofErr w:type="spellEnd"/>
      <w:r w:rsidR="00DA48FF" w:rsidRPr="008D2FCF">
        <w:t xml:space="preserve"> </w:t>
      </w:r>
      <w:proofErr w:type="spellStart"/>
      <w:r w:rsidR="00DA48FF" w:rsidRPr="008D2FCF">
        <w:t>upravitelju</w:t>
      </w:r>
      <w:proofErr w:type="spellEnd"/>
      <w:r w:rsidR="00DA48FF" w:rsidRPr="008D2FCF">
        <w:t xml:space="preserve"> </w:t>
      </w:r>
      <w:proofErr w:type="spellStart"/>
      <w:r w:rsidR="00F015F0">
        <w:t>Milanu</w:t>
      </w:r>
      <w:proofErr w:type="spellEnd"/>
      <w:r w:rsidR="00F015F0">
        <w:t xml:space="preserve"> </w:t>
      </w:r>
      <w:proofErr w:type="spellStart"/>
      <w:r w:rsidR="00F015F0">
        <w:t>Ljubičiću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792F75">
        <w:rPr>
          <w:lang w:val="hr-HR"/>
        </w:rPr>
        <w:t>30.</w:t>
      </w:r>
      <w:r w:rsidR="00A54E8C">
        <w:rPr>
          <w:lang w:val="hr-HR"/>
        </w:rPr>
        <w:t xml:space="preserve"> </w:t>
      </w:r>
      <w:r w:rsidR="00F015F0">
        <w:rPr>
          <w:lang w:val="hr-HR"/>
        </w:rPr>
        <w:t>listopada</w:t>
      </w:r>
      <w:r w:rsidR="006649A8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5B6929" w:rsidP="006655DC" w:rsidR="005B6929" w:rsidRPr="0023721E">
      <w:pPr>
        <w:jc w:val="center"/>
        <w:rPr>
          <w:bCs/>
          <w:lang w:val="hr-HR"/>
        </w:rPr>
      </w:pPr>
    </w:p>
    <w:p w:rsidRDefault="005B6929" w:rsidP="00337A24" w:rsidR="005B6929">
      <w:pPr>
        <w:ind w:firstLine="708"/>
        <w:jc w:val="both"/>
        <w:rPr>
          <w:lang w:val="hr-HR"/>
        </w:rPr>
      </w:pPr>
      <w:r w:rsidRPr="00337A24">
        <w:rPr>
          <w:lang w:val="hr-HR"/>
        </w:rPr>
        <w:t xml:space="preserve">I. </w:t>
      </w:r>
      <w:r w:rsidR="00773738" w:rsidRPr="00337A24">
        <w:rPr>
          <w:lang w:val="hr-HR"/>
        </w:rPr>
        <w:t xml:space="preserve"> </w:t>
      </w:r>
      <w:r w:rsidR="004335BB" w:rsidRPr="00337A24">
        <w:rPr>
          <w:lang w:val="hr-HR"/>
        </w:rPr>
        <w:t>Nekretnina</w:t>
      </w:r>
      <w:r w:rsidR="004335BB" w:rsidRPr="0023721E">
        <w:rPr>
          <w:lang w:val="hr-HR"/>
        </w:rPr>
        <w:t xml:space="preserve"> stečajnog dužnika</w:t>
      </w:r>
      <w:r w:rsidR="00347200">
        <w:rPr>
          <w:lang w:val="hr-HR"/>
        </w:rPr>
        <w:t xml:space="preserve"> i to:</w:t>
      </w:r>
    </w:p>
    <w:p w:rsidRDefault="005B6929" w:rsidP="005B6929" w:rsidR="005B6929">
      <w:pPr>
        <w:jc w:val="both"/>
        <w:rPr>
          <w:lang w:val="hr-HR"/>
        </w:rPr>
      </w:pPr>
    </w:p>
    <w:p w:rsidRDefault="00F015F0" w:rsidP="00DA48FF" w:rsidR="004335BB" w:rsidRPr="005B6929">
      <w:pPr>
        <w:pStyle w:val="Odlomakpopisa"/>
        <w:numPr>
          <w:ilvl w:val="0"/>
          <w:numId w:val="3"/>
        </w:numPr>
        <w:jc w:val="both"/>
      </w:pPr>
      <w:r>
        <w:t xml:space="preserve">zk.ul.br. 13195 </w:t>
      </w:r>
      <w:proofErr w:type="spellStart"/>
      <w:r>
        <w:t>za</w:t>
      </w:r>
      <w:proofErr w:type="spellEnd"/>
      <w:r>
        <w:t xml:space="preserve">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Zadar</w:t>
      </w:r>
      <w:proofErr w:type="spellEnd"/>
      <w:r>
        <w:t xml:space="preserve"> </w:t>
      </w:r>
      <w:proofErr w:type="spellStart"/>
      <w:r w:rsidR="00DA48FF" w:rsidRPr="008D2FCF">
        <w:t>kat</w:t>
      </w:r>
      <w:proofErr w:type="spellEnd"/>
      <w:r w:rsidR="00DA48FF" w:rsidRPr="008D2FCF">
        <w:t xml:space="preserve">. </w:t>
      </w:r>
      <w:proofErr w:type="spellStart"/>
      <w:proofErr w:type="gramStart"/>
      <w:r w:rsidR="00DA48FF" w:rsidRPr="008D2FCF">
        <w:t>čest</w:t>
      </w:r>
      <w:proofErr w:type="spellEnd"/>
      <w:proofErr w:type="gramEnd"/>
      <w:r w:rsidR="00DA48FF" w:rsidRPr="008D2FCF">
        <w:t>.</w:t>
      </w:r>
      <w:r>
        <w:t xml:space="preserve"> </w:t>
      </w:r>
      <w:proofErr w:type="spellStart"/>
      <w:proofErr w:type="gramStart"/>
      <w:r>
        <w:t>zem</w:t>
      </w:r>
      <w:proofErr w:type="spellEnd"/>
      <w:proofErr w:type="gramEnd"/>
      <w:r>
        <w:t>.</w:t>
      </w:r>
      <w:r w:rsidR="00DA48FF" w:rsidRPr="008D2FCF">
        <w:t xml:space="preserve"> </w:t>
      </w:r>
      <w:r>
        <w:t>334</w:t>
      </w:r>
      <w:r w:rsidR="00DA48FF" w:rsidRPr="008D2FCF">
        <w:t>/1</w:t>
      </w:r>
      <w:r>
        <w:t xml:space="preserve"> </w:t>
      </w:r>
      <w:proofErr w:type="spellStart"/>
      <w:r>
        <w:t>etaža</w:t>
      </w:r>
      <w:proofErr w:type="spellEnd"/>
      <w:r>
        <w:t xml:space="preserve"> 6 (E6, 16/1000)</w:t>
      </w:r>
      <w:r w:rsidR="00DA48FF" w:rsidRPr="008D2FCF">
        <w:t xml:space="preserve"> </w:t>
      </w:r>
      <w:proofErr w:type="spellStart"/>
      <w:r w:rsidR="00DA48FF" w:rsidRPr="008D2FCF">
        <w:t>površine</w:t>
      </w:r>
      <w:proofErr w:type="spellEnd"/>
      <w:r w:rsidR="00DA48FF" w:rsidRPr="008D2FCF">
        <w:t xml:space="preserve"> </w:t>
      </w:r>
      <w:r>
        <w:t>41,3</w:t>
      </w:r>
      <w:r w:rsidR="00DA48FF" w:rsidRPr="008D2FCF">
        <w:t xml:space="preserve"> m2, u </w:t>
      </w:r>
      <w:proofErr w:type="spellStart"/>
      <w:r w:rsidR="00DA48FF" w:rsidRPr="008D2FCF">
        <w:t>naravi</w:t>
      </w:r>
      <w:proofErr w:type="spellEnd"/>
      <w:r w:rsidR="00DA48FF" w:rsidRPr="008D2FCF"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iza</w:t>
      </w:r>
      <w:proofErr w:type="spellEnd"/>
      <w:r>
        <w:t xml:space="preserve"> MERIDIJAN YACHTING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Zadar</w:t>
      </w:r>
      <w:proofErr w:type="spellEnd"/>
      <w:r>
        <w:t xml:space="preserve"> "u </w:t>
      </w:r>
      <w:proofErr w:type="spellStart"/>
      <w:r>
        <w:t>stečaju</w:t>
      </w:r>
      <w:proofErr w:type="spellEnd"/>
      <w:r>
        <w:t>"</w:t>
      </w:r>
      <w:r w:rsidR="00DA48FF" w:rsidRPr="00DA48FF">
        <w:rPr>
          <w:lang w:val="hr-HR"/>
        </w:rPr>
        <w:t xml:space="preserve"> </w:t>
      </w:r>
      <w:r w:rsidR="004335BB" w:rsidRPr="00DA48FF">
        <w:rPr>
          <w:lang w:val="hr-HR"/>
        </w:rPr>
        <w:t xml:space="preserve">predaje se u posjed kupcu </w:t>
      </w:r>
      <w:r>
        <w:t xml:space="preserve">ERSTE&amp;STEIERMARKISCHE BANK </w:t>
      </w:r>
      <w:proofErr w:type="spellStart"/>
      <w:r>
        <w:t>d.d</w:t>
      </w:r>
      <w:proofErr w:type="spellEnd"/>
      <w:r w:rsidR="00DA48FF" w:rsidRPr="008D2FCF">
        <w:t xml:space="preserve">., </w:t>
      </w:r>
      <w:r>
        <w:t>Rijeka</w:t>
      </w:r>
      <w:r w:rsidR="00DA48FF" w:rsidRPr="008D2FCF">
        <w:t xml:space="preserve">, </w:t>
      </w:r>
      <w:proofErr w:type="spellStart"/>
      <w:r>
        <w:t>Jadranski</w:t>
      </w:r>
      <w:proofErr w:type="spellEnd"/>
      <w:r>
        <w:t xml:space="preserve"> </w:t>
      </w:r>
      <w:proofErr w:type="spellStart"/>
      <w:r>
        <w:t>trg</w:t>
      </w:r>
      <w:proofErr w:type="spellEnd"/>
      <w:r>
        <w:t xml:space="preserve"> 3a</w:t>
      </w:r>
      <w:r w:rsidR="00DA48FF" w:rsidRPr="008D2FCF">
        <w:t xml:space="preserve">, OIB: </w:t>
      </w:r>
      <w:r>
        <w:t>23057039320</w:t>
      </w:r>
      <w:r w:rsidR="004335BB" w:rsidRPr="00DA48FF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F015F0" w:rsidRPr="00F015F0">
        <w:t xml:space="preserve">ERSTE&amp;STEIERMARKISCHE BANK </w:t>
      </w:r>
      <w:proofErr w:type="spellStart"/>
      <w:r w:rsidR="00F015F0" w:rsidRPr="00F015F0">
        <w:t>d.d</w:t>
      </w:r>
      <w:proofErr w:type="spellEnd"/>
      <w:r w:rsidR="00F015F0" w:rsidRPr="00F015F0">
        <w:t xml:space="preserve">., Rijeka, </w:t>
      </w:r>
      <w:proofErr w:type="spellStart"/>
      <w:r w:rsidR="00F015F0" w:rsidRPr="00F015F0">
        <w:t>Jadranski</w:t>
      </w:r>
      <w:proofErr w:type="spellEnd"/>
      <w:r w:rsidR="00F015F0" w:rsidRPr="00F015F0">
        <w:t xml:space="preserve"> </w:t>
      </w:r>
      <w:proofErr w:type="spellStart"/>
      <w:r w:rsidR="00F015F0" w:rsidRPr="00F015F0">
        <w:t>trg</w:t>
      </w:r>
      <w:proofErr w:type="spellEnd"/>
      <w:r w:rsidR="00F015F0" w:rsidRPr="00F015F0">
        <w:t xml:space="preserve"> 3a, OIB: 23057039320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Pr="0023721E">
        <w:rPr>
          <w:lang w:val="hr-HR"/>
        </w:rPr>
        <w:t>u</w:t>
      </w:r>
      <w:r w:rsidR="004335BB" w:rsidRPr="0023721E">
        <w:rPr>
          <w:lang w:val="hr-HR"/>
        </w:rPr>
        <w:t xml:space="preserve"> zemljišnoj knjizi predmetnu </w:t>
      </w:r>
      <w:proofErr w:type="gramStart"/>
      <w:r w:rsidR="004335BB" w:rsidRPr="0023721E">
        <w:rPr>
          <w:lang w:val="hr-HR"/>
        </w:rPr>
        <w:t xml:space="preserve">nekretninu </w:t>
      </w:r>
      <w:r w:rsidRPr="0023721E">
        <w:rPr>
          <w:lang w:val="hr-HR"/>
        </w:rPr>
        <w:t xml:space="preserve"> upiše</w:t>
      </w:r>
      <w:proofErr w:type="gramEnd"/>
      <w:r w:rsidRPr="0023721E">
        <w:rPr>
          <w:lang w:val="hr-HR"/>
        </w:rPr>
        <w:t xml:space="preserve"> kao svoje vlasništvo. </w:t>
      </w:r>
      <w:r w:rsidR="006649A8">
        <w:rPr>
          <w:lang w:val="hr-HR"/>
        </w:rPr>
        <w:t xml:space="preserve"> </w:t>
      </w:r>
      <w:r w:rsidR="00280656">
        <w:rPr>
          <w:lang w:val="hr-HR"/>
        </w:rPr>
        <w:t xml:space="preserve"> </w:t>
      </w:r>
    </w:p>
    <w:p w:rsidRDefault="00347200" w:rsidP="00347200" w:rsidR="00347200">
      <w:pPr>
        <w:jc w:val="both"/>
        <w:rPr>
          <w:lang w:val="hr-HR"/>
        </w:rPr>
      </w:pPr>
    </w:p>
    <w:p w:rsidRDefault="000A6077" w:rsidP="00347200" w:rsidR="00347200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III. Određuje se brisanje </w:t>
      </w:r>
      <w:r w:rsidR="00E915FE" w:rsidRPr="0023721E">
        <w:rPr>
          <w:lang w:val="hr-HR"/>
        </w:rPr>
        <w:t xml:space="preserve">svih </w:t>
      </w:r>
      <w:proofErr w:type="spellStart"/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proofErr w:type="spellEnd"/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792F75">
        <w:rPr>
          <w:lang w:val="hr-HR"/>
        </w:rPr>
        <w:t xml:space="preserve"> nekretnine iz točke I. ovog rješenja i to: Z-14195/06</w:t>
      </w:r>
    </w:p>
    <w:p w:rsidRDefault="00BC30E7" w:rsidP="000A6077" w:rsidR="00BC30E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4335BB" w:rsidR="00792F75">
      <w:pPr>
        <w:jc w:val="both"/>
      </w:pPr>
      <w:r w:rsidRPr="0023721E">
        <w:rPr>
          <w:lang w:val="hr-HR"/>
        </w:rPr>
        <w:tab/>
      </w:r>
      <w:r w:rsidR="00792F75">
        <w:rPr>
          <w:lang w:val="hr-HR"/>
        </w:rPr>
        <w:t xml:space="preserve">Rješenjem ovog suda od 2. travnja 2015. pod poslovnim brojem St- 368/13-133 </w:t>
      </w:r>
      <w:r w:rsidR="0096208C" w:rsidRPr="0096208C">
        <w:t xml:space="preserve">ERSTE&amp;STEIERMARKISCHE BANK </w:t>
      </w:r>
      <w:proofErr w:type="spellStart"/>
      <w:r w:rsidR="0096208C" w:rsidRPr="0096208C">
        <w:t>d.d</w:t>
      </w:r>
      <w:proofErr w:type="spellEnd"/>
      <w:r w:rsidR="0096208C" w:rsidRPr="0096208C">
        <w:t xml:space="preserve">., Rijeka, </w:t>
      </w:r>
      <w:proofErr w:type="spellStart"/>
      <w:r w:rsidR="0096208C" w:rsidRPr="0096208C">
        <w:t>Jadranski</w:t>
      </w:r>
      <w:proofErr w:type="spellEnd"/>
      <w:r w:rsidR="0096208C" w:rsidRPr="0096208C">
        <w:t xml:space="preserve"> </w:t>
      </w:r>
      <w:proofErr w:type="spellStart"/>
      <w:r w:rsidR="0096208C" w:rsidRPr="0096208C">
        <w:t>trg</w:t>
      </w:r>
      <w:proofErr w:type="spellEnd"/>
      <w:r w:rsidR="0096208C" w:rsidRPr="0096208C">
        <w:t xml:space="preserve"> 3a, OIB: 23057039320</w:t>
      </w:r>
      <w:r w:rsidR="00792F75">
        <w:t xml:space="preserve"> </w:t>
      </w:r>
      <w:proofErr w:type="spellStart"/>
      <w:r w:rsidR="00792F75">
        <w:t>dosuđena</w:t>
      </w:r>
      <w:proofErr w:type="spellEnd"/>
      <w:r w:rsidR="00792F75">
        <w:t xml:space="preserve"> je </w:t>
      </w:r>
      <w:proofErr w:type="spellStart"/>
      <w:r w:rsidR="00792F75">
        <w:t>nekretnina</w:t>
      </w:r>
      <w:proofErr w:type="spellEnd"/>
      <w:r w:rsidR="00792F75">
        <w:t xml:space="preserve"> </w:t>
      </w:r>
      <w:proofErr w:type="spellStart"/>
      <w:r w:rsidR="00792F75">
        <w:t>iz</w:t>
      </w:r>
      <w:proofErr w:type="spellEnd"/>
      <w:r w:rsidR="00792F75">
        <w:t xml:space="preserve"> </w:t>
      </w:r>
      <w:proofErr w:type="spellStart"/>
      <w:r w:rsidR="00792F75">
        <w:t>točke</w:t>
      </w:r>
      <w:proofErr w:type="spellEnd"/>
      <w:r w:rsidR="00792F75">
        <w:t xml:space="preserve"> I. </w:t>
      </w:r>
      <w:proofErr w:type="spellStart"/>
      <w:r w:rsidR="00792F75">
        <w:t>ovog</w:t>
      </w:r>
      <w:proofErr w:type="spellEnd"/>
      <w:r w:rsidR="00792F75">
        <w:t xml:space="preserve"> </w:t>
      </w:r>
      <w:proofErr w:type="spellStart"/>
      <w:r w:rsidR="00792F75">
        <w:t>zaključka</w:t>
      </w:r>
      <w:proofErr w:type="spellEnd"/>
      <w:r w:rsidR="00792F75">
        <w:t xml:space="preserve">. </w:t>
      </w:r>
    </w:p>
    <w:p w:rsidRDefault="000A6077" w:rsidP="00792F75" w:rsidR="003123B3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Kako je </w:t>
      </w:r>
      <w:r w:rsidR="007C5024" w:rsidRPr="0023721E">
        <w:rPr>
          <w:lang w:val="hr-HR"/>
        </w:rPr>
        <w:t>rješenje o dosudi</w:t>
      </w:r>
      <w:r w:rsidR="004335BB" w:rsidRPr="0023721E">
        <w:rPr>
          <w:lang w:val="hr-HR"/>
        </w:rPr>
        <w:t xml:space="preserve"> nekretnine</w:t>
      </w:r>
      <w:r w:rsidR="007C5024" w:rsidRPr="0023721E">
        <w:rPr>
          <w:lang w:val="hr-HR"/>
        </w:rPr>
        <w:t xml:space="preserve"> postalo pravomoćno</w:t>
      </w:r>
      <w:r w:rsidR="0048639C">
        <w:rPr>
          <w:lang w:val="hr-HR"/>
        </w:rPr>
        <w:t xml:space="preserve"> dana</w:t>
      </w:r>
      <w:r w:rsidR="007C5024" w:rsidRPr="0023721E">
        <w:rPr>
          <w:lang w:val="hr-HR"/>
        </w:rPr>
        <w:t xml:space="preserve"> </w:t>
      </w:r>
      <w:r w:rsidR="0096208C" w:rsidRPr="00792F75">
        <w:rPr>
          <w:lang w:val="hr-HR"/>
        </w:rPr>
        <w:t>16</w:t>
      </w:r>
      <w:r w:rsidR="00DA48FF" w:rsidRPr="00792F75">
        <w:rPr>
          <w:lang w:val="hr-HR"/>
        </w:rPr>
        <w:t xml:space="preserve">. </w:t>
      </w:r>
      <w:r w:rsidR="0096208C" w:rsidRPr="00792F75">
        <w:rPr>
          <w:lang w:val="hr-HR"/>
        </w:rPr>
        <w:t>travnja</w:t>
      </w:r>
      <w:r w:rsidR="00280656" w:rsidRPr="00792F75">
        <w:rPr>
          <w:lang w:val="hr-HR"/>
        </w:rPr>
        <w:t xml:space="preserve"> 201</w:t>
      </w:r>
      <w:r w:rsidR="0096208C" w:rsidRPr="00792F75">
        <w:rPr>
          <w:lang w:val="hr-HR"/>
        </w:rPr>
        <w:t>5</w:t>
      </w:r>
      <w:r w:rsidR="00310033" w:rsidRPr="00792F75">
        <w:rPr>
          <w:lang w:val="hr-HR"/>
        </w:rPr>
        <w:t>.</w:t>
      </w:r>
      <w:r w:rsidR="007C5024" w:rsidRPr="00792F75">
        <w:rPr>
          <w:lang w:val="hr-HR"/>
        </w:rPr>
        <w:t xml:space="preserve">, </w:t>
      </w:r>
      <w:r w:rsidR="007C5024" w:rsidRPr="0023721E">
        <w:rPr>
          <w:lang w:val="hr-HR"/>
        </w:rPr>
        <w:t>to je</w:t>
      </w:r>
      <w:r w:rsidR="004335BB" w:rsidRPr="0023721E">
        <w:rPr>
          <w:lang w:val="hr-HR"/>
        </w:rPr>
        <w:t xml:space="preserve">, u skladu sa odredbama čl. 108. Ovršnog zakona </w:t>
      </w:r>
      <w:r w:rsidR="004335BB" w:rsidRPr="0023721E">
        <w:rPr>
          <w:lang w:eastAsia="hr-HR" w:val="hr-HR"/>
        </w:rPr>
        <w:t>(Narodne novine 112/12, 25/13 i 93/14)</w:t>
      </w:r>
      <w:r w:rsidR="007C5024" w:rsidRPr="0023721E">
        <w:rPr>
          <w:lang w:val="hr-HR"/>
        </w:rPr>
        <w:t xml:space="preserve"> valjalo odlučiti kao u izreci ovog zaključka.</w:t>
      </w:r>
      <w:r w:rsidR="007D25CD">
        <w:rPr>
          <w:lang w:val="hr-HR"/>
        </w:rPr>
        <w:t xml:space="preserve"> </w:t>
      </w:r>
      <w:r w:rsidR="00BC30E7">
        <w:rPr>
          <w:lang w:val="hr-HR"/>
        </w:rPr>
        <w:t xml:space="preserve"> </w:t>
      </w:r>
    </w:p>
    <w:p w:rsidRDefault="006655DC" w:rsidP="004335BB" w:rsidR="006655DC" w:rsidRPr="004335BB">
      <w:pPr>
        <w:jc w:val="both"/>
        <w:rPr>
          <w:lang w:val="hr-HR"/>
        </w:rPr>
      </w:pPr>
    </w:p>
    <w:p w:rsidRDefault="00792F75" w:rsidP="006655DC" w:rsidR="006655DC" w:rsidRPr="004335BB">
      <w:pPr>
        <w:jc w:val="center"/>
        <w:rPr>
          <w:lang w:val="hr-HR"/>
        </w:rPr>
      </w:pPr>
      <w:r>
        <w:rPr>
          <w:lang w:val="hr-HR"/>
        </w:rPr>
        <w:t>U Zadru 30.</w:t>
      </w:r>
      <w:r w:rsidR="00A54E8C">
        <w:rPr>
          <w:lang w:val="hr-HR"/>
        </w:rPr>
        <w:t xml:space="preserve"> </w:t>
      </w:r>
      <w:r w:rsidR="00576D80">
        <w:rPr>
          <w:lang w:val="hr-HR"/>
        </w:rPr>
        <w:t>listopada</w:t>
      </w:r>
      <w:r w:rsidR="007D25CD">
        <w:rPr>
          <w:lang w:val="hr-HR"/>
        </w:rPr>
        <w:t xml:space="preserve"> 2017</w:t>
      </w:r>
      <w:r w:rsidR="006655DC"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792F75">
        <w:rPr>
          <w:lang w:val="hr-HR"/>
        </w:rPr>
        <w:t>s</w:t>
      </w:r>
      <w:r w:rsidR="00280656">
        <w:rPr>
          <w:lang w:val="hr-HR"/>
        </w:rPr>
        <w:t>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proofErr w:type="spellStart"/>
      <w:r w:rsidR="00CB6089" w:rsidRPr="004335BB">
        <w:rPr>
          <w:lang w:val="hr-HR"/>
        </w:rPr>
        <w:t>Bajlo</w:t>
      </w:r>
      <w:proofErr w:type="spellEnd"/>
    </w:p>
    <w:p w:rsidRDefault="00277101" w:rsidP="006655DC" w:rsidR="00277101" w:rsidRPr="004335BB">
      <w:pPr>
        <w:jc w:val="both"/>
        <w:rPr>
          <w:lang w:val="hr-HR"/>
        </w:rPr>
      </w:pPr>
    </w:p>
    <w:p w:rsidRDefault="00792F75" w:rsidP="006655DC" w:rsidR="006655DC" w:rsidRPr="004335BB">
      <w:pPr>
        <w:jc w:val="both"/>
        <w:rPr>
          <w:lang w:val="hr-HR"/>
        </w:rPr>
      </w:pPr>
      <w:r>
        <w:rPr>
          <w:lang w:val="hr-HR"/>
        </w:rPr>
        <w:t>P</w:t>
      </w:r>
      <w:r w:rsidRPr="004335BB">
        <w:rPr>
          <w:lang w:val="hr-HR"/>
        </w:rPr>
        <w:t>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stečajnom dužniku po </w:t>
      </w:r>
      <w:proofErr w:type="spellStart"/>
      <w:r w:rsidRPr="004335BB">
        <w:rPr>
          <w:lang w:val="hr-HR"/>
        </w:rPr>
        <w:t>steč</w:t>
      </w:r>
      <w:proofErr w:type="spellEnd"/>
      <w:r w:rsidRPr="004335BB">
        <w:rPr>
          <w:lang w:val="hr-HR"/>
        </w:rPr>
        <w:t>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DA48FF">
      <w:pPr>
        <w:jc w:val="both"/>
      </w:pPr>
      <w:r w:rsidRPr="004335BB">
        <w:rPr>
          <w:lang w:val="hr-HR"/>
        </w:rPr>
        <w:lastRenderedPageBreak/>
        <w:t xml:space="preserve">- kupcu </w:t>
      </w:r>
      <w:r w:rsidR="0096208C" w:rsidRPr="0096208C">
        <w:t xml:space="preserve">ERSTE&amp;STEIERMARKISCHE BANK </w:t>
      </w:r>
      <w:proofErr w:type="spellStart"/>
      <w:r w:rsidR="0096208C" w:rsidRPr="0096208C">
        <w:t>d.d</w:t>
      </w:r>
      <w:proofErr w:type="spellEnd"/>
      <w:r w:rsidR="0096208C" w:rsidRPr="0096208C">
        <w:t xml:space="preserve">., Rijeka, </w:t>
      </w:r>
      <w:proofErr w:type="spellStart"/>
      <w:r w:rsidR="0096208C" w:rsidRPr="0096208C">
        <w:t>Jadranski</w:t>
      </w:r>
      <w:proofErr w:type="spellEnd"/>
      <w:r w:rsidR="0096208C" w:rsidRPr="0096208C">
        <w:t xml:space="preserve"> </w:t>
      </w:r>
      <w:proofErr w:type="spellStart"/>
      <w:r w:rsidR="0096208C" w:rsidRPr="0096208C">
        <w:t>trg</w:t>
      </w:r>
      <w:proofErr w:type="spellEnd"/>
      <w:r w:rsidR="0096208C" w:rsidRPr="0096208C">
        <w:t xml:space="preserve"> 3a, 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</w:t>
      </w:r>
      <w:r w:rsidR="004335BB">
        <w:rPr>
          <w:lang w:val="hr-HR"/>
        </w:rPr>
        <w:t xml:space="preserve">Općinskom sudu u </w:t>
      </w:r>
      <w:r w:rsidR="00337A24">
        <w:rPr>
          <w:lang w:val="hr-HR"/>
        </w:rPr>
        <w:t>Zadru</w:t>
      </w:r>
      <w:r w:rsidR="00347200">
        <w:rPr>
          <w:lang w:val="hr-HR"/>
        </w:rPr>
        <w:t xml:space="preserve"> – zemljišno knjižni odjel</w:t>
      </w:r>
      <w:r w:rsidR="004335BB">
        <w:rPr>
          <w:lang w:val="hr-HR"/>
        </w:rPr>
        <w:t xml:space="preserve"> uz presliku pravomoćnog rješenja o dosudi</w:t>
      </w:r>
      <w:r w:rsidR="000E51E3">
        <w:rPr>
          <w:lang w:val="hr-HR"/>
        </w:rPr>
        <w:t xml:space="preserve"> (ls </w:t>
      </w:r>
      <w:r w:rsidR="0096208C">
        <w:rPr>
          <w:lang w:val="hr-HR"/>
        </w:rPr>
        <w:t>403</w:t>
      </w:r>
      <w:r w:rsidR="000E51E3">
        <w:rPr>
          <w:lang w:val="hr-HR"/>
        </w:rPr>
        <w:t>)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37A24"/>
    <w:rsid w:val="00347200"/>
    <w:rsid w:val="00370520"/>
    <w:rsid w:val="004335BB"/>
    <w:rsid w:val="00462E04"/>
    <w:rsid w:val="00481B09"/>
    <w:rsid w:val="0048639C"/>
    <w:rsid w:val="00576D80"/>
    <w:rsid w:val="00577B81"/>
    <w:rsid w:val="00584C2A"/>
    <w:rsid w:val="005B6929"/>
    <w:rsid w:val="005D27A5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92F75"/>
    <w:rsid w:val="007C42A9"/>
    <w:rsid w:val="007C5024"/>
    <w:rsid w:val="007D25CD"/>
    <w:rsid w:val="007E3BB3"/>
    <w:rsid w:val="00827F21"/>
    <w:rsid w:val="00916E45"/>
    <w:rsid w:val="00941C8A"/>
    <w:rsid w:val="0096208C"/>
    <w:rsid w:val="009973EC"/>
    <w:rsid w:val="00A3399D"/>
    <w:rsid w:val="00A54E8C"/>
    <w:rsid w:val="00B01BC3"/>
    <w:rsid w:val="00B67248"/>
    <w:rsid w:val="00B74379"/>
    <w:rsid w:val="00BC30E7"/>
    <w:rsid w:val="00C04F75"/>
    <w:rsid w:val="00C877DF"/>
    <w:rsid w:val="00CB6089"/>
    <w:rsid w:val="00CC5249"/>
    <w:rsid w:val="00CD43A5"/>
    <w:rsid w:val="00D07974"/>
    <w:rsid w:val="00D846FD"/>
    <w:rsid w:val="00DA48FF"/>
    <w:rsid w:val="00E915FE"/>
    <w:rsid w:val="00EB32EB"/>
    <w:rsid w:val="00F0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2016.</izvorni_sadrzaj>
    <derivirana_varijabla naziv="DomainObject.Predmet.DatumRjesavanja_1">31.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.</izvorni_sadrzaj>
    <derivirana_varijabla naziv="DomainObject.Predmet.Opis_1">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spisa na VTS-u od 01.07.16.
Vraćeno 19.09.16.
BRISAN 13. 03. 2017.</izvorni_sadrzaj>
    <derivirana_varijabla naziv="DomainObject.Predmet.PrimjedbaSuca_1">Kopija spisa na VTS-u od 01.07.16.
Vraćeno 19.09.16.
BRISAN 13. 03. 2017.</derivirana_varijabla>
  </DomainObject.Predmet.PrimjedbaSuca>
  <DomainObject.Predmet.ProtustrankaFormated>
    <izvorni_sadrzaj>  MERIDIJAN YACHTING d.o.o. za turizam zastupanog po punomoćniku Slaven Luštica</izvorni_sadrzaj>
    <derivirana_varijabla naziv="DomainObject.Predmet.ProtustrankaFormated_1">  MERIDIJAN YACHTING d.o.o. za turizam zastupanog po punomoćniku Slaven Luštica</derivirana_varijabla>
  </DomainObject.Predmet.ProtustrankaFormated>
  <DomainObject.Predmet.ProtustrankaFormatedOIB>
    <izvorni_sadrzaj>  MERIDIJAN YACHTING d.o.o. za turizam, OIB 62035202549 zastupanog po punomoćniku Slaven Luštica</izvorni_sadrzaj>
    <derivirana_varijabla naziv="DomainObject.Predmet.ProtustrankaFormatedOIB_1">  MERIDIJAN YACHTING d.o.o. za turizam, OIB 62035202549 zastupanog po punomoćniku Slaven Luštica</derivirana_varijabla>
  </DomainObject.Predmet.ProtustrankaFormatedOIB>
  <DomainObject.Predmet.ProtustrankaFormatedWithAdress>
    <izvorni_sadrzaj> MERIDIJAN YACHTING d.o.o. za turizam, Ive Senjanina 14/B, Zadar zastupanog po punomoćniku Slaven Luštica</izvorni_sadrzaj>
    <derivirana_varijabla naziv="DomainObject.Predmet.ProtustrankaFormatedWithAdress_1"> MERIDIJAN YACHTING d.o.o. za turizam, Ive Senjanina 14/B, Zadar zastupanog po punomoćniku Slaven Luštica</derivirana_varijabla>
  </DomainObject.Predmet.ProtustrankaFormatedWithAdress>
  <DomainObject.Predmet.ProtustrankaFormatedWithAdressOIB>
    <izvorni_sadrzaj> MERIDIJAN YACHTING d.o.o. za turizam, OIB 62035202549, Ive Senjanina 14/B, Zadar zastupanog po punomoćniku Slaven Luštica</izvorni_sadrzaj>
    <derivirana_varijabla naziv="DomainObject.Predmet.ProtustrankaFormatedWithAdressOIB_1"> MERIDIJAN YACHTING d.o.o. za turizam, OIB 62035202549, Ive Senjanina 14/B, Zadar zastupanog po punomoćniku Slaven Luštica</derivirana_varijabla>
  </DomainObject.Predmet.ProtustrankaFormatedWithAdressOIB>
  <DomainObject.Predmet.ProtustrankaWithAdress>
    <izvorni_sadrzaj>MERIDIJAN YACHTING d.o.o. za turizam Ive Senjanina 14/B, Zadar</izvorni_sadrzaj>
    <derivirana_varijabla naziv="DomainObject.Predmet.ProtustrankaWithAdress_1">MERIDIJAN YACHTING d.o.o. za turizam Ive Senjanina 14/B, Zadar</derivirana_varijabla>
  </DomainObject.Predmet.ProtustrankaWithAdress>
  <DomainObject.Predmet.ProtustrankaWithAdressOIB>
    <izvorni_sadrzaj>MERIDIJAN YACHTING d.o.o. za turizam, OIB 62035202549, Ive Senjanina 14/B, Zadar</izvorni_sadrzaj>
    <derivirana_varijabla naziv="DomainObject.Predmet.ProtustrankaWithAdressOIB_1">MERIDIJAN YACHTING d.o.o. za turizam, OIB 62035202549, Ive Senjanina 14/B, Zadar</derivirana_varijabla>
  </DomainObject.Predmet.ProtustrankaWithAdressOIB>
  <DomainObject.Predmet.ProtustrankaNazivFormated>
    <izvorni_sadrzaj>MERIDIJAN YACHTING d.o.o. za turizam</izvorni_sadrzaj>
    <derivirana_varijabla naziv="DomainObject.Predmet.ProtustrankaNazivFormated_1">MERIDIJAN YACHTING d.o.o. za turizam</derivirana_varijabla>
  </DomainObject.Predmet.ProtustrankaNazivFormated>
  <DomainObject.Predmet.ProtustrankaNazivFormatedOIB>
    <izvorni_sadrzaj>MERIDIJAN YACHTING d.o.o. za turizam, OIB 62035202549</izvorni_sadrzaj>
    <derivirana_varijabla naziv="DomainObject.Predmet.ProtustrankaNazivFormatedOIB_1">MERIDIJAN YACHTING d.o.o. za turizam, OIB 62035202549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MARINA, poljoprivredna zadruga; GENERALI OSIGURANJE dioničko društvo; Slaven Luštica; ERSTE&amp;STEIERMÄRKISCHE BANKA dioničko društvo zastupanog po punomoćniku BUTERIN &amp; POSAVEC, odvjetničko društvo, javno trgovačko društvo</izvorni_sadrzaj>
    <derivirana_varijabla naziv="DomainObject.Predmet.StrankaFormated_1">  FINA; MARINA, poljoprivredna zadruga; GENERALI OSIGURANJE dioničko društvo; Slaven Luštica; ERSTE&amp;STEIERMÄRKISCHE BANKA dioničko društvo zastupanog po punomoćniku BUTERIN &amp; POSAVEC, odvjetničko društvo, javno trgovačko društvo</derivirana_varijabla>
  </DomainObject.Predmet.StrankaFormated>
  <DomainObject.Predmet.StrankaFormatedOIB>
    <izvorni_sadrzaj>  FINA, OIB 85821130368; MARINA, poljoprivredna zadruga, OIB 59032583983; GENERALI OSIGURANJE dioničko društvo, OIB 10840749604; Slaven Luštica, OIB 31484787381; ERSTE&amp;STEIERMÄRKISCHE BANKA dioničko društvo, OIB 23057039320 zastupanog po punomoćniku BUTERIN &amp; POSAVEC, odvjetničko društvo, javno trgovačko društvo</izvorni_sadrzaj>
    <derivirana_varijabla naziv="DomainObject.Predmet.StrankaFormatedOIB_1">  FINA, OIB 85821130368; MARINA, poljoprivredna zadruga, OIB 59032583983; GENERALI OSIGURANJE dioničko društvo, OIB 10840749604; Slaven Luštica, OIB 31484787381; ERSTE&amp;STEIERMÄRKISCHE BANKA dioničko društvo, OIB 23057039320 zastupanog po punomoćniku BUTERIN &amp; POSAVEC, odvjetničko društvo, javno trgovačko društvo</derivirana_varijabla>
  </DomainObject.Predmet.StrankaFormatedOIB>
  <DomainObject.Predmet.StrankaFormatedWithAdress>
    <izvorni_sadrzaj> FINA; MARINA, poljoprivredna zadruga, Obala kardinala Alojzija Stepinca 2, 21222 Marina; GENERALI OSIGURANJE dioničko društvo, Bani 110, 10000 Zagreb; Slaven Luštica, Ulica Nikole Tesle 14 B, 23000 Zadar; ERSTE&amp;STEIERMÄRKISCHE BANKA dioničko društvo, Jadranski Trg 3/a, 51000 Rijeka zastupanog po punomoćniku BUTERIN &amp; POSAVEC, odvjetničko društvo, javno trgovačko društvo</izvorni_sadrzaj>
    <derivirana_varijabla naziv="DomainObject.Predmet.StrankaFormatedWithAdress_1"> FINA; MARINA, poljoprivredna zadruga, Obala kardinala Alojzija Stepinca 2, 21222 Marina; GENERALI OSIGURANJE dioničko društvo, Bani 110, 10000 Zagreb; Slaven Luštica, Ulica Nikole Tesle 14 B, 23000 Zadar; ERSTE&amp;STEIERMÄRKISCHE BANKA dioničko društvo, Jadranski Trg 3/a, 51000 Rijeka zastupanog po punomoćniku BUTERIN &amp; POSAVEC, odvjetničko društvo, javno trgovačko društvo</derivirana_varijabla>
  </DomainObject.Predmet.StrankaFormatedWithAdress>
  <DomainObject.Predmet.StrankaFormatedWithAdressOIB>
    <izvorni_sadrzaj> FINA, OIB 85821130368; MARINA, poljoprivredna zadruga, OIB 59032583983, Obala kardinala Alojzija Stepinca 2, 21222 Marina; GENERALI OSIGURANJE dioničko društvo, OIB 10840749604, Bani 110, 10000 Zagreb; Slaven Luštica, OIB 31484787381, Ulica Nikole Tesle 14 B, 23000 Zadar; ERSTE&amp;STEIERMÄRKISCHE BANKA dioničko društvo, OIB 23057039320, Jadranski Trg 3/a, 51000 Rijeka zastupanog po punomoćniku BUTERIN &amp; POSAVEC, odvjetničko društvo, javno trgovačko društvo</izvorni_sadrzaj>
    <derivirana_varijabla naziv="DomainObject.Predmet.StrankaFormatedWithAdressOIB_1"> FINA, OIB 85821130368; MARINA, poljoprivredna zadruga, OIB 59032583983, Obala kardinala Alojzija Stepinca 2, 21222 Marina; GENERALI OSIGURANJE dioničko društvo, OIB 10840749604, Bani 110, 10000 Zagreb; Slaven Luštica, OIB 31484787381, Ulica Nikole Tesle 14 B, 23000 Zadar; ERSTE&amp;STEIERMÄRKISCHE BANKA dioničko društvo, OIB 23057039320, Jadranski Trg 3/a, 51000 Rijeka zastupanog po punomoćniku BUTERIN &amp; POSAVEC, odvjetničko društvo, javno trgovačko društvo</derivirana_varijabla>
  </DomainObject.Predmet.StrankaFormatedWithAdressOIB>
  <DomainObject.Predmet.StrankaWithAdress>
    <izvorni_sadrzaj>FINA ,MARINA, poljoprivredna zadruga Obala kardinala Alojzija Stepinca 2,21222 Marina,GENERALI OSIGURANJE dioničko društvo Bani 110,10000 Zagreb,Slaven Luštica Ulica Nikole Tesle 14 B,23000 Zadar,ERSTE&amp;STEIERMÄRKISCHE BANKA dioničko društvo Jadranski Trg 3/a,51000 Rijeka</izvorni_sadrzaj>
    <derivirana_varijabla naziv="DomainObject.Predmet.StrankaWithAdress_1">FINA ,MARINA, poljoprivredna zadruga Obala kardinala Alojzija Stepinca 2,21222 Marina,GENERALI OSIGURANJE dioničko društvo Bani 110,10000 Zagreb,Slaven Luštica Ulica Nikole Tesle 14 B,23000 Zadar,ERSTE&amp;STEIERMÄRKISCHE BANKA dioničko društvo Jadranski Trg 3/a,51000 Rijeka</derivirana_varijabla>
  </DomainObject.Predmet.StrankaWithAdress>
  <DomainObject.Predmet.StrankaWithAdressOIB>
    <izvorni_sadrzaj>FINA, OIB 85821130368,MARINA, poljoprivredna zadruga, OIB 59032583983, Obala kardinala Alojzija Stepinca 2,21222 Marina,GENERALI OSIGURANJE dioničko društvo, OIB 10840749604, Bani 110,10000 Zagreb,Slaven Luštica, OIB 31484787381, Ulica Nikole Tesle 14 B,23000 Zadar,ERSTE&amp;STEIERMÄRKISCHE BANKA dioničko društvo, OIB 23057039320, Jadranski Trg 3/a,51000 Rijeka</izvorni_sadrzaj>
    <derivirana_varijabla naziv="DomainObject.Predmet.StrankaWithAdressOIB_1">FINA, OIB 85821130368,MARINA, poljoprivredna zadruga, OIB 59032583983, Obala kardinala Alojzija Stepinca 2,21222 Marina,GENERALI OSIGURANJE dioničko društvo, OIB 10840749604, Bani 110,10000 Zagreb,Slaven Luštica, OIB 31484787381, Ulica Nikole Tesle 14 B,23000 Zadar,ERSTE&amp;STEIERMÄRKISCHE BANKA dioničko društvo, OIB 23057039320, Jadranski Trg 3/a,51000 Rijeka</derivirana_varijabla>
  </DomainObject.Predmet.StrankaWithAdressOIB>
  <DomainObject.Predmet.StrankaNazivFormated>
    <izvorni_sadrzaj>FINA,MARINA, poljoprivredna zadruga,GENERALI OSIGURANJE dioničko društvo,Slaven Luštica,ERSTE&amp;STEIERMÄRKISCHE BANKA dioničko društvo</izvorni_sadrzaj>
    <derivirana_varijabla naziv="DomainObject.Predmet.StrankaNazivFormated_1">FINA,MARINA, poljoprivredna zadruga,GENERALI OSIGURANJE dioničko društvo,Slaven Luštica,ERSTE&amp;STEIERMÄRKISCHE BANKA dioničko društvo</derivirana_varijabla>
  </DomainObject.Predmet.StrankaNazivFormated>
  <DomainObject.Predmet.StrankaNazivFormatedOIB>
    <izvorni_sadrzaj>FINA, OIB 85821130368,MARINA, poljoprivredna zadruga, OIB 59032583983,GENERALI OSIGURANJE dioničko društvo, OIB 10840749604,Slaven Luštica, OIB 31484787381,ERSTE&amp;STEIERMÄRKISCHE BANKA dioničko društvo, OIB 23057039320</izvorni_sadrzaj>
    <derivirana_varijabla naziv="DomainObject.Predmet.StrankaNazivFormatedOIB_1">FINA, OIB 85821130368,MARINA, poljoprivredna zadruga, OIB 59032583983,GENERALI OSIGURANJE dioničko društvo, OIB 10840749604,Slaven Luštica, OIB 31484787381,ERSTE&amp;STEIERMÄRKISCHE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izvorni_sadrzaj>
    <derivirana_varijabla naziv="DomainObject.Predmet.StrankaListFormated_1"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derivirana_varijabla>
  </DomainObject.Predmet.StrankaListFormated>
  <DomainObject.Predmet.StrankaListFormatedOIB>
    <izvorni_sadrzaj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 zastupanog po punomoćniku BUTERIN &amp; POSAVEC, odvjetničko društvo, javno trgovačko društvo</item>
    </izvorni_sadrzaj>
    <derivirana_varijabla naziv="DomainObject.Predmet.StrankaListFormatedOIB_1"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 zastupanog po punomoćniku BUTERIN &amp; POSAVEC, odvjetničko društvo, javno trgovačko društvo</item>
    </derivirana_varijabla>
  </DomainObject.Predmet.StrankaListFormatedOIB>
  <DomainObject.Predmet.StrankaListFormatedWithAdress>
    <izvorni_sadrzaj>
      <item>FINA</item>
      <item>MARINA, poljoprivredna zadruga, Obala kardinala Alojzija Stepinca 2, 21222 Marina</item>
      <item>GENERALI OSIGURANJE dioničko društvo, Bani 110, 10000 Zagreb</item>
      <item>Slaven Luštica, Ulica Nikole Tesle 14 B, 23000 Zadar</item>
      <item>ERSTE&amp;STEIERMÄRKISCHE BANKA dioničko društvo, Jadranski Trg 3/a, 51000 Rijeka zastupanog po punomoćniku BUTERIN &amp; POSAVEC, odvjetničko društvo, javno trgovačko društvo</item>
    </izvorni_sadrzaj>
    <derivirana_varijabla naziv="DomainObject.Predmet.StrankaListFormatedWithAdress_1">
      <item>FINA</item>
      <item>MARINA, poljoprivredna zadruga, Obala kardinala Alojzija Stepinca 2, 21222 Marina</item>
      <item>GENERALI OSIGURANJE dioničko društvo, Bani 110, 10000 Zagreb</item>
      <item>Slaven Luštica, Ulica Nikole Tesle 14 B, 23000 Zadar</item>
      <item>ERSTE&amp;STEIERMÄRKISCHE BANKA dioničko društvo, Jadranski Trg 3/a, 51000 Rijeka zastupanog po punomoćniku BUTERIN &amp; POSAVEC, odvjetničko društvo, javno trgovačko društvo</item>
    </derivirana_varijabla>
  </DomainObject.Predmet.StrankaListFormatedWithAdress>
  <DomainObject.Predmet.StrankaListFormatedWithAdressOIB>
    <izvorni_sadrzaj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Luštica, OIB 31484787381, Ulica Nikole Tesle 14 B, 23000 Zadar</item>
      <item>ERSTE&amp;STEIERMÄRKISCHE BANKA dioničko društvo, OIB 23057039320, Jadranski Trg 3/a, 51000 Rijeka zastupanog po punomoćniku BUTERIN &amp; POSAVEC, odvjetničko društvo, javno trgovačko društvo</item>
    </izvorni_sadrzaj>
    <derivirana_varijabla naziv="DomainObject.Predmet.StrankaListFormatedWithAdressOIB_1"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Luštica, OIB 31484787381, Ulica Nikole Tesle 14 B, 23000 Zadar</item>
      <item>ERSTE&amp;STEIERMÄRKISCHE BANKA dioničko društvo, OIB 23057039320, Jadranski Trg 3/a, 51000 Rijeka zastupanog po punomoćniku BUTERIN &amp; POSAVEC, odvjetničko društvo, javno trgovačko društvo</item>
    </derivirana_varijabla>
  </DomainObject.Predmet.StrankaListFormatedWithAdressOIB>
  <DomainObject.Predmet.StrankaListNazivFormated>
    <izvorni_sadrzaj>
      <item>FINA</item>
      <item>MARINA, poljoprivredna zadruga</item>
      <item>GENERALI OSIGURANJE dioničko društvo</item>
      <item>Slaven Luštica</item>
      <item>ERSTE&amp;STEIERMÄRKISCHE BANKA dioničko društvo</item>
    </izvorni_sadrzaj>
    <derivirana_varijabla naziv="DomainObject.Predmet.StrankaListNazivFormated_1">
      <item>FINA</item>
      <item>MARINA, poljoprivredna zadruga</item>
      <item>GENERALI OSIGURANJE dioničko društvo</item>
      <item>Slaven Luštica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</item>
    </izvorni_sadrzaj>
    <derivirana_varijabla naziv="DomainObject.Predmet.StrankaListNazivFormatedOIB_1"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</item>
    </derivirana_varijabla>
  </DomainObject.Predmet.StrankaListNazivFormatedOIB>
  <DomainObject.Predmet.ProtuStrankaListFormated>
    <izvorni_sadrzaj>
      <item>MERIDIJAN YACHTING d.o.o. za turizam zastupanog po punomoćniku Slaven Luštica</item>
    </izvorni_sadrzaj>
    <derivirana_varijabla naziv="DomainObject.Predmet.ProtuStrankaListFormated_1">
      <item>MERIDIJAN YACHTING d.o.o. za turizam zastupanog po punomoćniku Slaven Luštica</item>
    </derivirana_varijabla>
  </DomainObject.Predmet.ProtuStrankaListFormated>
  <DomainObject.Predmet.ProtuStrankaListFormatedOIB>
    <izvorni_sadrzaj>
      <item>MERIDIJAN YACHTING d.o.o. za turizam, OIB 62035202549 zastupanog po punomoćniku Slaven Luštica</item>
    </izvorni_sadrzaj>
    <derivirana_varijabla naziv="DomainObject.Predmet.ProtuStrankaListFormatedOIB_1">
      <item>MERIDIJAN YACHTING d.o.o. za turizam, OIB 62035202549 zastupanog po punomoćniku Slaven Luštica</item>
    </derivirana_varijabla>
  </DomainObject.Predmet.ProtuStrankaListFormatedOIB>
  <DomainObject.Predmet.ProtuStrankaListFormatedWithAdress>
    <izvorni_sadrzaj>
      <item>MERIDIJAN YACHTING d.o.o. za turizam, Ive Senjanina 14/B, Zadar zastupanog po punomoćniku Slaven Luštica</item>
    </izvorni_sadrzaj>
    <derivirana_varijabla naziv="DomainObject.Predmet.ProtuStrankaListFormatedWithAdress_1">
      <item>MERIDIJAN YACHTING d.o.o. za turizam, Ive Senjanina 14/B, Zadar zastupanog po punomoćniku Slaven Luštica</item>
    </derivirana_varijabla>
  </DomainObject.Predmet.ProtuStrankaListFormatedWithAdress>
  <DomainObject.Predmet.ProtuStrankaListFormatedWithAdressOIB>
    <izvorni_sadrzaj>
      <item>MERIDIJAN YACHTING d.o.o. za turizam, OIB 62035202549, Ive Senjanina 14/B, Zadar zastupanog po punomoćniku Slaven Luštica</item>
    </izvorni_sadrzaj>
    <derivirana_varijabla naziv="DomainObject.Predmet.ProtuStrankaListFormatedWithAdressOIB_1">
      <item>MERIDIJAN YACHTING d.o.o. za turizam, OIB 62035202549, Ive Senjanina 14/B, Zadar zastupanog po punomoćniku Slaven Luštica</item>
    </derivirana_varijabla>
  </DomainObject.Predmet.ProtuStrankaListFormatedWithAdressOIB>
  <DomainObject.Predmet.ProtuStrankaListNazivFormated>
    <izvorni_sadrzaj>
      <item>MERIDIJAN YACHTING d.o.o. za turizam</item>
    </izvorni_sadrzaj>
    <derivirana_varijabla naziv="DomainObject.Predmet.ProtuStrankaListNazivFormated_1">
      <item>MERIDIJAN YACHTING d.o.o. za turizam</item>
    </derivirana_varijabla>
  </DomainObject.Predmet.ProtuStrankaListNazivFormated>
  <DomainObject.Predmet.ProtuStrankaListNazivFormatedOIB>
    <izvorni_sadrzaj>
      <item>MERIDIJAN YACHTING d.o.o. za turizam, OIB 62035202549</item>
    </izvorni_sadrzaj>
    <derivirana_varijabla naziv="DomainObject.Predmet.ProtuStrankaListNazivFormatedOIB_1">
      <item>MERIDIJAN YACHTING d.o.o. za turizam, OIB 62035202549</item>
    </derivirana_varijabla>
  </DomainObject.Predmet.ProtuStrankaListNazivFormatedOIB>
  <DomainObject.Predmet.OstaliListFormated>
    <izvorni_sadrzaj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izvorni_sadrzaj>
    <derivirana_varijabla naziv="DomainObject.Predmet.OstaliListFormated_1"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derivirana_varijabla>
  </DomainObject.Predmet.OstaliListFormated>
  <DomainObject.Predmet.OstaliListFormatedOIB>
    <izvorni_sadrzaj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izvorni_sadrzaj>
    <derivirana_varijabla naziv="DomainObject.Predmet.OstaliListFormatedOIB_1"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derivirana_varijabla>
  </DomainObject.Predmet.OstaliListFormatedOIB>
  <DomainObject.Predmet.OstaliListFormatedWithAdress>
    <izvorni_sadrzaj>
      <item>milan ljubičić</item>
      <item>Slaven Luštica, Ulica Nikole Tesle 14b,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izvorni_sadrzaj>
    <derivirana_varijabla naziv="DomainObject.Predmet.OstaliListFormatedWithAdress_1">
      <item>milan ljubičić</item>
      <item>Slaven Luštica, Ulica Nikole Tesle 14b,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derivirana_varijabla>
  </DomainObject.Predmet.OstaliListFormatedWithAdress>
  <DomainObject.Predmet.OstaliListFormatedWithAdressOIB>
    <izvorni_sadrzaj>
      <item>milan ljubičić, OIB 87161295116</item>
      <item>Slaven Luštica, OIB 31484787381, Ulica Nikole Tesle 14b,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izvorni_sadrzaj>
    <derivirana_varijabla naziv="DomainObject.Predmet.OstaliListFormatedWithAdressOIB_1">
      <item>milan ljubičić, OIB 87161295116</item>
      <item>Slaven Luštica, OIB 31484787381, Ulica Nikole Tesle 14b,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derivirana_varijabla>
  </DomainObject.Predmet.OstaliListFormatedWithAdressOIB>
  <DomainObject.Predmet.OstaliListNazivFormated>
    <izvorni_sadrzaj>
      <item>milan ljubičić</item>
      <item>Slaven Luštica</item>
      <item>BUTERIN &amp; POSAVEC, odvjetničko društvo, javno trgovačko društvo</item>
    </izvorni_sadrzaj>
    <derivirana_varijabla naziv="DomainObject.Predmet.OstaliListNazivFormated_1">
      <item>milan ljubičić</item>
      <item>Slaven Luštica</item>
      <item>BUTERIN &amp; POSAVEC, odvjetničko društvo, javno trgovačko društvo</item>
    </derivirana_varijabla>
  </DomainObject.Predmet.OstaliListNazivFormated>
  <DomainObject.Predmet.OstaliListNazivFormatedOIB>
    <izvorni_sadrzaj>
      <item>milan ljubičić, OIB 87161295116</item>
      <item>Slaven Luštica, OIB 31484787381</item>
      <item>BUTERIN &amp; POSAVEC, odvjetničko društvo, javno trgovačko društvo, OIB 88443826619</item>
    </izvorni_sadrzaj>
    <derivirana_varijabla naziv="DomainObject.Predmet.OstaliListNazivFormatedOIB_1">
      <item>milan ljubičić, OIB 87161295116</item>
      <item>Slaven Luštica, OIB 31484787381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YACHTING d.o.o. za turizam</izvorni_sadrzaj>
    <derivirana_varijabla naziv="DomainObject.Predmet.ProtustrankaIDrugi_1">MERIDIJAN YACHTING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YACHTING d.o.o. za turizam, OIB 62035202549, Ive Senjanina 14/B, Zadar</izvorni_sadrzaj>
    <derivirana_varijabla naziv="DomainObject.Predmet.ProtustrankaIDrugiAdressOIB_1">MERIDIJAN YACHTING d.o.o. za turizam, OIB 62035202549, Ive Senjanina 14/B,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2016.</izvorni_sadrzaj>
    <derivirana_varijabla naziv="DomainObject.Predmet.OdlukaRjesenje.DatumDonosenjaOdluke_1">31. kolovoza 2016.</derivirana_varijabla>
  </DomainObject.Predmet.OdlukaRjesenje.DatumDonosenjaOdluke>
  <DomainObject.Predmet.OdlukaRjesenje.DatumPravomocnosti>
    <izvorni_sadrzaj>8. rujna 2016.</izvorni_sadrzaj>
    <derivirana_varijabla naziv="DomainObject.Predmet.OdlukaRjesenje.DatumPravomocnosti_1">8. rujna 2016.</derivirana_varijabla>
  </DomainObject.Predmet.OdlukaRjesenje.DatumPravomocnosti>
  <DomainObject.Predmet.OdlukaRjesenje.Oznaka>
    <izvorni_sadrzaj>St-368/2013-147</izvorni_sadrzaj>
    <derivirana_varijabla naziv="DomainObject.Predmet.OdlukaRjesenje.Oznaka_1">St-368/2013-147</derivirana_varijabla>
  </DomainObject.Predmet.OdlukaRjesenje.Oznaka>
  <DomainObject.Predmet.SudioniciListNaziv>
    <izvorni_sadrzaj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izvorni_sadrzaj>
    <derivirana_varijabla naziv="DomainObject.Predmet.SudioniciListNaziv_1"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derivirana_varijabla>
  </DomainObject.Predmet.SudioniciListNaziv>
  <DomainObject.Predmet.SudioniciListAdressOIB>
    <izvorni_sadrzaj>
      <item>FINA, OIB 85821130368</item>
      <item>MERIDIJAN YACHTING d.o.o. za turizam, OIB 62035202549, Ive Senjanina 14/B,Zadar</item>
      <item>milan ljubičić, OIB 87161295116</item>
      <item>Slaven Luštica, OIB 31484787381, Ulica Nikole Tesle 14b,23000 Zadar</item>
      <item>MARINA, poljoprivredna zadruga, OIB 59032583983, Obala kardinala Alojzija Stepinca 2,21222 Marina</item>
      <item>GENERALI OSIGURANJE dioničko društvo, OIB 10840749604, Bani 110,10000 Zagreb</item>
      <item>Slaven Luštica, OIB 31484787381, Ulica Nikole Tesle 14 B,23000 Zadar</item>
      <item>ERSTE&amp;STEIERMÄRKISCHE BANKA dioničko društvo, OIB 23057039320, Jadranski Trg 3/a,51000 Rijeka</item>
      <item>BUTERIN &amp; POSAVEC, odvjetničko društvo, javno trgovačko društvo, OIB 88443826619, Draškovićeva 82,Zagreb</item>
    </izvorni_sadrzaj>
    <derivirana_varijabla naziv="DomainObject.Predmet.SudioniciListAdressOIB_1">
      <item>FINA, OIB 85821130368</item>
      <item>MERIDIJAN YACHTING d.o.o. za turizam, OIB 62035202549, Ive Senjanina 14/B,Zadar</item>
      <item>milan ljubičić, OIB 87161295116</item>
      <item>Slaven Luštica, OIB 31484787381, Ulica Nikole Tesle 14b,23000 Zadar</item>
      <item>MARINA, poljoprivredna zadruga, OIB 59032583983, Obala kardinala Alojzija Stepinca 2,21222 Marina</item>
      <item>GENERALI OSIGURANJE dioničko društvo, OIB 10840749604, Bani 110,10000 Zagreb</item>
      <item>Slaven Luštica, OIB 31484787381, Ulica Nikole Tesle 14 B,23000 Zadar</item>
      <item>ERSTE&amp;STEIERMÄRKISCHE BANKA dioničko društvo, OIB 23057039320, Jadranski Trg 3/a,51000 Rijeka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62035202549</item>
      <item>, OIB 87161295116</item>
      <item>, OIB 31484787381</item>
      <item>, OIB 59032583983</item>
      <item>, OIB 10840749604</item>
      <item>, OIB 31484787381</item>
      <item>, OIB 23057039320</item>
      <item>, OIB 88443826619</item>
    </izvorni_sadrzaj>
    <derivirana_varijabla naziv="DomainObject.Predmet.SudioniciListNazivOIB_1">
      <item>, OIB 85821130368</item>
      <item>, OIB 62035202549</item>
      <item>, OIB 87161295116</item>
      <item>, OIB 31484787381</item>
      <item>, OIB 59032583983</item>
      <item>, OIB 10840749604</item>
      <item>, OIB 31484787381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1555</properties:Characters>
  <properties:Lines>54</properties:Lines>
  <properties:Paragraphs>23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2017-10-09T12:07:00Z</dcterms:created>
  <dc:creator>Ardena Bajlo</dc:creator>
  <cp:lastModifiedBy>Nena Mužanović</cp:lastModifiedBy>
  <cp:lastPrinted>2017-10-30T08:50:00Z</cp:lastPrinted>
  <dcterms:modified xmlns:xsi="http://www.w3.org/2001/XMLSchema-instance" xsi:type="dcterms:W3CDTF">2017-10-31T07:11:00Z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