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9e02" w14:paraId="3969e02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4A1446">
        <w:t>2518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 xml:space="preserve">Financijske agencije Regionalni centar Zagreb Podružnica </w:t>
      </w:r>
      <w:r w:rsidR="00243763">
        <w:t>Zagreb</w:t>
      </w:r>
      <w:r w:rsidR="0053027B">
        <w:t xml:space="preserve">, </w:t>
      </w:r>
      <w:r w:rsidR="00243763">
        <w:t>Trg svibanjskih žrtava 1995. 1,</w:t>
      </w:r>
      <w:r w:rsidR="00E71520">
        <w:t xml:space="preserve"> </w:t>
      </w:r>
      <w:r>
        <w:t xml:space="preserve">za pokretanje skraćenog stečajnog postupka  nad dužnikom </w:t>
      </w:r>
      <w:r w:rsidR="004A1446" w:rsidRPr="004A1446">
        <w:t>PORTSIDE d.o.o.</w:t>
      </w:r>
      <w:r w:rsidR="004A1446">
        <w:t xml:space="preserve"> za trgovinu i usluge, Zagreb, Trpanjska 47</w:t>
      </w:r>
      <w:r w:rsidR="007D2BA5">
        <w:t xml:space="preserve">, </w:t>
      </w:r>
      <w:r w:rsidR="00724353">
        <w:t>M</w:t>
      </w:r>
      <w:r w:rsidR="00724353" w:rsidRPr="00724353">
        <w:t xml:space="preserve">BS: </w:t>
      </w:r>
      <w:r w:rsidR="004A1446" w:rsidRPr="004A1446">
        <w:t>080555666</w:t>
      </w:r>
      <w:r w:rsidR="00724353" w:rsidRPr="00724353">
        <w:t xml:space="preserve">, OIB: </w:t>
      </w:r>
      <w:r w:rsidR="004A1446" w:rsidRPr="004A1446">
        <w:t>38007398649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6F6332">
        <w:t>19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4A1446" w:rsidRPr="004A1446">
        <w:t>PORTSIDE d.o.o.</w:t>
      </w:r>
      <w:r w:rsidR="004A1446">
        <w:t xml:space="preserve"> za trgovinu i usluge, Zagreb, Trpanjska 47, M</w:t>
      </w:r>
      <w:r w:rsidR="004A1446" w:rsidRPr="00724353">
        <w:t xml:space="preserve">BS: </w:t>
      </w:r>
      <w:r w:rsidR="004A1446" w:rsidRPr="004A1446">
        <w:t>080555666</w:t>
      </w:r>
      <w:r w:rsidR="004A1446" w:rsidRPr="00724353">
        <w:t xml:space="preserve">, OIB: </w:t>
      </w:r>
      <w:r w:rsidR="004A1446" w:rsidRPr="004A1446">
        <w:t>38007398649</w:t>
      </w:r>
      <w:r w:rsidR="00BC44A4">
        <w:t xml:space="preserve">, </w:t>
      </w:r>
      <w:r>
        <w:t xml:space="preserve">iznosi </w:t>
      </w:r>
      <w:r w:rsidR="004A1446">
        <w:t>19.705,91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F908B0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4A1446">
        <w:t xml:space="preserve">Tibor </w:t>
      </w:r>
      <w:proofErr w:type="spellStart"/>
      <w:r w:rsidR="004A1446">
        <w:t>András</w:t>
      </w:r>
      <w:proofErr w:type="spellEnd"/>
      <w:r w:rsidR="004A1446">
        <w:t xml:space="preserve"> </w:t>
      </w:r>
      <w:proofErr w:type="spellStart"/>
      <w:r w:rsidR="004A1446">
        <w:t>Bednár</w:t>
      </w:r>
      <w:proofErr w:type="spellEnd"/>
      <w:r w:rsidR="004A1446">
        <w:t xml:space="preserve">, Mađarska, 2030 ÉRD, </w:t>
      </w:r>
      <w:proofErr w:type="spellStart"/>
      <w:r w:rsidR="004A1446">
        <w:t>Bajuszfü</w:t>
      </w:r>
      <w:proofErr w:type="spellEnd"/>
      <w:r w:rsidR="004A1446">
        <w:t xml:space="preserve"> </w:t>
      </w:r>
      <w:proofErr w:type="spellStart"/>
      <w:r w:rsidR="004A1446">
        <w:t>utca</w:t>
      </w:r>
      <w:proofErr w:type="spellEnd"/>
      <w:r w:rsidR="004A1446">
        <w:t xml:space="preserve"> 28/A 3a, OIB: 93071086906</w:t>
      </w:r>
      <w:r w:rsidR="00530162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C0F98">
        <w:t>2518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6F6332">
        <w:t>19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82B" w:rsidR="0064282B">
      <w:r>
        <w:separator/>
      </w:r>
    </w:p>
  </w:endnote>
  <w:endnote w:id="0" w:type="continuationSeparator">
    <w:p w:rsidRDefault="0064282B" w:rsidR="00642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82B" w:rsidR="0064282B">
      <w:r>
        <w:separator/>
      </w:r>
    </w:p>
  </w:footnote>
  <w:footnote w:id="0" w:type="continuationSeparator">
    <w:p w:rsidRDefault="0064282B" w:rsidR="00642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82B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82B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4282B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43763"/>
    <w:rsid w:val="00277B0A"/>
    <w:rsid w:val="002C0980"/>
    <w:rsid w:val="002E4280"/>
    <w:rsid w:val="002F0827"/>
    <w:rsid w:val="00320F04"/>
    <w:rsid w:val="00352912"/>
    <w:rsid w:val="003819F6"/>
    <w:rsid w:val="0038694B"/>
    <w:rsid w:val="00456F2E"/>
    <w:rsid w:val="004A1446"/>
    <w:rsid w:val="004A4483"/>
    <w:rsid w:val="004A7E9D"/>
    <w:rsid w:val="004B20F5"/>
    <w:rsid w:val="004E0040"/>
    <w:rsid w:val="004F4A2F"/>
    <w:rsid w:val="00530162"/>
    <w:rsid w:val="0053027B"/>
    <w:rsid w:val="00540386"/>
    <w:rsid w:val="00562EF0"/>
    <w:rsid w:val="005807FE"/>
    <w:rsid w:val="005E2EDF"/>
    <w:rsid w:val="0061797B"/>
    <w:rsid w:val="00640544"/>
    <w:rsid w:val="0064282B"/>
    <w:rsid w:val="00664A3D"/>
    <w:rsid w:val="006E7E78"/>
    <w:rsid w:val="006F6332"/>
    <w:rsid w:val="007121C9"/>
    <w:rsid w:val="00724353"/>
    <w:rsid w:val="00740467"/>
    <w:rsid w:val="00763E88"/>
    <w:rsid w:val="00771880"/>
    <w:rsid w:val="007803BC"/>
    <w:rsid w:val="007A4704"/>
    <w:rsid w:val="007B2E04"/>
    <w:rsid w:val="007D2BA5"/>
    <w:rsid w:val="007F05AD"/>
    <w:rsid w:val="008038E2"/>
    <w:rsid w:val="00817DE4"/>
    <w:rsid w:val="00846A0D"/>
    <w:rsid w:val="008806C7"/>
    <w:rsid w:val="00933FA5"/>
    <w:rsid w:val="00935CE2"/>
    <w:rsid w:val="009610A7"/>
    <w:rsid w:val="00A1696D"/>
    <w:rsid w:val="00A22FCB"/>
    <w:rsid w:val="00A40221"/>
    <w:rsid w:val="00A55872"/>
    <w:rsid w:val="00A6538B"/>
    <w:rsid w:val="00A70D3D"/>
    <w:rsid w:val="00AC0F98"/>
    <w:rsid w:val="00B73063"/>
    <w:rsid w:val="00BC44A4"/>
    <w:rsid w:val="00CE2C0A"/>
    <w:rsid w:val="00D3502B"/>
    <w:rsid w:val="00D45ABA"/>
    <w:rsid w:val="00D63F3A"/>
    <w:rsid w:val="00D74DD4"/>
    <w:rsid w:val="00D86DA7"/>
    <w:rsid w:val="00DA5371"/>
    <w:rsid w:val="00DB775B"/>
    <w:rsid w:val="00E07C22"/>
    <w:rsid w:val="00E23FC5"/>
    <w:rsid w:val="00E71520"/>
    <w:rsid w:val="00E96274"/>
    <w:rsid w:val="00EB0A61"/>
    <w:rsid w:val="00EB3602"/>
    <w:rsid w:val="00EE3DD9"/>
    <w:rsid w:val="00EF565E"/>
    <w:rsid w:val="00F11AEA"/>
    <w:rsid w:val="00F908B0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4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3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4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3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St-2518/2016</izvorni_sadrzaj>
    <derivirana_varijabla naziv="DomainObject.Predmet.OznakaBroj_1">St-2518/2016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PORTSIDE d.o.o.</izvorni_sadrzaj>
    <derivirana_varijabla naziv="DomainObject.Predmet.ProtustrankaFormated_1">  PORTSIDE d.o.o.</derivirana_varijabla>
  </DomainObject.Predmet.ProtustrankaFormated>
  <DomainObject.Predmet.ProtustrankaFormatedOIB>
    <izvorni_sadrzaj>  PORTSIDE d.o.o., OIB 38007398649</izvorni_sadrzaj>
    <derivirana_varijabla naziv="DomainObject.Predmet.ProtustrankaFormatedOIB_1">  PORTSIDE d.o.o., OIB 38007398649</derivirana_varijabla>
  </DomainObject.Predmet.ProtustrankaFormatedOIB>
  <DomainObject.Predmet.ProtustrankaFormatedWithAdress>
    <izvorni_sadrzaj> PORTSIDE d.o.o., Trpanjska 47, 10000 Zagreb</izvorni_sadrzaj>
    <derivirana_varijabla naziv="DomainObject.Predmet.ProtustrankaFormatedWithAdress_1"> PORTSIDE d.o.o., Trpanjska 47, 10000 Zagreb</derivirana_varijabla>
  </DomainObject.Predmet.ProtustrankaFormatedWithAdress>
  <DomainObject.Predmet.ProtustrankaFormatedWithAdressOIB>
    <izvorni_sadrzaj> PORTSIDE d.o.o., OIB 38007398649, Trpanjska 47, 10000 Zagreb</izvorni_sadrzaj>
    <derivirana_varijabla naziv="DomainObject.Predmet.ProtustrankaFormatedWithAdressOIB_1"> PORTSIDE d.o.o., OIB 38007398649, Trpanjska 47, 10000 Zagreb</derivirana_varijabla>
  </DomainObject.Predmet.ProtustrankaFormatedWithAdressOIB>
  <DomainObject.Predmet.ProtustrankaWithAdress>
    <izvorni_sadrzaj>PORTSIDE d.o.o. Trpanjska 47, 10000 Zagreb</izvorni_sadrzaj>
    <derivirana_varijabla naziv="DomainObject.Predmet.ProtustrankaWithAdress_1">PORTSIDE d.o.o. Trpanjska 47, 10000 Zagreb</derivirana_varijabla>
  </DomainObject.Predmet.ProtustrankaWithAdress>
  <DomainObject.Predmet.ProtustrankaWithAdressOIB>
    <izvorni_sadrzaj>PORTSIDE d.o.o., OIB 38007398649, Trpanjska 47, 10000 Zagreb</izvorni_sadrzaj>
    <derivirana_varijabla naziv="DomainObject.Predmet.ProtustrankaWithAdressOIB_1">PORTSIDE d.o.o., OIB 38007398649, Trpanjska 47, 10000 Zagreb</derivirana_varijabla>
  </DomainObject.Predmet.ProtustrankaWithAdressOIB>
  <DomainObject.Predmet.ProtustrankaNazivFormated>
    <izvorni_sadrzaj>PORTSIDE d.o.o.</izvorni_sadrzaj>
    <derivirana_varijabla naziv="DomainObject.Predmet.ProtustrankaNazivFormated_1">PORTSIDE d.o.o.</derivirana_varijabla>
  </DomainObject.Predmet.ProtustrankaNazivFormated>
  <DomainObject.Predmet.ProtustrankaNazivFormatedOIB>
    <izvorni_sadrzaj>PORTSIDE d.o.o., OIB 38007398649</izvorni_sadrzaj>
    <derivirana_varijabla naziv="DomainObject.Predmet.ProtustrankaNazivFormatedOIB_1">PORTSIDE d.o.o., OIB 38007398649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PORTSIDE d.o.o.</item>
    </izvorni_sadrzaj>
    <derivirana_varijabla naziv="DomainObject.Predmet.ProtuStrankaListFormated_1">
      <item>PORTSIDE d.o.o.</item>
    </derivirana_varijabla>
  </DomainObject.Predmet.ProtuStrankaListFormated>
  <DomainObject.Predmet.ProtuStrankaListFormatedOIB>
    <izvorni_sadrzaj>
      <item>PORTSIDE d.o.o., OIB 38007398649</item>
    </izvorni_sadrzaj>
    <derivirana_varijabla naziv="DomainObject.Predmet.ProtuStrankaListFormatedOIB_1">
      <item>PORTSIDE d.o.o., OIB 38007398649</item>
    </derivirana_varijabla>
  </DomainObject.Predmet.ProtuStrankaListFormatedOIB>
  <DomainObject.Predmet.ProtuStrankaListFormatedWithAdress>
    <izvorni_sadrzaj>
      <item>PORTSIDE d.o.o., Trpanjska 47, 10000 Zagreb</item>
    </izvorni_sadrzaj>
    <derivirana_varijabla naziv="DomainObject.Predmet.ProtuStrankaListFormatedWithAdress_1">
      <item>PORTSIDE d.o.o., Trpanjska 47, 10000 Zagreb</item>
    </derivirana_varijabla>
  </DomainObject.Predmet.ProtuStrankaListFormatedWithAdress>
  <DomainObject.Predmet.ProtuStrankaListFormatedWithAdressOIB>
    <izvorni_sadrzaj>
      <item>PORTSIDE d.o.o., OIB 38007398649, Trpanjska 47, 10000 Zagreb</item>
    </izvorni_sadrzaj>
    <derivirana_varijabla naziv="DomainObject.Predmet.ProtuStrankaListFormatedWithAdressOIB_1">
      <item>PORTSIDE d.o.o., OIB 38007398649, Trpanjska 47, 10000 Zagreb</item>
    </derivirana_varijabla>
  </DomainObject.Predmet.ProtuStrankaListFormatedWithAdressOIB>
  <DomainObject.Predmet.ProtuStrankaListNazivFormated>
    <izvorni_sadrzaj>
      <item>PORTSIDE d.o.o.</item>
    </izvorni_sadrzaj>
    <derivirana_varijabla naziv="DomainObject.Predmet.ProtuStrankaListNazivFormated_1">
      <item>PORTSIDE d.o.o.</item>
    </derivirana_varijabla>
  </DomainObject.Predmet.ProtuStrankaListNazivFormated>
  <DomainObject.Predmet.ProtuStrankaListNazivFormatedOIB>
    <izvorni_sadrzaj>
      <item>PORTSIDE d.o.o., OIB 38007398649</item>
    </izvorni_sadrzaj>
    <derivirana_varijabla naziv="DomainObject.Predmet.ProtuStrankaListNazivFormatedOIB_1">
      <item>PORTSIDE d.o.o., OIB 38007398649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PORTSIDE d.o.o.</izvorni_sadrzaj>
    <derivirana_varijabla naziv="DomainObject.Predmet.ProtustrankaIDrugi_1">PORTSIDE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PORTSIDE d.o.o., OIB 38007398649, Trpanjska 47, 10000 Zagreb</izvorni_sadrzaj>
    <derivirana_varijabla naziv="DomainObject.Predmet.ProtustrankaIDrugiAdressOIB_1">PORTSIDE d.o.o., OIB 38007398649,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PORTSIDE d.o.o.</item>
      <item>FINA Regionalni centar Zagreb</item>
    </izvorni_sadrzaj>
    <derivirana_varijabla naziv="DomainObject.Predmet.SudioniciListNaziv_1">
      <item>PORTSIDE d.o.o.</item>
      <item>FINA Regionalni centar Zagreb</item>
    </derivirana_varijabla>
  </DomainObject.Predmet.SudioniciListNaziv>
  <DomainObject.Predmet.SudioniciListAdressOIB>
    <izvorni_sadrzaj>
      <item>PORTSIDE d.o.o., OIB 38007398649, Trpanjska 47,10000 Zagreb</item>
      <item>FINA Regionalni centar Zagreb, OIB 85821130368, Trg svibanjskih žrtava 1995. br. 1,10000 Zagreb</item>
    </izvorni_sadrzaj>
    <derivirana_varijabla naziv="DomainObject.Predmet.SudioniciListAdressOIB_1">
      <item>PORTSIDE d.o.o., OIB 38007398649, Trpanjska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38007398649</item>
      <item>, OIB 85821130368</item>
    </izvorni_sadrzaj>
    <derivirana_varijabla naziv="DomainObject.Predmet.SudioniciListNazivOIB_1">
      <item>, OIB 38007398649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36AEB-B36F-40A9-AB64-9CF4B5A03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1962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2016-10-19T10:03:00Z</dcterms:created>
  <dc:creator>Snježana Markotić Jurić</dc:creator>
  <cp:lastModifiedBy>Snježana Markotić Jurić</cp:lastModifiedBy>
  <cp:lastPrinted>2016-10-19T10:03:00Z</cp:lastPrinted>
  <dcterms:modified xmlns:xsi="http://www.w3.org/2001/XMLSchema-instance" xsi:type="dcterms:W3CDTF">2016-10-19T10:04:00Z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