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c34a" w14:paraId="1a0c34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1A43C2">
        <w:t>517</w:t>
      </w:r>
      <w:proofErr w:type="spellEnd"/>
      <w:r w:rsidR="00832E90">
        <w:t>/</w:t>
      </w:r>
      <w:proofErr w:type="spellStart"/>
      <w:r w:rsidR="00832E90">
        <w:t>17</w:t>
      </w:r>
      <w:proofErr w:type="spellEnd"/>
      <w:r w:rsidR="00832E9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A43C2">
        <w:t xml:space="preserve"> AUTO KRUNO d.o.o. Osijek, Vijenac Jakova Gotovca 3, </w:t>
      </w:r>
      <w:proofErr w:type="spellStart"/>
      <w:r w:rsidR="001A43C2">
        <w:t>OIB</w:t>
      </w:r>
      <w:proofErr w:type="spellEnd"/>
      <w:r w:rsidR="001A43C2">
        <w:t xml:space="preserve">: </w:t>
      </w:r>
      <w:proofErr w:type="spellStart"/>
      <w:r w:rsidR="001A43C2">
        <w:t>57919985119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F76A69">
        <w:t>2</w:t>
      </w:r>
      <w:r w:rsidR="00393070">
        <w:t>5</w:t>
      </w:r>
      <w:proofErr w:type="spellEnd"/>
      <w:r w:rsidR="003B50C7">
        <w:t>.</w:t>
      </w:r>
      <w:r w:rsidR="00934B4D">
        <w:t xml:space="preserve"> </w:t>
      </w:r>
      <w:r w:rsidR="00393070">
        <w:t>travnja</w:t>
      </w:r>
      <w:r w:rsidR="00832E90">
        <w:t xml:space="preserve"> </w:t>
      </w:r>
      <w:proofErr w:type="spellStart"/>
      <w:r w:rsidR="00832E90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832E90">
        <w:t>12</w:t>
      </w:r>
      <w:proofErr w:type="spellEnd"/>
      <w:r w:rsidR="00224AFF">
        <w:t xml:space="preserve">. </w:t>
      </w:r>
      <w:r w:rsidR="00832E90">
        <w:t>svibnja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76A69">
        <w:rPr>
          <w:bCs/>
        </w:rPr>
        <w:t xml:space="preserve"> </w:t>
      </w:r>
      <w:r w:rsidR="00393070">
        <w:t xml:space="preserve">AUTO KRUNO d.o.o. Osijek, Vijenac Jakova Gotovca 3, </w:t>
      </w:r>
      <w:proofErr w:type="spellStart"/>
      <w:r w:rsidR="00393070">
        <w:t>OIB</w:t>
      </w:r>
      <w:proofErr w:type="spellEnd"/>
      <w:r w:rsidR="00393070">
        <w:t xml:space="preserve">: </w:t>
      </w:r>
      <w:proofErr w:type="spellStart"/>
      <w:r w:rsidR="00393070">
        <w:t>57919985119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393070">
        <w:t>37.771</w:t>
      </w:r>
      <w:proofErr w:type="spellEnd"/>
      <w:r w:rsidR="00393070">
        <w:t>,</w:t>
      </w:r>
      <w:proofErr w:type="spellStart"/>
      <w:r w:rsidR="00393070">
        <w:t>34</w:t>
      </w:r>
      <w:proofErr w:type="spellEnd"/>
      <w:r w:rsidR="00393070">
        <w:t xml:space="preserve"> </w:t>
      </w:r>
      <w:r>
        <w:t>kn</w:t>
      </w:r>
      <w:r w:rsidR="00E53A37">
        <w:t xml:space="preserve">, na dan </w:t>
      </w:r>
      <w:proofErr w:type="spellStart"/>
      <w:r w:rsidR="003E6F5C">
        <w:t>2</w:t>
      </w:r>
      <w:r w:rsidR="00393070">
        <w:t>1</w:t>
      </w:r>
      <w:proofErr w:type="spellEnd"/>
      <w:r w:rsidR="0098599D">
        <w:t>.</w:t>
      </w:r>
      <w:r w:rsidR="00F66487">
        <w:t xml:space="preserve"> </w:t>
      </w:r>
      <w:r w:rsidR="003E6F5C">
        <w:t>travnja</w:t>
      </w:r>
      <w:r w:rsidR="003A5987">
        <w:t xml:space="preserve"> </w:t>
      </w:r>
      <w:proofErr w:type="spellStart"/>
      <w:r w:rsidR="003A5987">
        <w:t>201</w:t>
      </w:r>
      <w:r w:rsidR="003E6F5C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F76A69">
        <w:t xml:space="preserve"> </w:t>
      </w:r>
      <w:r w:rsidR="00393070">
        <w:t xml:space="preserve">Krunoslav Gajić, Osijek, Vijenac Jakova Gotovca 3, </w:t>
      </w:r>
      <w:proofErr w:type="spellStart"/>
      <w:r w:rsidR="00393070">
        <w:t>OIB</w:t>
      </w:r>
      <w:proofErr w:type="spellEnd"/>
      <w:r w:rsidR="00393070">
        <w:t xml:space="preserve">: </w:t>
      </w:r>
      <w:proofErr w:type="spellStart"/>
      <w:r w:rsidR="00393070">
        <w:t>24687283923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C011F">
        <w:t>517</w:t>
      </w:r>
      <w:proofErr w:type="spellEnd"/>
      <w:r w:rsidR="000C26C6">
        <w:t>-</w:t>
      </w:r>
      <w:proofErr w:type="spellStart"/>
      <w:r w:rsidR="000C26C6">
        <w:t>1</w:t>
      </w:r>
      <w:r w:rsidR="00471BDF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471BDF">
        <w:t>12</w:t>
      </w:r>
      <w:proofErr w:type="spellEnd"/>
      <w:r w:rsidR="0054259D">
        <w:t xml:space="preserve">. </w:t>
      </w:r>
      <w:r w:rsidR="00471BDF">
        <w:t>svibnja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71BDF">
        <w:t>30.7</w:t>
      </w:r>
      <w:proofErr w:type="spellEnd"/>
      <w:r w:rsidR="00471BDF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A43C2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93070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6F5C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1BDF"/>
    <w:rsid w:val="00476EB4"/>
    <w:rsid w:val="00482F57"/>
    <w:rsid w:val="00484B20"/>
    <w:rsid w:val="0048554A"/>
    <w:rsid w:val="0048747B"/>
    <w:rsid w:val="00492CC6"/>
    <w:rsid w:val="00493CDD"/>
    <w:rsid w:val="00493D15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926"/>
    <w:rsid w:val="00632F3B"/>
    <w:rsid w:val="00633654"/>
    <w:rsid w:val="006372FF"/>
    <w:rsid w:val="00644281"/>
    <w:rsid w:val="00652724"/>
    <w:rsid w:val="00666402"/>
    <w:rsid w:val="00667A25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7F5EFF"/>
    <w:rsid w:val="008023F7"/>
    <w:rsid w:val="00803679"/>
    <w:rsid w:val="00817C66"/>
    <w:rsid w:val="008248A3"/>
    <w:rsid w:val="008326E5"/>
    <w:rsid w:val="00832E90"/>
    <w:rsid w:val="00834BE0"/>
    <w:rsid w:val="00836CE2"/>
    <w:rsid w:val="00836DF0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76A69"/>
    <w:rsid w:val="00F82537"/>
    <w:rsid w:val="00F83779"/>
    <w:rsid w:val="00F83BB5"/>
    <w:rsid w:val="00F86545"/>
    <w:rsid w:val="00FB1C1E"/>
    <w:rsid w:val="00FB578E"/>
    <w:rsid w:val="00FB73AC"/>
    <w:rsid w:val="00FC011F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KRUNO društvo s ograničenom odgovornošću za trgovinu i popravak motornih vozila</izvorni_sadrzaj>
    <derivirana_varijabla naziv="DomainObject.Predmet.ProtustrankaFormated_1">  AUTO KRUNO društvo s ograničenom odgovornošću za trgovinu i popravak motornih vozila</derivirana_varijabla>
  </DomainObject.Predmet.ProtustrankaFormated>
  <DomainObject.Predmet.ProtustrankaFormatedOIB>
    <izvorni_sadrzaj>  AUTO KRUNO društvo s ograničenom odgovornošću za trgovinu i popravak motornih vozila, OIB 57919985119</izvorni_sadrzaj>
    <derivirana_varijabla naziv="DomainObject.Predmet.ProtustrankaFormatedOIB_1">  AUTO KRUNO društvo s ograničenom odgovornošću za trgovinu i popravak motornih vozila, OIB 57919985119</derivirana_varijabla>
  </DomainObject.Predmet.ProtustrankaFormatedOIB>
  <DomainObject.Predmet.ProtustrankaFormatedWithAdress>
    <izvorni_sadrzaj> AUTO KRUNO društvo s ograničenom odgovornošću za trgovinu i popravak motornih vozila, Vijenac Jakova Gotovca 3, 31000 Osijek</izvorni_sadrzaj>
    <derivirana_varijabla naziv="DomainObject.Predmet.ProtustrankaFormatedWithAdress_1"> AUTO KRUNO društvo s ograničenom odgovornošću za trgovinu i popravak motornih vozila, Vijenac Jakova Gotovca 3, 31000 Osijek</derivirana_varijabla>
  </DomainObject.Predmet.ProtustrankaFormatedWithAdress>
  <DomainObject.Predmet.ProtustrankaFormatedWithAdressOIB>
    <izvorni_sadrzaj> AUTO KRUNO društvo s ograničenom odgovornošću za trgovinu i popravak motornih vozila, OIB 57919985119, Vijenac Jakova Gotovca 3, 31000 Osijek</izvorni_sadrzaj>
    <derivirana_varijabla naziv="DomainObject.Predmet.ProtustrankaFormatedWithAdressOIB_1"> AUTO KRUNO društvo s ograničenom odgovornošću za trgovinu i popravak motornih vozila, OIB 57919985119, Vijenac Jakova Gotovca 3, 31000 Osijek</derivirana_varijabla>
  </DomainObject.Predmet.ProtustrankaFormatedWithAdressOIB>
  <DomainObject.Predmet.ProtustrankaWithAdress>
    <izvorni_sadrzaj>AUTO KRUNO društvo s ograničenom odgovornošću za trgovinu i popravak motornih vozila Vijenac Jakova Gotovca 3, 31000 Osijek</izvorni_sadrzaj>
    <derivirana_varijabla naziv="DomainObject.Predmet.ProtustrankaWithAdress_1">AUTO KRUNO društvo s ograničenom odgovornošću za trgovinu i popravak motornih vozila Vijenac Jakova Gotovca 3, 31000 Osijek</derivirana_varijabla>
  </DomainObject.Predmet.ProtustrankaWithAdress>
  <DomainObject.Predmet.ProtustrankaWithAdressOIB>
    <izvorni_sadrzaj>AUTO KRUNO društvo s ograničenom odgovornošću za trgovinu i popravak motornih vozila, OIB 57919985119, Vijenac Jakova Gotovca 3, 31000 Osijek</izvorni_sadrzaj>
    <derivirana_varijabla naziv="DomainObject.Predmet.ProtustrankaWithAdressOIB_1">AUTO KRUNO društvo s ograničenom odgovornošću za trgovinu i popravak motornih vozila, OIB 57919985119, Vijenac Jakova Gotovca 3, 31000 Osijek</derivirana_varijabla>
  </DomainObject.Predmet.ProtustrankaWithAdressOIB>
  <DomainObject.Predmet.ProtustrankaNazivFormated>
    <izvorni_sadrzaj>AUTO KRUNO društvo s ograničenom odgovornošću za trgovinu i popravak motornih vozila</izvorni_sadrzaj>
    <derivirana_varijabla naziv="DomainObject.Predmet.ProtustrankaNazivFormated_1">AUTO KRUNO društvo s ograničenom odgovornošću za trgovinu i popravak motornih vozila</derivirana_varijabla>
  </DomainObject.Predmet.ProtustrankaNazivFormated>
  <DomainObject.Predmet.ProtustrankaNazivFormatedOIB>
    <izvorni_sadrzaj>AUTO KRUNO društvo s ograničenom odgovornošću za trgovinu i popravak motornih vozila, OIB 57919985119</izvorni_sadrzaj>
    <derivirana_varijabla naziv="DomainObject.Predmet.ProtustrankaNazivFormatedOIB_1">AUTO KRUNO društvo s ograničenom odgovornošću za trgovinu i popravak motornih vozila, OIB 57919985119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KRUNO društvo s ograničenom odgovornošću za trgovinu i popravak motornih vozila</item>
    </izvorni_sadrzaj>
    <derivirana_varijabla naziv="DomainObject.Predmet.ProtuStrankaListFormated_1">
      <item>AUTO KRUNO društvo s ograničenom odgovornošću za trgovinu i popravak motornih vozila</item>
    </derivirana_varijabla>
  </DomainObject.Predmet.ProtuStrankaListFormated>
  <DomainObject.Predmet.ProtuStrankaListFormatedOIB>
    <izvorni_sadrzaj>
      <item>AUTO KRUNO društvo s ograničenom odgovornošću za trgovinu i popravak motornih vozila, OIB 57919985119</item>
    </izvorni_sadrzaj>
    <derivirana_varijabla naziv="DomainObject.Predmet.ProtuStrankaListFormatedOIB_1">
      <item>AUTO KRUNO društvo s ograničenom odgovornošću za trgovinu i popravak motornih vozila, OIB 57919985119</item>
    </derivirana_varijabla>
  </DomainObject.Predmet.ProtuStrankaListFormatedOIB>
  <DomainObject.Predmet.ProtuStrankaListFormatedWithAdress>
    <izvorni_sadrzaj>
      <item>AUTO KRUNO društvo s ograničenom odgovornošću za trgovinu i popravak motornih vozila, Vijenac Jakova Gotovca 3, 31000 Osijek</item>
    </izvorni_sadrzaj>
    <derivirana_varijabla naziv="DomainObject.Predmet.ProtuStrankaListFormatedWithAdress_1">
      <item>AUTO KRUNO društvo s ograničenom odgovornošću za trgovinu i popravak motornih vozila, Vijenac Jakova Gotovca 3, 31000 Osijek</item>
    </derivirana_varijabla>
  </DomainObject.Predmet.ProtuStrankaListFormatedWithAdress>
  <DomainObject.Predmet.ProtuStrankaListFormatedWithAdressOIB>
    <izvorni_sadrzaj>
      <item>AUTO KRUNO društvo s ograničenom odgovornošću za trgovinu i popravak motornih vozila, OIB 57919985119, Vijenac Jakova Gotovca 3, 31000 Osijek</item>
    </izvorni_sadrzaj>
    <derivirana_varijabla naziv="DomainObject.Predmet.ProtuStrankaListFormatedWithAdressOIB_1">
      <item>AUTO KRUNO društvo s ograničenom odgovornošću za trgovinu i popravak motornih vozila, OIB 57919985119, Vijenac Jakova Gotovca 3, 31000 Osijek</item>
    </derivirana_varijabla>
  </DomainObject.Predmet.ProtuStrankaListFormatedWithAdressOIB>
  <DomainObject.Predmet.ProtuStrankaListNazivFormated>
    <izvorni_sadrzaj>
      <item>AUTO KRUNO društvo s ograničenom odgovornošću za trgovinu i popravak motornih vozila</item>
    </izvorni_sadrzaj>
    <derivirana_varijabla naziv="DomainObject.Predmet.ProtuStrankaListNazivFormated_1">
      <item>AUTO KRUNO društvo s ograničenom odgovornošću za trgovinu i popravak motornih vozila</item>
    </derivirana_varijabla>
  </DomainObject.Predmet.ProtuStrankaListNazivFormated>
  <DomainObject.Predmet.ProtuStrankaListNazivFormatedOIB>
    <izvorni_sadrzaj>
      <item>AUTO KRUNO društvo s ograničenom odgovornošću za trgovinu i popravak motornih vozila, OIB 57919985119</item>
    </izvorni_sadrzaj>
    <derivirana_varijabla naziv="DomainObject.Predmet.ProtuStrankaListNazivFormatedOIB_1">
      <item>AUTO KRUNO društvo s ograničenom odgovornošću za trgovinu i popravak motornih vozila, OIB 57919985119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KRUNO društvo s ograničenom odgovornošću za trgovinu i popravak motornih vozila</izvorni_sadrzaj>
    <derivirana_varijabla naziv="DomainObject.Predmet.ProtustrankaIDrugi_1">AUTO KRUNO društvo s ograničenom odgovornošću za trgovinu i popravak motornih vozila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KRUNO društvo s ograničenom odgovornošću za trgovinu i popravak motornih vozila, OIB 57919985119, Vijenac Jakova Gotovca 3, 31000 Osijek</izvorni_sadrzaj>
    <derivirana_varijabla naziv="DomainObject.Predmet.ProtustrankaIDrugiAdressOIB_1">AUTO KRUNO društvo s ograničenom odgovornošću za trgovinu i popravak motornih vozila, OIB 57919985119, Vijenac Jakova Gotovca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KRUNO društvo s ograničenom odgovornošću za trgovinu i popravak motornih vozila</item>
    </izvorni_sadrzaj>
    <derivirana_varijabla naziv="DomainObject.Predmet.SudioniciListNaziv_1">
      <item>FINA RC OSIJEK</item>
      <item>AUTO KRUNO društvo s ograničenom odgovornošću za trgovinu i popravak motornih vozila</item>
    </derivirana_varijabla>
  </DomainObject.Predmet.SudioniciListNaziv>
  <DomainObject.Predmet.SudioniciListAdressOIB>
    <izvorni_sadrzaj>
      <item>FINA RC OSIJEK, OIB 85821130368</item>
      <item>AUTO KRUNO društvo s ograničenom odgovornošću za trgovinu i popravak motornih vozila, OIB 57919985119, Vijenac Jakova Gotovca 3,31000 Osijek</item>
    </izvorni_sadrzaj>
    <derivirana_varijabla naziv="DomainObject.Predmet.SudioniciListAdressOIB_1">
      <item>FINA RC OSIJEK, OIB 85821130368</item>
      <item>AUTO KRUNO društvo s ograničenom odgovornošću za trgovinu i popravak motornih vozila, OIB 57919985119, Vijenac Jakova Gotovca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57919985119</item>
    </izvorni_sadrzaj>
    <derivirana_varijabla naziv="DomainObject.Predmet.SudioniciListNazivOIB_1">
      <item>, OIB 85821130368</item>
      <item>, OIB 57919985119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939D3-A2F8-4EC3-B1C8-AB792DC37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1897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2017-05-12T06:13:00Z</dcterms:created>
  <dc:creator>Korisnik</dc:creator>
  <cp:lastModifiedBy>Sanda Gučić</cp:lastModifiedBy>
  <cp:lastPrinted>2017-05-12T06:11:00Z</cp:lastPrinted>
  <dcterms:modified xmlns:xsi="http://www.w3.org/2001/XMLSchema-instance" xsi:type="dcterms:W3CDTF">2017-05-12T07:36:00Z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