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ec784" w14:paraId="ecec784" w:rsidRDefault="00180A54" w:rsidP="00910611" w:rsidR="00180A5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80A54" w:rsidP="00910611" w:rsidR="00180A54">
      <w:r>
        <w:rPr>
          <w:rFonts w:eastAsia="MS Mincho"/>
        </w:rPr>
        <w:t xml:space="preserve">   REPUBLIKA HRVATSKA</w:t>
      </w:r>
    </w:p>
    <w:p w:rsidRDefault="00180A54" w:rsidP="00910611" w:rsidR="00180A54">
      <w:r>
        <w:rPr>
          <w:rFonts w:eastAsia="MS Mincho"/>
        </w:rPr>
        <w:t>TRGOVAČKI SUD U RIJECI</w:t>
      </w:r>
    </w:p>
    <w:p w:rsidRDefault="00180A54" w:rsidR="00180A54" w:rsidRPr="00910611">
      <w:pPr>
        <w:rPr>
          <w:rFonts w:eastAsia="MS Mincho"/>
        </w:rPr>
      </w:pPr>
      <w:r>
        <w:rPr>
          <w:rFonts w:eastAsia="MS Mincho"/>
        </w:rPr>
        <w:t xml:space="preserve">       Rijeka, Zadarska 1 i 3</w:t>
      </w:r>
    </w:p>
    <w:p w:rsidRDefault="00180A54" w:rsidP="00910611" w:rsidR="00180A54" w:rsidRPr="00910611"/>
    <w:p w:rsidRDefault="00180A54" w:rsidP="00763AEF" w:rsidR="00763AEF">
      <w:pPr>
        <w:ind w:firstLine="708"/>
        <w:rPr>
          <w:rFonts w:eastAsia="MS Mincho"/>
        </w:rPr>
      </w:pPr>
      <w:r>
        <w:t xml:space="preserve"> </w:t>
      </w:r>
    </w:p>
    <w:p w:rsidRDefault="00763AEF" w:rsidP="00763AEF" w:rsidR="00763AEF">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742519">
        <w:t>767</w:t>
      </w:r>
      <w:r w:rsidR="005F4B4D">
        <w:t>/17-</w:t>
      </w:r>
      <w:r w:rsidR="004D76D0">
        <w:t>6</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742519" w:rsidR="00742519" w:rsidRPr="00742519">
      <w:pPr>
        <w:ind w:firstLine="708"/>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742519" w:rsidRPr="00742519">
        <w:rPr>
          <w:b/>
        </w:rPr>
        <w:t xml:space="preserve">RI transporti društvo s ograničenom odgovornošću za prijevoz, Marinići, Blažići 2/D, OIB 15524477517, </w:t>
      </w:r>
      <w:r w:rsidR="00742519" w:rsidRPr="00742519">
        <w:t>dana 15. veljače 2018. godine</w:t>
      </w:r>
    </w:p>
    <w:p w:rsidRDefault="00FD4DE9" w:rsidP="00742519" w:rsidR="00FD4DE9" w:rsidRPr="0061436B">
      <w:pPr>
        <w:autoSpaceDE w:val="false"/>
        <w:autoSpaceDN w:val="false"/>
        <w:adjustRightInd w:val="false"/>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742519" w:rsidR="00742519" w:rsidRPr="00742519">
      <w:pPr>
        <w:ind w:firstLine="708"/>
        <w:jc w:val="both"/>
      </w:pPr>
      <w:r>
        <w:tab/>
        <w:t xml:space="preserve">Pokreće se prethodni postupak radi utvrđivanja pretpostavki za otvaranje stečajnog postupka nad dužnikom </w:t>
      </w:r>
      <w:r w:rsidR="00742519" w:rsidRPr="00742519">
        <w:rPr>
          <w:b/>
        </w:rPr>
        <w:t xml:space="preserve">RI transporti društvo s ograničenom odgovornošću za prijevoz, Marinići, Blažići 2/D, OIB 15524477517, </w:t>
      </w:r>
      <w:r w:rsidR="00742519" w:rsidRPr="00742519">
        <w:t>dana 15. veljače 2018. godine</w:t>
      </w:r>
    </w:p>
    <w:p w:rsidRDefault="00742519" w:rsidP="00742519" w:rsidR="00742519">
      <w:pPr>
        <w:jc w:val="both"/>
        <w:rPr>
          <w:b/>
          <w:bCs/>
        </w:rPr>
      </w:pPr>
      <w:r>
        <w:rPr>
          <w:b/>
          <w:bCs/>
        </w:rPr>
        <w:tab/>
      </w:r>
      <w:r>
        <w:rPr>
          <w:b/>
          <w:bCs/>
        </w:rPr>
        <w:tab/>
      </w:r>
      <w:r>
        <w:rPr>
          <w:b/>
          <w:bCs/>
        </w:rPr>
        <w:tab/>
      </w:r>
      <w:r>
        <w:rPr>
          <w:b/>
          <w:bCs/>
        </w:rPr>
        <w:tab/>
      </w:r>
      <w:r>
        <w:rPr>
          <w:b/>
          <w:bCs/>
        </w:rPr>
        <w:tab/>
      </w:r>
    </w:p>
    <w:p w:rsidRDefault="00742519" w:rsidP="00742519" w:rsidR="00344F4A" w:rsidRPr="00ED5721">
      <w:pPr>
        <w:jc w:val="both"/>
        <w:rPr>
          <w:b/>
          <w:bCs/>
        </w:rPr>
      </w:pPr>
      <w:r>
        <w:rPr>
          <w:b/>
          <w:bCs/>
        </w:rPr>
        <w:tab/>
      </w:r>
      <w:r>
        <w:rPr>
          <w:b/>
          <w:bCs/>
        </w:rPr>
        <w:tab/>
      </w:r>
      <w:r>
        <w:rPr>
          <w:b/>
          <w:bCs/>
        </w:rPr>
        <w:tab/>
      </w:r>
      <w:r>
        <w:rPr>
          <w:b/>
          <w:bCs/>
        </w:rPr>
        <w:tab/>
      </w:r>
      <w:r>
        <w:rPr>
          <w:b/>
          <w:bCs/>
        </w:rPr>
        <w:tab/>
      </w:r>
      <w:r w:rsidR="00344F4A">
        <w:rPr>
          <w:b/>
          <w:bCs/>
        </w:rPr>
        <w:t>z a k l j u č i o    j e</w:t>
      </w:r>
    </w:p>
    <w:p w:rsidRDefault="00344F4A" w:rsidP="00344F4A" w:rsidR="00344F4A" w:rsidRPr="007002EC">
      <w:pPr>
        <w:jc w:val="both"/>
      </w:pPr>
    </w:p>
    <w:p w:rsidRDefault="00344F4A" w:rsidP="00742519" w:rsidR="00344F4A">
      <w:pPr>
        <w:pStyle w:val="Odlomakpopisa"/>
        <w:numPr>
          <w:ilvl w:val="0"/>
          <w:numId w:val="2"/>
        </w:numPr>
        <w:jc w:val="both"/>
      </w:pPr>
      <w:r>
        <w:t xml:space="preserve">Naređuje se osobi ovlaštenoj za zastupanje dužnika </w:t>
      </w:r>
      <w:r w:rsidR="00742519" w:rsidRPr="00742519">
        <w:t>DINU PETRC, Marinići, Blažići 20, OIB 27463192310</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w:t>
      </w:r>
      <w:r>
        <w:lastRenderedPageBreak/>
        <w:t xml:space="preserve">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742519" w:rsidP="00344F4A" w:rsidR="00344F4A" w:rsidRPr="00BF24A6">
      <w:pPr>
        <w:jc w:val="center"/>
        <w:rPr>
          <w:b/>
          <w:bCs/>
        </w:rPr>
      </w:pPr>
      <w:r>
        <w:rPr>
          <w:b/>
          <w:bCs/>
        </w:rPr>
        <w:t>2</w:t>
      </w:r>
      <w:r w:rsidR="00EE6FA8">
        <w:rPr>
          <w:b/>
          <w:bCs/>
        </w:rPr>
        <w:t xml:space="preserve">. </w:t>
      </w:r>
      <w:r>
        <w:rPr>
          <w:b/>
          <w:bCs/>
        </w:rPr>
        <w:t>svibnja</w:t>
      </w:r>
      <w:r w:rsidR="001E1B90">
        <w:rPr>
          <w:b/>
          <w:bCs/>
        </w:rPr>
        <w:t xml:space="preserve"> 2018. u </w:t>
      </w:r>
      <w:r w:rsidR="00F03D36">
        <w:rPr>
          <w:b/>
          <w:bCs/>
        </w:rPr>
        <w:t>10</w:t>
      </w:r>
      <w:r w:rsidR="00344F4A" w:rsidRPr="00BF24A6">
        <w:rPr>
          <w:b/>
          <w:bCs/>
        </w:rPr>
        <w:t>:</w:t>
      </w:r>
      <w:r w:rsidR="009A64B2">
        <w:rPr>
          <w:b/>
          <w:bCs/>
        </w:rPr>
        <w:t>30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742519">
        <w:t>1</w:t>
      </w:r>
      <w:r w:rsidR="009A64B2">
        <w:t>5</w:t>
      </w:r>
      <w:r w:rsidR="007149A1">
        <w:t xml:space="preserve">. </w:t>
      </w:r>
      <w:r w:rsidR="009A64B2">
        <w:t xml:space="preserve">prosinca </w:t>
      </w:r>
      <w:r>
        <w:t xml:space="preserve">2017. prijedlog za otvaranje stečajnog postupka nad dužnikom </w:t>
      </w:r>
      <w:r w:rsidR="00742519" w:rsidRPr="00742519">
        <w:rPr>
          <w:b/>
        </w:rPr>
        <w:t>RI transporti društvo s ograničenom odgovornošću za prijevoz, Marinići, Blažići 2/D, OIB 15524477517</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742519">
        <w:t>11</w:t>
      </w:r>
      <w:r w:rsidR="007149A1">
        <w:t xml:space="preserve">. </w:t>
      </w:r>
      <w:r w:rsidR="00742519">
        <w:t xml:space="preserve">prosinca </w:t>
      </w:r>
      <w:r>
        <w:t xml:space="preserve">2017. u Očevidniku redoslijeda osnova za plaćanje ima evidentirane neizvršene osnove za plaćanje u neprekinutom razdoblju od </w:t>
      </w:r>
      <w:r w:rsidR="009A64B2">
        <w:t>120</w:t>
      </w:r>
      <w:r>
        <w:t xml:space="preserve"> dana u ukupnom iznosu od </w:t>
      </w:r>
      <w:r w:rsidR="00742519">
        <w:t>120.728,54</w:t>
      </w:r>
      <w:r>
        <w:t xml:space="preserve"> kn u koji iznos je uračunata i kamata i naknada Financijske agencije za provedbe ovrhe i da dužnik ima </w:t>
      </w:r>
      <w:r w:rsidR="00F03D36">
        <w:t>jednog</w:t>
      </w:r>
      <w:r w:rsidR="009C137F">
        <w:t xml:space="preserve"> zaposlenik</w:t>
      </w:r>
      <w:r w:rsidR="00EE6FA8">
        <w:t>a</w:t>
      </w:r>
      <w:r>
        <w:t>.</w:t>
      </w:r>
    </w:p>
    <w:p w:rsidRDefault="00742519" w:rsidP="00344F4A" w:rsidR="00742519">
      <w:pPr>
        <w:jc w:val="both"/>
      </w:pPr>
      <w:r>
        <w:tab/>
        <w:t>Uvidom u Očevidnik redoslijeda osnova za plaćanje na dan 15. veljače 2018. dužnik ima evidentirane neizvršene osnove za plaćanje u ukupnom iznosu od 112.788,88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lastRenderedPageBreak/>
        <w:tab/>
        <w:t>Prema odredbi čl.</w:t>
      </w:r>
      <w:r w:rsidR="00361213">
        <w:t xml:space="preserve"> </w:t>
      </w:r>
      <w:r>
        <w:t>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742519">
        <w:t>15</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090840" w:rsidR="00090840" w:rsidRPr="00DC5C54">
      <w:pPr>
        <w:ind w:firstLine="708" w:left="1416"/>
        <w:jc w:val="right"/>
      </w:pPr>
      <w:r w:rsidRPr="00361213">
        <w:t xml:space="preserve">                               </w:t>
      </w:r>
      <w:r w:rsidRPr="00361213">
        <w:tab/>
      </w:r>
      <w:r w:rsidRPr="00361213">
        <w:tab/>
      </w:r>
      <w:r w:rsidRPr="00361213">
        <w:tab/>
      </w:r>
      <w:r w:rsidRPr="00361213">
        <w:tab/>
        <w:t>Daniela Korlević</w:t>
      </w:r>
      <w:r w:rsidR="00090840">
        <w:t>,</w:t>
      </w:r>
      <w:r w:rsidR="00090840" w:rsidRPr="00090840">
        <w:t xml:space="preserve"> </w:t>
      </w:r>
      <w:r w:rsidR="00090840" w:rsidRPr="00DC5C54">
        <w:t>v.r.</w:t>
      </w:r>
    </w:p>
    <w:p w:rsidRDefault="00090840" w:rsidP="00090840" w:rsidR="00090840" w:rsidRPr="00DC5C54">
      <w:pPr>
        <w:jc w:val="right"/>
      </w:pPr>
      <w:r w:rsidRPr="00DC5C54">
        <w:t>Za točnost otpravka – ovlašteni službenik</w:t>
      </w:r>
    </w:p>
    <w:p w:rsidRDefault="00090840" w:rsidP="00090840" w:rsidR="00090840" w:rsidRPr="00DC5C54">
      <w:pPr>
        <w:ind w:firstLine="708" w:left="1416"/>
        <w:jc w:val="right"/>
      </w:pPr>
      <w:r w:rsidRPr="00DC5C54">
        <w:rPr>
          <w:b/>
        </w:rPr>
        <w:tab/>
      </w:r>
      <w:r w:rsidRPr="00DC5C54">
        <w:rPr>
          <w:b/>
        </w:rPr>
        <w:tab/>
      </w:r>
      <w:r w:rsidRPr="00DC5C54">
        <w:rPr>
          <w:b/>
        </w:rPr>
        <w:tab/>
      </w:r>
      <w:r w:rsidRPr="00DC5C54">
        <w:rPr>
          <w:b/>
        </w:rPr>
        <w:tab/>
      </w:r>
      <w:r w:rsidRPr="00DC5C54">
        <w:rPr>
          <w:b/>
        </w:rPr>
        <w:tab/>
      </w:r>
      <w:r w:rsidRPr="00DC5C54">
        <w:rPr>
          <w:b/>
        </w:rPr>
        <w:tab/>
      </w:r>
      <w:r>
        <w:t>Adriana Zurak</w:t>
      </w:r>
    </w:p>
    <w:p w:rsidRDefault="00DC5C54" w:rsidP="00742519" w:rsidR="00DC5C54" w:rsidRPr="00DC5C54">
      <w:pPr>
        <w:ind w:firstLine="708" w:left="1416"/>
        <w:jc w:val="right"/>
      </w:pPr>
    </w:p>
    <w:p w:rsidRDefault="00683475" w:rsidP="00683475" w:rsidR="00683475" w:rsidRPr="00C86EE1">
      <w:pPr>
        <w:ind w:firstLine="708" w:left="1416"/>
        <w:jc w:val="right"/>
      </w:pPr>
    </w:p>
    <w:p w:rsidRDefault="009B43BC" w:rsidP="001A5F3A" w:rsidR="009B43BC" w:rsidRPr="00C86EE1">
      <w:pPr>
        <w:ind w:firstLine="708" w:left="1416"/>
        <w:jc w:val="right"/>
      </w:pP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sectPr w:rsidR="00FD4DE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7C2" w:rsidP="00344F4A" w:rsidR="00DF47C2">
      <w:r>
        <w:separator/>
      </w:r>
    </w:p>
  </w:endnote>
  <w:endnote w:id="0" w:type="continuationSeparator">
    <w:p w:rsidRDefault="00DF47C2" w:rsidP="00344F4A" w:rsidR="00DF47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D35"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4D35">
      <w:rPr>
        <w:rStyle w:val="Brojstranice"/>
        <w:noProof/>
      </w:rPr>
      <w:t>1</w:t>
    </w:r>
    <w:r>
      <w:rPr>
        <w:rStyle w:val="Brojstranice"/>
      </w:rPr>
      <w:fldChar w:fldCharType="end"/>
    </w:r>
  </w:p>
  <w:p w:rsidRDefault="00E94D35"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7C2" w:rsidP="00344F4A" w:rsidR="00DF47C2">
      <w:r>
        <w:separator/>
      </w:r>
    </w:p>
  </w:footnote>
  <w:footnote w:id="0" w:type="continuationSeparator">
    <w:p w:rsidRDefault="00DF47C2" w:rsidP="00344F4A" w:rsidR="00DF47C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90840"/>
    <w:rsid w:val="000F1107"/>
    <w:rsid w:val="00103870"/>
    <w:rsid w:val="0010604F"/>
    <w:rsid w:val="00114F31"/>
    <w:rsid w:val="00130A59"/>
    <w:rsid w:val="00132957"/>
    <w:rsid w:val="00180A54"/>
    <w:rsid w:val="001873A8"/>
    <w:rsid w:val="001D64CD"/>
    <w:rsid w:val="001E1B90"/>
    <w:rsid w:val="001F3C33"/>
    <w:rsid w:val="00243A4A"/>
    <w:rsid w:val="002D370B"/>
    <w:rsid w:val="002D6AE0"/>
    <w:rsid w:val="002E2502"/>
    <w:rsid w:val="00320B09"/>
    <w:rsid w:val="00344F4A"/>
    <w:rsid w:val="003529A4"/>
    <w:rsid w:val="00361213"/>
    <w:rsid w:val="0036759F"/>
    <w:rsid w:val="0037180D"/>
    <w:rsid w:val="003B6F7D"/>
    <w:rsid w:val="003F7313"/>
    <w:rsid w:val="00416EF0"/>
    <w:rsid w:val="00426879"/>
    <w:rsid w:val="00481E81"/>
    <w:rsid w:val="004A3641"/>
    <w:rsid w:val="004C278B"/>
    <w:rsid w:val="004C5533"/>
    <w:rsid w:val="004C648A"/>
    <w:rsid w:val="004D2E20"/>
    <w:rsid w:val="004D76D0"/>
    <w:rsid w:val="00500D63"/>
    <w:rsid w:val="0052210A"/>
    <w:rsid w:val="00532BA3"/>
    <w:rsid w:val="005C605D"/>
    <w:rsid w:val="005E3811"/>
    <w:rsid w:val="005F4B4D"/>
    <w:rsid w:val="00672209"/>
    <w:rsid w:val="00683475"/>
    <w:rsid w:val="00684E14"/>
    <w:rsid w:val="00685865"/>
    <w:rsid w:val="00695E57"/>
    <w:rsid w:val="006E4A63"/>
    <w:rsid w:val="007148D0"/>
    <w:rsid w:val="007149A1"/>
    <w:rsid w:val="0073506A"/>
    <w:rsid w:val="00742519"/>
    <w:rsid w:val="00763AEF"/>
    <w:rsid w:val="007E5B86"/>
    <w:rsid w:val="00804741"/>
    <w:rsid w:val="0088460A"/>
    <w:rsid w:val="008E4444"/>
    <w:rsid w:val="008F27DF"/>
    <w:rsid w:val="00972E56"/>
    <w:rsid w:val="00975F37"/>
    <w:rsid w:val="009854FA"/>
    <w:rsid w:val="009A00D5"/>
    <w:rsid w:val="009A3F0A"/>
    <w:rsid w:val="009A64B2"/>
    <w:rsid w:val="009B1097"/>
    <w:rsid w:val="009B43BC"/>
    <w:rsid w:val="009C137F"/>
    <w:rsid w:val="009D2B8A"/>
    <w:rsid w:val="009D30D1"/>
    <w:rsid w:val="009F025F"/>
    <w:rsid w:val="00A1515B"/>
    <w:rsid w:val="00A34B0F"/>
    <w:rsid w:val="00A64247"/>
    <w:rsid w:val="00A72D67"/>
    <w:rsid w:val="00A7556C"/>
    <w:rsid w:val="00AB1957"/>
    <w:rsid w:val="00B07E00"/>
    <w:rsid w:val="00B53898"/>
    <w:rsid w:val="00BA0B45"/>
    <w:rsid w:val="00C06712"/>
    <w:rsid w:val="00C47F15"/>
    <w:rsid w:val="00C547AF"/>
    <w:rsid w:val="00C61A05"/>
    <w:rsid w:val="00C80810"/>
    <w:rsid w:val="00CA04DF"/>
    <w:rsid w:val="00CA6828"/>
    <w:rsid w:val="00CB7051"/>
    <w:rsid w:val="00CC24C8"/>
    <w:rsid w:val="00CD7F2E"/>
    <w:rsid w:val="00CE5085"/>
    <w:rsid w:val="00CF7722"/>
    <w:rsid w:val="00D013B4"/>
    <w:rsid w:val="00D20B2B"/>
    <w:rsid w:val="00D63FD7"/>
    <w:rsid w:val="00D765B1"/>
    <w:rsid w:val="00D9299E"/>
    <w:rsid w:val="00DC2B85"/>
    <w:rsid w:val="00DC5C54"/>
    <w:rsid w:val="00DD415A"/>
    <w:rsid w:val="00DF47C2"/>
    <w:rsid w:val="00E26995"/>
    <w:rsid w:val="00E50DF4"/>
    <w:rsid w:val="00E73C9B"/>
    <w:rsid w:val="00E86922"/>
    <w:rsid w:val="00E903C4"/>
    <w:rsid w:val="00E94D35"/>
    <w:rsid w:val="00EC1D18"/>
    <w:rsid w:val="00EE6FA8"/>
    <w:rsid w:val="00EF7216"/>
    <w:rsid w:val="00F03D3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80A54"/>
    <w:rPr>
      <w:color w:val="808080"/>
      <w:bdr w:space="0" w:sz="0" w:color="auto" w:val="none"/>
      <w:shd w:fill="auto" w:color="auto" w:val="clear"/>
    </w:rPr>
  </w:style>
  <w:style w:customStyle="true" w:styleId="eSPISCCParagraphDefaultFont" w:type="character">
    <w:name w:val="eSPIS_CC_Paragraph Default Font"/>
    <w:basedOn w:val="Zadanifontodlomka"/>
    <w:rsid w:val="00180A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0A54"/>
    <w:rPr>
      <w:bdr w:space="0" w:sz="0" w:color="auto" w:val="none"/>
      <w:shd w:fill="FFFFCC" w:color="auto" w:val="clear"/>
      <w:lang w:val="hr-HR"/>
    </w:rPr>
  </w:style>
  <w:style w:customStyle="true" w:styleId="PozadinaSvijetloCrvena" w:type="character">
    <w:name w:val="Pozadina_SvijetloCrvena"/>
    <w:basedOn w:val="eSPISCCParagraphDefaultFont"/>
    <w:rsid w:val="00180A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0A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80A54"/>
    <w:rPr>
      <w:color w:val="808080"/>
      <w:bdr w:color="auto" w:space="0" w:sz="0" w:val="none"/>
      <w:shd w:color="auto" w:fill="auto" w:val="clear"/>
    </w:rPr>
  </w:style>
  <w:style w:customStyle="1" w:styleId="eSPISCCParagraphDefaultFont" w:type="character">
    <w:name w:val="eSPIS_CC_Paragraph Default Font"/>
    <w:basedOn w:val="Zadanifontodlomka"/>
    <w:rsid w:val="00180A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0A54"/>
    <w:rPr>
      <w:bdr w:color="auto" w:space="0" w:sz="0" w:val="none"/>
      <w:shd w:color="auto" w:fill="FFFFCC" w:val="clear"/>
      <w:lang w:val="hr-HR"/>
    </w:rPr>
  </w:style>
  <w:style w:customStyle="1" w:styleId="PozadinaSvijetloCrvena" w:type="character">
    <w:name w:val="Pozadina_SvijetloCrvena"/>
    <w:basedOn w:val="eSPISCCParagraphDefaultFont"/>
    <w:rsid w:val="00180A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0A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9197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St-767/2017-6</izvorni_sadrzaj>
    <derivirana_varijabla naziv="DomainObject.Oznaka_1">St-767/2017-6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TRANSPORTI d.o.o.</izvorni_sadrzaj>
    <derivirana_varijabla naziv="DomainObject.Predmet.ProtustrankaFormated_1">  RI TRANSPORTI d.o.o.</derivirana_varijabla>
  </DomainObject.Predmet.ProtustrankaFormated>
  <DomainObject.Predmet.ProtustrankaFormatedOIB>
    <izvorni_sadrzaj>  RI TRANSPORTI d.o.o., OIB 15524477517</izvorni_sadrzaj>
    <derivirana_varijabla naziv="DomainObject.Predmet.ProtustrankaFormatedOIB_1">  RI TRANSPORTI d.o.o., OIB 15524477517</derivirana_varijabla>
  </DomainObject.Predmet.ProtustrankaFormatedOIB>
  <DomainObject.Predmet.ProtustrankaFormatedWithAdress>
    <izvorni_sadrzaj> RI TRANSPORTI d.o.o., Blažići 2d, 51216 Viškovo</izvorni_sadrzaj>
    <derivirana_varijabla naziv="DomainObject.Predmet.ProtustrankaFormatedWithAdress_1"> RI TRANSPORTI d.o.o., Blažići 2d, 51216 Viškovo</derivirana_varijabla>
  </DomainObject.Predmet.ProtustrankaFormatedWithAdress>
  <DomainObject.Predmet.ProtustrankaFormatedWithAdressOIB>
    <izvorni_sadrzaj> RI TRANSPORTI d.o.o., OIB 15524477517, Blažići 2d, 51216 Viškovo</izvorni_sadrzaj>
    <derivirana_varijabla naziv="DomainObject.Predmet.ProtustrankaFormatedWithAdressOIB_1"> RI TRANSPORTI d.o.o., OIB 15524477517, Blažići 2d, 51216 Viškovo</derivirana_varijabla>
  </DomainObject.Predmet.ProtustrankaFormatedWithAdressOIB>
  <DomainObject.Predmet.ProtustrankaWithAdress>
    <izvorni_sadrzaj>RI TRANSPORTI d.o.o. Blažići 2d, 51216 Viškovo</izvorni_sadrzaj>
    <derivirana_varijabla naziv="DomainObject.Predmet.ProtustrankaWithAdress_1">RI TRANSPORTI d.o.o. Blažići 2d, 51216 Viškovo</derivirana_varijabla>
  </DomainObject.Predmet.ProtustrankaWithAdress>
  <DomainObject.Predmet.ProtustrankaWithAdressOIB>
    <izvorni_sadrzaj>RI TRANSPORTI d.o.o., OIB 15524477517, Blažići 2d, 51216 Viškovo</izvorni_sadrzaj>
    <derivirana_varijabla naziv="DomainObject.Predmet.ProtustrankaWithAdressOIB_1">RI TRANSPORTI d.o.o., OIB 15524477517, Blažići 2d, 51216 Viškovo</derivirana_varijabla>
  </DomainObject.Predmet.ProtustrankaWithAdressOIB>
  <DomainObject.Predmet.ProtustrankaNazivFormated>
    <izvorni_sadrzaj>RI TRANSPORTI d.o.o.</izvorni_sadrzaj>
    <derivirana_varijabla naziv="DomainObject.Predmet.ProtustrankaNazivFormated_1">RI TRANSPORTI d.o.o.</derivirana_varijabla>
  </DomainObject.Predmet.ProtustrankaNazivFormated>
  <DomainObject.Predmet.ProtustrankaNazivFormatedOIB>
    <izvorni_sadrzaj>RI TRANSPORTI d.o.o., OIB 15524477517</izvorni_sadrzaj>
    <derivirana_varijabla naziv="DomainObject.Predmet.ProtustrankaNazivFormatedOIB_1">RI TRANSPORTI d.o.o., OIB 15524477517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TRANSPORTI d.o.o.</item>
    </izvorni_sadrzaj>
    <derivirana_varijabla naziv="DomainObject.Predmet.ProtuStrankaListFormated_1">
      <item>RI TRANSPORTI d.o.o.</item>
    </derivirana_varijabla>
  </DomainObject.Predmet.ProtuStrankaListFormated>
  <DomainObject.Predmet.ProtuStrankaListFormatedOIB>
    <izvorni_sadrzaj>
      <item>RI TRANSPORTI d.o.o., OIB 15524477517</item>
    </izvorni_sadrzaj>
    <derivirana_varijabla naziv="DomainObject.Predmet.ProtuStrankaListFormatedOIB_1">
      <item>RI TRANSPORTI d.o.o., OIB 15524477517</item>
    </derivirana_varijabla>
  </DomainObject.Predmet.ProtuStrankaListFormatedOIB>
  <DomainObject.Predmet.ProtuStrankaListFormatedWithAdress>
    <izvorni_sadrzaj>
      <item>RI TRANSPORTI d.o.o., Blažići 2d, 51216 Viškovo</item>
    </izvorni_sadrzaj>
    <derivirana_varijabla naziv="DomainObject.Predmet.ProtuStrankaListFormatedWithAdress_1">
      <item>RI TRANSPORTI d.o.o., Blažići 2d, 51216 Viškovo</item>
    </derivirana_varijabla>
  </DomainObject.Predmet.ProtuStrankaListFormatedWithAdress>
  <DomainObject.Predmet.ProtuStrankaListFormatedWithAdressOIB>
    <izvorni_sadrzaj>
      <item>RI TRANSPORTI d.o.o., OIB 15524477517, Blažići 2d, 51216 Viškovo</item>
    </izvorni_sadrzaj>
    <derivirana_varijabla naziv="DomainObject.Predmet.ProtuStrankaListFormatedWithAdressOIB_1">
      <item>RI TRANSPORTI d.o.o., OIB 15524477517, Blažići 2d, 51216 Viškovo</item>
    </derivirana_varijabla>
  </DomainObject.Predmet.ProtuStrankaListFormatedWithAdressOIB>
  <DomainObject.Predmet.ProtuStrankaListNazivFormated>
    <izvorni_sadrzaj>
      <item>RI TRANSPORTI d.o.o.</item>
    </izvorni_sadrzaj>
    <derivirana_varijabla naziv="DomainObject.Predmet.ProtuStrankaListNazivFormated_1">
      <item>RI TRANSPORTI d.o.o.</item>
    </derivirana_varijabla>
  </DomainObject.Predmet.ProtuStrankaListNazivFormated>
  <DomainObject.Predmet.ProtuStrankaListNazivFormatedOIB>
    <izvorni_sadrzaj>
      <item>RI TRANSPORTI d.o.o., OIB 15524477517</item>
    </izvorni_sadrzaj>
    <derivirana_varijabla naziv="DomainObject.Predmet.ProtuStrankaListNazivFormatedOIB_1">
      <item>RI TRANSPORTI d.o.o., OIB 15524477517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St-767/2017-6</izvorni_sadrzaj>
    <derivirana_varijabla naziv="DomainObject.PoslovniBrojDokumenta_1">St-767/2017-6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TRANSPORTI d.o.o.</izvorni_sadrzaj>
    <derivirana_varijabla naziv="DomainObject.Predmet.ProtustrankaIDrugi_1">RI TRANSPORTI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TRANSPORTI d.o.o., OIB 15524477517, Blažići 2d, 51216 Viškovo</izvorni_sadrzaj>
    <derivirana_varijabla naziv="DomainObject.Predmet.ProtustrankaIDrugiAdressOIB_1">RI TRANSPORTI d.o.o., OIB 15524477517, Blažići 2d,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TRANSPORTI d.o.o.</item>
    </izvorni_sadrzaj>
    <derivirana_varijabla naziv="DomainObject.Predmet.SudioniciListNaziv_1">
      <item>FINA  Rijeka</item>
      <item>RI TRANSPORTI d.o.o.</item>
    </derivirana_varijabla>
  </DomainObject.Predmet.SudioniciListNaziv>
  <DomainObject.Predmet.SudioniciListAdressOIB>
    <izvorni_sadrzaj>
      <item>FINA  Rijeka, OIB 85821130368, Frana Kurelca 8,51000 Rijeka</item>
      <item>RI TRANSPORTI d.o.o., OIB 15524477517, Blažići 2d,51216 Viškovo</item>
    </izvorni_sadrzaj>
    <derivirana_varijabla naziv="DomainObject.Predmet.SudioniciListAdressOIB_1">
      <item>FINA  Rijeka, OIB 85821130368, Frana Kurelca 8,51000 Rijeka</item>
      <item>RI TRANSPORTI d.o.o., OIB 15524477517, Blažići 2d,51216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15524477517</item>
    </izvorni_sadrzaj>
    <derivirana_varijabla naziv="DomainObject.Predmet.SudioniciListNazivOIB_1">
      <item>, OIB 85821130368</item>
      <item>, OIB 15524477517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800</properties:Words>
  <properties:Characters>4277</properties:Characters>
  <properties:Lines>151</properties:Lines>
  <properties:Paragraphs>42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2018-02-15T08:12:00Z</dcterms:created>
  <dc:creator>Jasna Radulović</dc:creator>
  <cp:lastModifiedBy>Jasna Radulović</cp:lastModifiedBy>
  <cp:lastPrinted>2018-02-15T08:25:00Z</cp:lastPrinted>
  <dcterms:modified xmlns:xsi="http://www.w3.org/2001/XMLSchema-instance" xsi:type="dcterms:W3CDTF">2018-02-15T08:45:00Z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St-767/2017-6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3</vt:i4>
  </prop:property>
</prop:Properties>
</file>