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9fbb9" w14:paraId="4c9fbb9" w:rsidRDefault="00F76559" w:rsidP="00F76559" w:rsidR="00F7655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6559" w:rsidP="00F76559" w:rsidR="00F7655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76559" w:rsidP="00F76559" w:rsidR="00F7655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76559" w:rsidP="00F76559" w:rsidR="00F7655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76559" w:rsidP="00F76559" w:rsidR="00F7655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76559" w:rsidP="00F76559" w:rsidR="00F7655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76559" w:rsidP="00F76559" w:rsidR="00F76559" w:rsidRPr="005D578C">
      <w:pPr>
        <w:jc w:val="center"/>
        <w:rPr>
          <w:rFonts w:cs="Times New Roman" w:eastAsia="Times New Roman"/>
          <w:szCs w:val="24"/>
        </w:rPr>
      </w:pPr>
    </w:p>
    <w:p w:rsidRDefault="00F76559" w:rsidP="00F76559" w:rsidR="00F7655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76559" w:rsidP="00F76559" w:rsidR="00F76559" w:rsidRPr="005D578C">
      <w:pPr>
        <w:rPr>
          <w:rFonts w:cs="Times New Roman" w:eastAsia="Times New Roman"/>
          <w:szCs w:val="24"/>
        </w:rPr>
      </w:pPr>
    </w:p>
    <w:p w:rsidRDefault="00F76559" w:rsidP="00F76559" w:rsidR="00F7655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BOŽIĆ – ING. TEH.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Lupoglav, Vidići 48</w:t>
      </w:r>
      <w:r w:rsidRPr="002C2F41">
        <w:rPr>
          <w:rFonts w:cs="Times New Roman" w:eastAsia="Times New Roman"/>
        </w:rPr>
        <w:t xml:space="preserve">, OIB </w:t>
      </w:r>
      <w:r w:rsidRPr="00F76559">
        <w:rPr>
          <w:rFonts w:cs="Times New Roman" w:eastAsia="Times New Roman"/>
        </w:rPr>
        <w:t>69956057012</w:t>
      </w:r>
      <w:r w:rsidRPr="002C2F41">
        <w:rPr>
          <w:rFonts w:cs="Times New Roman" w:eastAsia="Times New Roman"/>
        </w:rPr>
        <w:t xml:space="preserve">, MBS </w:t>
      </w:r>
      <w:r w:rsidRPr="00F76559">
        <w:rPr>
          <w:rFonts w:cs="Times New Roman" w:eastAsia="Times New Roman"/>
        </w:rPr>
        <w:t>130041236</w:t>
      </w:r>
      <w:r>
        <w:rPr>
          <w:rFonts w:cs="Times New Roman" w:eastAsia="Times New Roman"/>
          <w:szCs w:val="24"/>
        </w:rPr>
        <w:t>, 4. svibnja 2017.</w:t>
      </w:r>
    </w:p>
    <w:p w:rsidRDefault="00F76559" w:rsidP="00F76559" w:rsidR="00F76559" w:rsidRPr="005D578C">
      <w:pPr>
        <w:rPr>
          <w:rFonts w:cs="Times New Roman" w:eastAsia="Times New Roman"/>
          <w:szCs w:val="24"/>
        </w:rPr>
      </w:pPr>
    </w:p>
    <w:p w:rsidRDefault="00F76559" w:rsidP="00F76559" w:rsidR="00F7655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76559" w:rsidP="00F76559" w:rsidR="00F76559" w:rsidRPr="005D578C">
      <w:pPr>
        <w:rPr>
          <w:rFonts w:cs="Times New Roman" w:eastAsia="Times New Roman"/>
          <w:szCs w:val="24"/>
        </w:rPr>
      </w:pPr>
    </w:p>
    <w:p w:rsidRDefault="00F76559" w:rsidP="00F76559" w:rsidR="00F7655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BOŽIĆ – ING. TEH.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Lupoglav, Vidići 48</w:t>
      </w:r>
      <w:r w:rsidRPr="002C2F41">
        <w:rPr>
          <w:rFonts w:cs="Times New Roman" w:eastAsia="Times New Roman"/>
        </w:rPr>
        <w:t xml:space="preserve">, OIB </w:t>
      </w:r>
      <w:r w:rsidRPr="00F76559">
        <w:rPr>
          <w:rFonts w:cs="Times New Roman" w:eastAsia="Times New Roman"/>
        </w:rPr>
        <w:t>69956057012</w:t>
      </w:r>
      <w:r w:rsidRPr="002C2F41">
        <w:rPr>
          <w:rFonts w:cs="Times New Roman" w:eastAsia="Times New Roman"/>
        </w:rPr>
        <w:t xml:space="preserve">, MBS </w:t>
      </w:r>
      <w:r w:rsidRPr="00F76559">
        <w:rPr>
          <w:rFonts w:cs="Times New Roman" w:eastAsia="Times New Roman"/>
        </w:rPr>
        <w:t>130041236</w:t>
      </w:r>
      <w:r>
        <w:rPr>
          <w:rFonts w:cs="Times New Roman" w:eastAsia="Times New Roman"/>
          <w:szCs w:val="24"/>
        </w:rPr>
        <w:t>.</w:t>
      </w:r>
    </w:p>
    <w:p w:rsidRDefault="00F76559" w:rsidP="00F76559" w:rsidR="00F76559" w:rsidRPr="005D578C">
      <w:pPr>
        <w:rPr>
          <w:rFonts w:cs="Times New Roman" w:eastAsia="Times New Roman"/>
          <w:szCs w:val="24"/>
        </w:rPr>
      </w:pPr>
    </w:p>
    <w:p w:rsidRDefault="00F76559" w:rsidP="00F76559" w:rsidR="00F76559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</w:t>
      </w:r>
      <w:r w:rsidRPr="000500C0">
        <w:rPr>
          <w:rFonts w:cs="Times New Roman" w:eastAsia="Times New Roman"/>
          <w:szCs w:val="20"/>
        </w:rPr>
        <w:t>.</w:t>
      </w:r>
    </w:p>
    <w:p w:rsidRDefault="00F76559" w:rsidP="00F76559" w:rsidR="00F76559">
      <w:pPr>
        <w:rPr>
          <w:rFonts w:cs="Times New Roman" w:eastAsia="Times New Roman"/>
          <w:szCs w:val="20"/>
        </w:rPr>
      </w:pPr>
    </w:p>
    <w:p w:rsidRDefault="00F76559" w:rsidP="00F76559" w:rsidR="00F7655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BOŽIĆ – ING. TEH.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Lupoglav, Vidići 48</w:t>
      </w:r>
      <w:r w:rsidRPr="002C2F41">
        <w:rPr>
          <w:rFonts w:cs="Times New Roman" w:eastAsia="Times New Roman"/>
        </w:rPr>
        <w:t xml:space="preserve">, OIB </w:t>
      </w:r>
      <w:r w:rsidRPr="00F76559">
        <w:rPr>
          <w:rFonts w:cs="Times New Roman" w:eastAsia="Times New Roman"/>
        </w:rPr>
        <w:t>69956057012</w:t>
      </w:r>
      <w:r w:rsidRPr="002C2F41">
        <w:rPr>
          <w:rFonts w:cs="Times New Roman" w:eastAsia="Times New Roman"/>
        </w:rPr>
        <w:t xml:space="preserve">, MBS </w:t>
      </w:r>
      <w:r w:rsidRPr="00F76559">
        <w:rPr>
          <w:rFonts w:cs="Times New Roman" w:eastAsia="Times New Roman"/>
        </w:rPr>
        <w:t>130041236</w:t>
      </w:r>
      <w:r>
        <w:rPr>
          <w:rFonts w:cs="Times New Roman" w:eastAsia="Times New Roman"/>
          <w:szCs w:val="24"/>
        </w:rPr>
        <w:t>.</w:t>
      </w:r>
    </w:p>
    <w:p w:rsidRDefault="00F76559" w:rsidP="00F76559" w:rsidR="00F76559">
      <w:pPr>
        <w:ind w:firstLine="709"/>
        <w:rPr>
          <w:rFonts w:cs="Times New Roman" w:eastAsia="Times New Roman"/>
          <w:szCs w:val="24"/>
        </w:rPr>
      </w:pPr>
    </w:p>
    <w:p w:rsidRDefault="00F76559" w:rsidP="00F76559" w:rsidR="00F7655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BOŽIĆ – ING. TEH.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Lupoglav, Vidići 48</w:t>
      </w:r>
      <w:r w:rsidRPr="002C2F41">
        <w:rPr>
          <w:rFonts w:cs="Times New Roman" w:eastAsia="Times New Roman"/>
        </w:rPr>
        <w:t xml:space="preserve">, OIB </w:t>
      </w:r>
      <w:r w:rsidRPr="00F76559">
        <w:rPr>
          <w:rFonts w:cs="Times New Roman" w:eastAsia="Times New Roman"/>
        </w:rPr>
        <w:t>69956057012</w:t>
      </w:r>
      <w:r w:rsidRPr="002C2F41">
        <w:rPr>
          <w:rFonts w:cs="Times New Roman" w:eastAsia="Times New Roman"/>
        </w:rPr>
        <w:t xml:space="preserve">, MBS </w:t>
      </w:r>
      <w:r w:rsidRPr="00F76559">
        <w:rPr>
          <w:rFonts w:cs="Times New Roman" w:eastAsia="Times New Roman"/>
        </w:rPr>
        <w:t>130041236</w:t>
      </w:r>
      <w:r>
        <w:rPr>
          <w:rFonts w:cs="Times New Roman" w:eastAsia="Times New Roman"/>
          <w:szCs w:val="24"/>
        </w:rPr>
        <w:t>.</w:t>
      </w:r>
    </w:p>
    <w:p w:rsidRDefault="00F76559" w:rsidP="00F76559" w:rsidR="00F76559">
      <w:pPr>
        <w:rPr>
          <w:rFonts w:cs="Times New Roman" w:eastAsia="Times New Roman"/>
          <w:szCs w:val="24"/>
        </w:rPr>
      </w:pPr>
    </w:p>
    <w:p w:rsidRDefault="00F76559" w:rsidP="00F76559" w:rsidR="00F76559" w:rsidRPr="005D578C">
      <w:pPr>
        <w:rPr>
          <w:rFonts w:cs="Times New Roman" w:eastAsia="Times New Roman"/>
          <w:szCs w:val="24"/>
        </w:rPr>
      </w:pPr>
    </w:p>
    <w:p w:rsidRDefault="00F76559" w:rsidP="00F76559" w:rsidR="00F7655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76559" w:rsidP="00F76559" w:rsidR="00F76559">
      <w:pPr>
        <w:ind w:firstLine="708"/>
        <w:rPr>
          <w:rFonts w:cs="Times New Roman" w:eastAsia="Times New Roman"/>
          <w:szCs w:val="24"/>
        </w:rPr>
      </w:pPr>
    </w:p>
    <w:p w:rsidRDefault="00F76559" w:rsidP="00F76559" w:rsidR="00F7655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28. veljače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 xml:space="preserve">BOŽIĆ – ING. TEH.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Lupoglav</w:t>
      </w:r>
      <w:r>
        <w:rPr>
          <w:rFonts w:cs="Times New Roman" w:eastAsia="Times New Roman"/>
          <w:szCs w:val="24"/>
        </w:rPr>
        <w:t>.</w:t>
      </w:r>
    </w:p>
    <w:p w:rsidRDefault="00F76559" w:rsidP="00F76559" w:rsidR="00F76559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24. veljače 2017. imao neizvršene osnove za plaćanje u neprekinutom razdoblju od 120 dana u ukupnom iznosu 12.413,47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2. ožujka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St-123/2017-3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F76559" w:rsidP="00F76559" w:rsidR="00F7655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F76559" w:rsidP="00F76559" w:rsidR="00F7655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F76559" w:rsidP="00F76559" w:rsidR="00F76559" w:rsidRPr="005D578C">
      <w:pPr>
        <w:rPr>
          <w:rFonts w:cs="Times New Roman" w:eastAsia="Times New Roman"/>
          <w:szCs w:val="24"/>
        </w:rPr>
      </w:pPr>
    </w:p>
    <w:p w:rsidRDefault="00F76559" w:rsidP="00F76559" w:rsidR="00F7655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4. svibnja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76559" w:rsidP="00F76559" w:rsidR="00F76559">
      <w:pPr>
        <w:rPr>
          <w:rFonts w:cs="Times New Roman" w:eastAsia="Times New Roman"/>
          <w:szCs w:val="24"/>
        </w:rPr>
      </w:pPr>
    </w:p>
    <w:p w:rsidRDefault="00F76559" w:rsidP="00F76559" w:rsidR="00F7655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F76559" w:rsidP="00F76559" w:rsidR="00F7655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375210">
        <w:rPr>
          <w:rFonts w:cs="Times New Roman" w:eastAsia="Times New Roman"/>
          <w:szCs w:val="24"/>
        </w:rPr>
        <w:t xml:space="preserve">, v. r. </w:t>
      </w:r>
    </w:p>
    <w:p w:rsidRDefault="00F76559" w:rsidP="00F76559" w:rsidR="00F76559">
      <w:pPr>
        <w:jc w:val="left"/>
        <w:rPr>
          <w:rFonts w:cs="Times New Roman" w:eastAsia="Times New Roman"/>
          <w:szCs w:val="24"/>
        </w:rPr>
      </w:pPr>
    </w:p>
    <w:p w:rsidRDefault="00F76559" w:rsidP="00F76559" w:rsidR="00F76559" w:rsidRPr="005D578C">
      <w:pPr>
        <w:jc w:val="left"/>
        <w:rPr>
          <w:rFonts w:cs="Times New Roman" w:eastAsia="Times New Roman"/>
          <w:szCs w:val="24"/>
        </w:rPr>
      </w:pPr>
    </w:p>
    <w:p w:rsidRDefault="00F76559" w:rsidP="00F76559" w:rsidR="00F7655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76559" w:rsidP="00F76559" w:rsidR="00F76559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F76559" w:rsidP="00F76559" w:rsidR="00F765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F76559" w:rsidP="00F76559" w:rsidR="00F76559">
      <w:pPr>
        <w:rPr>
          <w:rFonts w:cs="Times New Roman" w:eastAsia="Times New Roman"/>
          <w:szCs w:val="24"/>
        </w:rPr>
      </w:pPr>
    </w:p>
    <w:p w:rsidRDefault="00F76559" w:rsidP="00F76559" w:rsidR="00F76559" w:rsidRPr="005D578C">
      <w:pPr>
        <w:rPr>
          <w:rFonts w:cs="Times New Roman" w:eastAsia="Times New Roman"/>
          <w:szCs w:val="24"/>
        </w:rPr>
      </w:pPr>
    </w:p>
    <w:p w:rsidRDefault="00F76559" w:rsidP="00F76559" w:rsidR="00F7655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76559" w:rsidP="00F76559" w:rsidR="00F765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F76559" w:rsidP="00F76559" w:rsidR="00F765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BOŽIĆ – ING. TEH.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 xml:space="preserve">Lupoglav, Vidići 48, </w:t>
      </w:r>
    </w:p>
    <w:p w:rsidRDefault="00F76559" w:rsidP="00F76559" w:rsidR="00F7655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F76559" w:rsidP="00F76559" w:rsidR="00F765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F76559" w:rsidP="00F76559" w:rsidR="00F76559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F76559" w:rsidP="00F76559" w:rsidR="00F7655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F76559" w:rsidP="00F76559" w:rsidR="00F765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F76559" w:rsidP="00F76559" w:rsidR="00F7655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F76559" w:rsidP="00F76559" w:rsidR="00F76559"/>
    <w:p w:rsidRDefault="00F76559" w:rsidP="00F76559" w:rsidR="00F76559"/>
    <w:p w:rsidRDefault="00F76559" w:rsidP="00F76559" w:rsidR="00F76559"/>
    <w:p w:rsidRDefault="00F76559" w:rsidP="00F76559" w:rsidR="00F76559"/>
    <w:p w:rsidRDefault="00EC6DA4" w:rsidR="00EC6DA4"/>
    <w:sectPr w:rsidSect="005F5A98" w:rsidR="00EC6DA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6559" w:rsidP="00F76559" w:rsidR="00F76559">
      <w:r>
        <w:separator/>
      </w:r>
    </w:p>
  </w:endnote>
  <w:endnote w:id="0" w:type="continuationSeparator">
    <w:p w:rsidRDefault="00F76559" w:rsidP="00F76559" w:rsidR="00F76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6559" w:rsidP="00F76559" w:rsidR="00F76559">
      <w:r>
        <w:separator/>
      </w:r>
    </w:p>
  </w:footnote>
  <w:footnote w:id="0" w:type="continuationSeparator">
    <w:p w:rsidRDefault="00F76559" w:rsidP="00F76559" w:rsidR="00F765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559" w:rsidP="005F5A98" w:rsidR="005F5A98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7521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St-123/2017-4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559" w:rsidP="005F5A98" w:rsidR="005F5A98" w:rsidRPr="00970AE0">
    <w:pPr>
      <w:pStyle w:val="Zaglavlje"/>
      <w:jc w:val="right"/>
    </w:pPr>
    <w:r>
      <w:rPr>
        <w:szCs w:val="24"/>
      </w:rPr>
      <w:t>11 St-123/2017-4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2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1B1B"/>
    <w:rsid w:val="00375210"/>
    <w:rsid w:val="00871B1B"/>
    <w:rsid w:val="00EC6DA4"/>
    <w:rsid w:val="00F76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655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655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7655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655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655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65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655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52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21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7521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7521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7521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655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655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7655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65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655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65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655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52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21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7521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7521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7521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St-123/2017</izvorni_sadrzaj>
    <derivirana_varijabla naziv="DomainObject.Predmet.OznakaBroj_1">St-123/2017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BOŽIĆ - ING.TEH. d.o.o. LUPOGLAV</izvorni_sadrzaj>
    <derivirana_varijabla naziv="DomainObject.Predmet.ProtustrankaFormated_1">  BOŽIĆ - ING.TEH. d.o.o. LUPOGLAV</derivirana_varijabla>
  </DomainObject.Predmet.ProtustrankaFormated>
  <DomainObject.Predmet.ProtustrankaFormatedOIB>
    <izvorni_sadrzaj>  BOŽIĆ - ING.TEH. d.o.o. LUPOGLAV, OIB 69956057012</izvorni_sadrzaj>
    <derivirana_varijabla naziv="DomainObject.Predmet.ProtustrankaFormatedOIB_1">  BOŽIĆ - ING.TEH. d.o.o. LUPOGLAV, OIB 69956057012</derivirana_varijabla>
  </DomainObject.Predmet.ProtustrankaFormatedOIB>
  <DomainObject.Predmet.ProtustrankaFormatedWithAdress>
    <izvorni_sadrzaj> BOŽIĆ - ING.TEH. d.o.o. LUPOGLAV, Vidići 48, 52426 Lupoglav</izvorni_sadrzaj>
    <derivirana_varijabla naziv="DomainObject.Predmet.ProtustrankaFormatedWithAdress_1"> BOŽIĆ - ING.TEH. d.o.o. LUPOGLAV, Vidići 48, 52426 Lupoglav</derivirana_varijabla>
  </DomainObject.Predmet.ProtustrankaFormatedWithAdress>
  <DomainObject.Predmet.ProtustrankaFormatedWithAdressOIB>
    <izvorni_sadrzaj> BOŽIĆ - ING.TEH. d.o.o. LUPOGLAV, OIB 69956057012, Vidići 48, 52426 Lupoglav</izvorni_sadrzaj>
    <derivirana_varijabla naziv="DomainObject.Predmet.ProtustrankaFormatedWithAdressOIB_1"> BOŽIĆ - ING.TEH. d.o.o. LUPOGLAV, OIB 69956057012, Vidići 48, 52426 Lupoglav</derivirana_varijabla>
  </DomainObject.Predmet.ProtustrankaFormatedWithAdressOIB>
  <DomainObject.Predmet.ProtustrankaWithAdress>
    <izvorni_sadrzaj>BOŽIĆ - ING.TEH. d.o.o. LUPOGLAV Vidići 48, 52426 Lupoglav</izvorni_sadrzaj>
    <derivirana_varijabla naziv="DomainObject.Predmet.ProtustrankaWithAdress_1">BOŽIĆ - ING.TEH. d.o.o. LUPOGLAV Vidići 48, 52426 Lupoglav</derivirana_varijabla>
  </DomainObject.Predmet.ProtustrankaWithAdress>
  <DomainObject.Predmet.ProtustrankaWithAdressOIB>
    <izvorni_sadrzaj>BOŽIĆ - ING.TEH. d.o.o. LUPOGLAV, OIB 69956057012, Vidići 48, 52426 Lupoglav</izvorni_sadrzaj>
    <derivirana_varijabla naziv="DomainObject.Predmet.ProtustrankaWithAdressOIB_1">BOŽIĆ - ING.TEH. d.o.o. LUPOGLAV, OIB 69956057012, Vidići 48, 52426 Lupoglav</derivirana_varijabla>
  </DomainObject.Predmet.ProtustrankaWithAdressOIB>
  <DomainObject.Predmet.ProtustrankaNazivFormated>
    <izvorni_sadrzaj>BOŽIĆ - ING.TEH. d.o.o. LUPOGLAV</izvorni_sadrzaj>
    <derivirana_varijabla naziv="DomainObject.Predmet.ProtustrankaNazivFormated_1">BOŽIĆ - ING.TEH. d.o.o. LUPOGLAV</derivirana_varijabla>
  </DomainObject.Predmet.ProtustrankaNazivFormated>
  <DomainObject.Predmet.ProtustrankaNazivFormatedOIB>
    <izvorni_sadrzaj>BOŽIĆ - ING.TEH. d.o.o. LUPOGLAV, OIB 69956057012</izvorni_sadrzaj>
    <derivirana_varijabla naziv="DomainObject.Predmet.ProtustrankaNazivFormatedOIB_1">BOŽIĆ - ING.TEH. d.o.o. LUPOGLAV, OIB 69956057012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12413.47</izvorni_sadrzaj>
    <derivirana_varijabla naziv="DomainObject.Predmet.TrenutnaVrijednost_1">12413.47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BOŽIĆ - ING.TEH. d.o.o. LUPOGLAV</item>
    </izvorni_sadrzaj>
    <derivirana_varijabla naziv="DomainObject.Predmet.ProtuStrankaListFormated_1">
      <item>BOŽIĆ - ING.TEH. d.o.o. LUPOGLAV</item>
    </derivirana_varijabla>
  </DomainObject.Predmet.ProtuStrankaListFormated>
  <DomainObject.Predmet.ProtuStrankaListFormatedOIB>
    <izvorni_sadrzaj>
      <item>BOŽIĆ - ING.TEH. d.o.o. LUPOGLAV, OIB 69956057012</item>
    </izvorni_sadrzaj>
    <derivirana_varijabla naziv="DomainObject.Predmet.ProtuStrankaListFormatedOIB_1">
      <item>BOŽIĆ - ING.TEH. d.o.o. LUPOGLAV, OIB 69956057012</item>
    </derivirana_varijabla>
  </DomainObject.Predmet.ProtuStrankaListFormatedOIB>
  <DomainObject.Predmet.ProtuStrankaListFormatedWithAdress>
    <izvorni_sadrzaj>
      <item>BOŽIĆ - ING.TEH. d.o.o. LUPOGLAV, Vidići 48, 52426 Lupoglav</item>
    </izvorni_sadrzaj>
    <derivirana_varijabla naziv="DomainObject.Predmet.ProtuStrankaListFormatedWithAdress_1">
      <item>BOŽIĆ - ING.TEH. d.o.o. LUPOGLAV, Vidići 48, 52426 Lupoglav</item>
    </derivirana_varijabla>
  </DomainObject.Predmet.ProtuStrankaListFormatedWithAdress>
  <DomainObject.Predmet.ProtuStrankaListFormatedWithAdressOIB>
    <izvorni_sadrzaj>
      <item>BOŽIĆ - ING.TEH. d.o.o. LUPOGLAV, OIB 69956057012, Vidići 48, 52426 Lupoglav</item>
    </izvorni_sadrzaj>
    <derivirana_varijabla naziv="DomainObject.Predmet.ProtuStrankaListFormatedWithAdressOIB_1">
      <item>BOŽIĆ - ING.TEH. d.o.o. LUPOGLAV, OIB 69956057012, Vidići 48, 52426 Lupoglav</item>
    </derivirana_varijabla>
  </DomainObject.Predmet.ProtuStrankaListFormatedWithAdressOIB>
  <DomainObject.Predmet.ProtuStrankaListNazivFormated>
    <izvorni_sadrzaj>
      <item>BOŽIĆ - ING.TEH. d.o.o. LUPOGLAV</item>
    </izvorni_sadrzaj>
    <derivirana_varijabla naziv="DomainObject.Predmet.ProtuStrankaListNazivFormated_1">
      <item>BOŽIĆ - ING.TEH. d.o.o. LUPOGLAV</item>
    </derivirana_varijabla>
  </DomainObject.Predmet.ProtuStrankaListNazivFormated>
  <DomainObject.Predmet.ProtuStrankaListNazivFormatedOIB>
    <izvorni_sadrzaj>
      <item>BOŽIĆ - ING.TEH. d.o.o. LUPOGLAV, OIB 69956057012</item>
    </izvorni_sadrzaj>
    <derivirana_varijabla naziv="DomainObject.Predmet.ProtuStrankaListNazivFormatedOIB_1">
      <item>BOŽIĆ - ING.TEH. d.o.o. LUPOGLAV, OIB 69956057012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BOŽIĆ - ING.TEH. d.o.o. LUPOGLAV</izvorni_sadrzaj>
    <derivirana_varijabla naziv="DomainObject.Predmet.ProtustrankaIDrugi_1">BOŽIĆ - ING.TEH. d.o.o. LUPOGLAV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BOŽIĆ - ING.TEH. d.o.o. LUPOGLAV, OIB 69956057012, Vidići 48, 52426 Lupoglav</izvorni_sadrzaj>
    <derivirana_varijabla naziv="DomainObject.Predmet.ProtustrankaIDrugiAdressOIB_1">BOŽIĆ - ING.TEH. d.o.o. LUPOGLAV, OIB 69956057012, Vidići 48, 52426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BOŽIĆ - ING.TEH. d.o.o. LUPOGLAV</item>
    </izvorni_sadrzaj>
    <derivirana_varijabla naziv="DomainObject.Predmet.SudioniciListNaziv_1">
      <item>FINANCIJSKA AGENCIJA, RC RIJEKA, PODRUŽNICA PULA, PULA</item>
      <item>BOŽIĆ - ING.TEH. d.o.o. LUPOGLAV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BOŽIĆ - ING.TEH. d.o.o. LUPOGLAV, OIB 69956057012, Vidići 48,52426 Lupoglav</item>
    </izvorni_sadrzaj>
    <derivirana_varijabla naziv="DomainObject.Predmet.SudioniciListAdressOIB_1">
      <item>FINANCIJSKA AGENCIJA, RC RIJEKA, PODRUŽNICA PULA, PULA, OIB 85821130368, Ulica grada Vukovara 70,10000 Zagreb</item>
      <item>BOŽIĆ - ING.TEH. d.o.o. LUPOGLAV, OIB 69956057012, Vidići 48,52426 Lupoglav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69956057012</item>
    </izvorni_sadrzaj>
    <derivirana_varijabla naziv="DomainObject.Predmet.SudioniciListNazivOIB_1">
      <item>, OIB 85821130368</item>
      <item>, OIB 69956057012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698</properties:Words>
  <properties:Characters>3662</properties:Characters>
  <properties:Lines>89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2017-04-28T06:16:00Z</dcterms:created>
  <dc:creator>Morena Brajuha</dc:creator>
  <dc:description/>
  <cp:keywords/>
  <cp:lastModifiedBy>Sanja Prodan</cp:lastModifiedBy>
  <cp:lastPrinted>2017-05-04T10:38:00Z</cp:lastPrinted>
  <dcterms:modified xmlns:xsi="http://www.w3.org/2001/XMLSchema-instance" xsi:type="dcterms:W3CDTF">2017-05-04T10:38:00Z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