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1e1a" w14:paraId="0231e1a" w:rsidRDefault="00C048D2" w:rsidP="00910611" w:rsidR="00C048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8D2" w:rsidP="00910611" w:rsidR="00C048D2">
      <w:r>
        <w:rPr>
          <w:rFonts w:eastAsia="MS Mincho"/>
          <w:szCs w:val="24"/>
        </w:rPr>
        <w:t>REPUBLIKA HRVATSKA</w:t>
      </w:r>
    </w:p>
    <w:p w:rsidRDefault="00C048D2" w:rsidP="00910611" w:rsidR="00C048D2">
      <w:r>
        <w:rPr>
          <w:rFonts w:eastAsia="MS Mincho"/>
          <w:szCs w:val="24"/>
        </w:rPr>
        <w:t>TRGOVAČKI SUD U RIJECI</w:t>
      </w:r>
    </w:p>
    <w:p w:rsidRDefault="00C048D2" w:rsidP="00C048D2" w:rsidR="00152283" w:rsidRPr="00C475D8">
      <w:pPr>
        <w:rPr>
          <w:rFonts w:cs="Times New Roman" w:hAnsi="Times New Roman" w:ascii="Times New Roman"/>
          <w:sz w:val="24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D4074" w:rsidRPr="008D4074">
        <w:rPr>
          <w:rFonts w:cs="Times New Roman" w:hAnsi="Times New Roman" w:ascii="Times New Roman"/>
          <w:sz w:val="24"/>
          <w:szCs w:val="24"/>
        </w:rPr>
        <w:t xml:space="preserve">NITRO XXL jednostavno društvo s ograničenom odgovornošću za ugostiteljstvo Selce (Grad Crikvenica), Ulica Slavka Jeličića 82, </w:t>
      </w:r>
      <w:r w:rsidR="008D4074" w:rsidRPr="008D40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D4074" w:rsidRPr="008D4074">
        <w:rPr>
          <w:rFonts w:cs="Times New Roman" w:hAnsi="Times New Roman" w:ascii="Times New Roman"/>
          <w:sz w:val="24"/>
          <w:szCs w:val="24"/>
        </w:rPr>
        <w:t>040335448, OIB: 32953711545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D4074" w:rsidRPr="008D4074">
        <w:rPr>
          <w:rFonts w:cs="Times New Roman" w:hAnsi="Times New Roman" w:ascii="Times New Roman"/>
          <w:sz w:val="24"/>
          <w:szCs w:val="24"/>
        </w:rPr>
        <w:t xml:space="preserve">NITRO XXL jednostavno društvo s ograničenom odgovornošću za ugostiteljstvo Selce (Grad Crikvenica), Ulica Slavka Jeličića 82, </w:t>
      </w:r>
      <w:r w:rsidR="008D4074" w:rsidRPr="008D40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D4074" w:rsidRPr="008D4074">
        <w:rPr>
          <w:rFonts w:cs="Times New Roman" w:hAnsi="Times New Roman" w:ascii="Times New Roman"/>
          <w:sz w:val="24"/>
          <w:szCs w:val="24"/>
        </w:rPr>
        <w:t>040335448, OIB: 32953711545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5730D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D4074" w:rsidRPr="008D4074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D4074" w:rsidRPr="008D4074">
        <w:rPr>
          <w:rFonts w:cs="Times New Roman" w:hAnsi="Times New Roman" w:ascii="Times New Roman"/>
          <w:sz w:val="24"/>
          <w:szCs w:val="24"/>
        </w:rPr>
        <w:t xml:space="preserve">NITRO XXL jednostavno društvo s ograničenom odgovornošću za ugostiteljstvo Selce (Grad Crikvenica), Ulica Slavka Jeličića 82, </w:t>
      </w:r>
      <w:r w:rsidR="008D4074" w:rsidRPr="008D40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D4074" w:rsidRPr="008D4074">
        <w:rPr>
          <w:rFonts w:cs="Times New Roman" w:hAnsi="Times New Roman" w:ascii="Times New Roman"/>
          <w:sz w:val="24"/>
          <w:szCs w:val="24"/>
        </w:rPr>
        <w:t>040335448, OIB: 32953711545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D4074" w:rsidRPr="008D4074">
        <w:rPr>
          <w:rFonts w:cs="Times New Roman" w:hAnsi="Times New Roman" w:ascii="Times New Roman"/>
          <w:sz w:val="24"/>
          <w:szCs w:val="24"/>
        </w:rPr>
        <w:t xml:space="preserve">NITRO XXL jednostavno društvo s ograničenom odgovornošću za ugostiteljstvo Selce (Grad Crikvenica), Ulica Slavka Jeličića 82, </w:t>
      </w:r>
      <w:r w:rsidR="008D4074" w:rsidRPr="008D40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D4074" w:rsidRPr="008D4074">
        <w:rPr>
          <w:rFonts w:cs="Times New Roman" w:hAnsi="Times New Roman" w:ascii="Times New Roman"/>
          <w:sz w:val="24"/>
          <w:szCs w:val="24"/>
        </w:rPr>
        <w:t>040335448, OIB: 32953711545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D4074">
        <w:rPr>
          <w:rFonts w:cs="Times New Roman" w:hAnsi="Times New Roman" w:ascii="Times New Roman"/>
          <w:sz w:val="24"/>
          <w:szCs w:val="24"/>
        </w:rPr>
        <w:t>138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D4074">
        <w:rPr>
          <w:rFonts w:cs="Times New Roman" w:eastAsia="Times New Roman" w:hAnsi="Times New Roman" w:ascii="Times New Roman"/>
          <w:sz w:val="24"/>
          <w:szCs w:val="24"/>
          <w:lang w:eastAsia="hr-HR"/>
        </w:rPr>
        <w:t>26.287,62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8D4074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D4074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55397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655" w:rsidP="00C2277B" w:rsidR="00FC4655">
      <w:pPr>
        <w:spacing w:lineRule="auto" w:line="240" w:after="0"/>
      </w:pPr>
      <w:r>
        <w:separator/>
      </w:r>
    </w:p>
  </w:endnote>
  <w:endnote w:id="0" w:type="continuationSeparator">
    <w:p w:rsidRDefault="00FC4655" w:rsidP="00C2277B" w:rsidR="00FC46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8D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655" w:rsidP="00C2277B" w:rsidR="00FC4655">
      <w:pPr>
        <w:spacing w:lineRule="auto" w:line="240" w:after="0"/>
      </w:pPr>
      <w:r>
        <w:separator/>
      </w:r>
    </w:p>
  </w:footnote>
  <w:footnote w:id="0" w:type="continuationSeparator">
    <w:p w:rsidRDefault="00FC4655" w:rsidP="00C2277B" w:rsidR="00FC46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510C7">
      <w:rPr>
        <w:rFonts w:cs="Times New Roman" w:hAnsi="Times New Roman" w:ascii="Times New Roman"/>
        <w:sz w:val="24"/>
        <w:szCs w:val="24"/>
      </w:rPr>
      <w:t>2</w:t>
    </w:r>
    <w:r w:rsidR="007F4179">
      <w:rPr>
        <w:rFonts w:cs="Times New Roman" w:hAnsi="Times New Roman" w:ascii="Times New Roman"/>
        <w:sz w:val="24"/>
        <w:szCs w:val="24"/>
      </w:rPr>
      <w:t>9</w:t>
    </w:r>
    <w:r w:rsidR="008D4074">
      <w:rPr>
        <w:rFonts w:cs="Times New Roman" w:hAnsi="Times New Roman" w:ascii="Times New Roman"/>
        <w:sz w:val="24"/>
        <w:szCs w:val="24"/>
      </w:rPr>
      <w:t>9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5730D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266CE"/>
    <w:rsid w:val="00B55F5F"/>
    <w:rsid w:val="00B8085E"/>
    <w:rsid w:val="00B97D6F"/>
    <w:rsid w:val="00BA3EB5"/>
    <w:rsid w:val="00BB4180"/>
    <w:rsid w:val="00BD49BB"/>
    <w:rsid w:val="00BE59A7"/>
    <w:rsid w:val="00C02C00"/>
    <w:rsid w:val="00C048D2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44E4D"/>
    <w:rsid w:val="00F67B7E"/>
    <w:rsid w:val="00F96B9D"/>
    <w:rsid w:val="00F971C5"/>
    <w:rsid w:val="00FA29D5"/>
    <w:rsid w:val="00FC465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04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8D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04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8D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NITRO XXL j.d.o.o.</izvorni_sadrzaj>
    <derivirana_varijabla naziv="DomainObject.Predmet.ProtustrankaFormated_1">  NITRO XXL j.d.o.o.</derivirana_varijabla>
  </DomainObject.Predmet.ProtustrankaFormated>
  <DomainObject.Predmet.ProtustrankaFormatedOIB>
    <izvorni_sadrzaj>  NITRO XXL j.d.o.o., OIB 32953711545</izvorni_sadrzaj>
    <derivirana_varijabla naziv="DomainObject.Predmet.ProtustrankaFormatedOIB_1">  NITRO XXL j.d.o.o., OIB 32953711545</derivirana_varijabla>
  </DomainObject.Predmet.ProtustrankaFormatedOIB>
  <DomainObject.Predmet.ProtustrankaFormatedWithAdress>
    <izvorni_sadrzaj> NITRO XXL j.d.o.o., Slavka Jeličića 82, 51266 Selce</izvorni_sadrzaj>
    <derivirana_varijabla naziv="DomainObject.Predmet.ProtustrankaFormatedWithAdress_1"> NITRO XXL j.d.o.o., Slavka Jeličića 82, 51266 Selce</derivirana_varijabla>
  </DomainObject.Predmet.ProtustrankaFormatedWithAdress>
  <DomainObject.Predmet.ProtustrankaFormatedWithAdressOIB>
    <izvorni_sadrzaj> NITRO XXL j.d.o.o., OIB 32953711545, Slavka Jeličića 82, 51266 Selce</izvorni_sadrzaj>
    <derivirana_varijabla naziv="DomainObject.Predmet.ProtustrankaFormatedWithAdressOIB_1"> NITRO XXL j.d.o.o., OIB 32953711545, Slavka Jeličića 82, 51266 Selce</derivirana_varijabla>
  </DomainObject.Predmet.ProtustrankaFormatedWithAdressOIB>
  <DomainObject.Predmet.ProtustrankaWithAdress>
    <izvorni_sadrzaj>NITRO XXL j.d.o.o. Slavka Jeličića 82, 51266 Selce</izvorni_sadrzaj>
    <derivirana_varijabla naziv="DomainObject.Predmet.ProtustrankaWithAdress_1">NITRO XXL j.d.o.o. Slavka Jeličića 82, 51266 Selce</derivirana_varijabla>
  </DomainObject.Predmet.ProtustrankaWithAdress>
  <DomainObject.Predmet.ProtustrankaWithAdressOIB>
    <izvorni_sadrzaj>NITRO XXL j.d.o.o., OIB 32953711545, Slavka Jeličića 82, 51266 Selce</izvorni_sadrzaj>
    <derivirana_varijabla naziv="DomainObject.Predmet.ProtustrankaWithAdressOIB_1">NITRO XXL j.d.o.o., OIB 32953711545, Slavka Jeličića 82, 51266 Selce</derivirana_varijabla>
  </DomainObject.Predmet.ProtustrankaWithAdressOIB>
  <DomainObject.Predmet.ProtustrankaNazivFormated>
    <izvorni_sadrzaj>NITRO XXL j.d.o.o.</izvorni_sadrzaj>
    <derivirana_varijabla naziv="DomainObject.Predmet.ProtustrankaNazivFormated_1">NITRO XXL j.d.o.o.</derivirana_varijabla>
  </DomainObject.Predmet.ProtustrankaNazivFormated>
  <DomainObject.Predmet.ProtustrankaNazivFormatedOIB>
    <izvorni_sadrzaj>NITRO XXL j.d.o.o., OIB 32953711545</izvorni_sadrzaj>
    <derivirana_varijabla naziv="DomainObject.Predmet.ProtustrankaNazivFormatedOIB_1">NITRO XXL j.d.o.o., OIB 32953711545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NITRO XXL j.d.o.o.</item>
    </izvorni_sadrzaj>
    <derivirana_varijabla naziv="DomainObject.Predmet.ProtuStrankaListFormated_1">
      <item>NITRO XXL j.d.o.o.</item>
    </derivirana_varijabla>
  </DomainObject.Predmet.ProtuStrankaListFormated>
  <DomainObject.Predmet.ProtuStrankaListFormatedOIB>
    <izvorni_sadrzaj>
      <item>NITRO XXL j.d.o.o., OIB 32953711545</item>
    </izvorni_sadrzaj>
    <derivirana_varijabla naziv="DomainObject.Predmet.ProtuStrankaListFormatedOIB_1">
      <item>NITRO XXL j.d.o.o., OIB 32953711545</item>
    </derivirana_varijabla>
  </DomainObject.Predmet.ProtuStrankaListFormatedOIB>
  <DomainObject.Predmet.ProtuStrankaListFormatedWithAdress>
    <izvorni_sadrzaj>
      <item>NITRO XXL j.d.o.o., Slavka Jeličića 82, 51266 Selce</item>
    </izvorni_sadrzaj>
    <derivirana_varijabla naziv="DomainObject.Predmet.ProtuStrankaListFormatedWithAdress_1">
      <item>NITRO XXL j.d.o.o., Slavka Jeličića 82, 51266 Selce</item>
    </derivirana_varijabla>
  </DomainObject.Predmet.ProtuStrankaListFormatedWithAdress>
  <DomainObject.Predmet.ProtuStrankaListFormatedWithAdressOIB>
    <izvorni_sadrzaj>
      <item>NITRO XXL j.d.o.o., OIB 32953711545, Slavka Jeličića 82, 51266 Selce</item>
    </izvorni_sadrzaj>
    <derivirana_varijabla naziv="DomainObject.Predmet.ProtuStrankaListFormatedWithAdressOIB_1">
      <item>NITRO XXL j.d.o.o., OIB 32953711545, Slavka Jeličića 82, 51266 Selce</item>
    </derivirana_varijabla>
  </DomainObject.Predmet.ProtuStrankaListFormatedWithAdressOIB>
  <DomainObject.Predmet.ProtuStrankaListNazivFormated>
    <izvorni_sadrzaj>
      <item>NITRO XXL j.d.o.o.</item>
    </izvorni_sadrzaj>
    <derivirana_varijabla naziv="DomainObject.Predmet.ProtuStrankaListNazivFormated_1">
      <item>NITRO XXL j.d.o.o.</item>
    </derivirana_varijabla>
  </DomainObject.Predmet.ProtuStrankaListNazivFormated>
  <DomainObject.Predmet.ProtuStrankaListNazivFormatedOIB>
    <izvorni_sadrzaj>
      <item>NITRO XXL j.d.o.o., OIB 32953711545</item>
    </izvorni_sadrzaj>
    <derivirana_varijabla naziv="DomainObject.Predmet.ProtuStrankaListNazivFormatedOIB_1">
      <item>NITRO XXL j.d.o.o., OIB 32953711545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NITRO XXL j.d.o.o.</izvorni_sadrzaj>
    <derivirana_varijabla naziv="DomainObject.Predmet.ProtustrankaIDrugi_1">NITRO XXL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NITRO XXL j.d.o.o., OIB 32953711545, Slavka Jeličića 82, 51266 Selce</izvorni_sadrzaj>
    <derivirana_varijabla naziv="DomainObject.Predmet.ProtustrankaIDrugiAdressOIB_1">NITRO XXL j.d.o.o., OIB 32953711545, Slavka Jeličića 82,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NITRO XXL j.d.o.o.</item>
    </izvorni_sadrzaj>
    <derivirana_varijabla naziv="DomainObject.Predmet.SudioniciListNaziv_1">
      <item>FINA Rijeka</item>
      <item>NITRO XXL j.d.o.o.</item>
    </derivirana_varijabla>
  </DomainObject.Predmet.SudioniciListNaziv>
  <DomainObject.Predmet.SudioniciListAdressOIB>
    <izvorni_sadrzaj>
      <item>FINA Rijeka, OIB 85821130368, Frana Kurelca 8,51000 Rijeka</item>
      <item>NITRO XXL j.d.o.o., OIB 32953711545, Slavka Jeličića 82,51266 Selce</item>
    </izvorni_sadrzaj>
    <derivirana_varijabla naziv="DomainObject.Predmet.SudioniciListAdressOIB_1">
      <item>FINA Rijeka, OIB 85821130368, Frana Kurelca 8,51000 Rijeka</item>
      <item>NITRO XXL j.d.o.o., OIB 32953711545, Slavka Jeličića 82,51266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32953711545</item>
    </izvorni_sadrzaj>
    <derivirana_varijabla naziv="DomainObject.Predmet.SudioniciListNazivOIB_1">
      <item>, OIB 85821130368</item>
      <item>, OIB 32953711545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B100E-C079-45F3-B711-BD0D81EB6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3927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2016-05-06T07:58:00Z</dcterms:created>
  <dc:creator>Vera Jelenović</dc:creator>
  <cp:lastModifiedBy>Danijela Fumić</cp:lastModifiedBy>
  <cp:lastPrinted>2016-05-06T07:58:00Z</cp:lastPrinted>
  <dcterms:modified xmlns:xsi="http://www.w3.org/2001/XMLSchema-instance" xsi:type="dcterms:W3CDTF">2016-05-06T07:59:00Z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