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37c55" w14:paraId="9937c55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D460CD">
        <w:t>1</w:t>
      </w:r>
      <w:r w:rsidR="00D278F1">
        <w:t>529</w:t>
      </w:r>
      <w:r w:rsidR="00F63B4A">
        <w:t>/2016-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86385" w:rsidP="00F86385" w:rsidR="00F86385">
      <w:pPr>
        <w:ind w:firstLine="708"/>
        <w:jc w:val="both"/>
      </w:pPr>
      <w:r>
        <w:t xml:space="preserve">Trgovački sud u Osijeku, po sucu </w:t>
      </w:r>
      <w:proofErr w:type="spellStart"/>
      <w:r>
        <w:t>mr.sc</w:t>
      </w:r>
      <w:proofErr w:type="spellEnd"/>
      <w:r>
        <w:t xml:space="preserve">. Mirjani Baran, u stečajnom predmetu povodom zahtjeva </w:t>
      </w:r>
      <w:r w:rsidR="00140F0B">
        <w:t xml:space="preserve">Financijske agencije Regionalni centar </w:t>
      </w:r>
      <w:r w:rsidR="00D460CD">
        <w:t>Zagreb</w:t>
      </w:r>
      <w:r w:rsidR="00140F0B">
        <w:t xml:space="preserve">, Podružnica </w:t>
      </w:r>
      <w:r w:rsidR="00D460CD">
        <w:t>ZAGREB,  OIB: 85821130368, Zagreb, Trg svibanjskih žrtava 1995. 1,</w:t>
      </w:r>
      <w:r w:rsidR="00140F0B">
        <w:t xml:space="preserve"> za pokretanje skraćenog </w:t>
      </w:r>
      <w:r w:rsidR="00201199">
        <w:t xml:space="preserve">stečajnog postupka nad dužnikom </w:t>
      </w:r>
      <w:r w:rsidR="00D278F1">
        <w:t>MOJ DUĆAN j.d.o.o.,</w:t>
      </w:r>
      <w:r w:rsidR="009410AF">
        <w:t xml:space="preserve"> </w:t>
      </w:r>
      <w:r w:rsidR="002F39FA">
        <w:t xml:space="preserve">OIB: </w:t>
      </w:r>
      <w:r w:rsidR="00D278F1">
        <w:t>37996889008</w:t>
      </w:r>
      <w:r w:rsidR="003B1AF7">
        <w:t>,</w:t>
      </w:r>
      <w:r w:rsidR="00B14F3A">
        <w:t xml:space="preserve"> </w:t>
      </w:r>
      <w:r w:rsidR="00A36F2A">
        <w:t xml:space="preserve">MBS: </w:t>
      </w:r>
      <w:r w:rsidR="00D278F1">
        <w:t>080830782</w:t>
      </w:r>
      <w:r w:rsidR="00066C39">
        <w:t>,</w:t>
      </w:r>
      <w:r w:rsidR="00B4488B">
        <w:t xml:space="preserve"> </w:t>
      </w:r>
      <w:r w:rsidR="00D278F1">
        <w:t>Velika Gorica, Slavka Kolara 2a</w:t>
      </w:r>
      <w:r w:rsidR="00F034F2">
        <w:t>,</w:t>
      </w:r>
      <w:r w:rsidR="00201199">
        <w:t xml:space="preserve"> </w:t>
      </w:r>
      <w:r>
        <w:t>temeljem</w:t>
      </w:r>
      <w:r w:rsidR="00DC0A96">
        <w:t xml:space="preserve"> članka 430. Stečajnog zakona (</w:t>
      </w:r>
      <w:r>
        <w:t xml:space="preserve">„Narodne novine“ 71/15), dana </w:t>
      </w:r>
      <w:r w:rsidR="00F034F2">
        <w:t>15</w:t>
      </w:r>
      <w:r w:rsidR="00683B9C">
        <w:t>.</w:t>
      </w:r>
      <w:r w:rsidR="006D4A2B">
        <w:t xml:space="preserve"> lipnja</w:t>
      </w:r>
      <w:r w:rsidR="000E21CA">
        <w:t xml:space="preserve"> 2016.</w:t>
      </w:r>
      <w:r>
        <w:t xml:space="preserve">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F66CA4">
        <w:rPr>
          <w:bCs/>
        </w:rPr>
        <w:t xml:space="preserve">dužnika </w:t>
      </w:r>
      <w:r w:rsidR="00D278F1">
        <w:t>MOJ DUĆAN j.d.o.o., OIB: 37996889008, MBS: 080830782, Velika Gorica, Slavka Kolara 2a</w:t>
      </w:r>
      <w:r w:rsidR="000547B0">
        <w:t>,</w:t>
      </w:r>
      <w:r w:rsidR="00DA435F">
        <w:t xml:space="preserve"> </w:t>
      </w:r>
      <w:r w:rsidR="00F66CA4">
        <w:t xml:space="preserve">iznosi </w:t>
      </w:r>
      <w:r w:rsidR="00D278F1">
        <w:t>5-467,43</w:t>
      </w:r>
      <w:r w:rsidR="00B4488B">
        <w:t xml:space="preserve"> 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D278F1">
        <w:t>MOJ DUĆAN j.d.o.o., OIB: 37996889008, MBS: 080830782, Velika Gorica, Slavka Kolara 2a</w:t>
      </w:r>
      <w:r w:rsidR="004A684A">
        <w:t>,</w:t>
      </w:r>
      <w:r>
        <w:t xml:space="preserve"> </w:t>
      </w:r>
      <w:r w:rsidR="00A36F2A">
        <w:t xml:space="preserve">direktor </w:t>
      </w:r>
      <w:r w:rsidR="00D278F1">
        <w:t>EZMIR VOJIĆ</w:t>
      </w:r>
      <w:r w:rsidR="00A36F2A">
        <w:t xml:space="preserve">, OIB: </w:t>
      </w:r>
      <w:r w:rsidR="00D278F1">
        <w:t>95716054170</w:t>
      </w:r>
      <w:r w:rsidR="000547B0">
        <w:t>,</w:t>
      </w:r>
      <w:r w:rsidR="003B1AF7">
        <w:t xml:space="preserve"> </w:t>
      </w:r>
      <w:r w:rsidR="007D4128">
        <w:t>d</w:t>
      </w:r>
      <w:r>
        <w:t xml:space="preserve">a u roku od 15 dana od dana objave ovog oglasa na e-oglasnoj ploči suda podnesu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F034F2">
        <w:t>1</w:t>
      </w:r>
      <w:r w:rsidR="00DF32F0">
        <w:t>529</w:t>
      </w:r>
      <w:r w:rsidR="00EF0A67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 xml:space="preserve">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F034F2">
        <w:t>15</w:t>
      </w:r>
      <w:r w:rsidR="006D4A2B">
        <w:t xml:space="preserve">. </w:t>
      </w:r>
      <w:r w:rsidR="00F03C52">
        <w:t>lipnja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proofErr w:type="spellStart"/>
      <w:r>
        <w:t>mr.sc</w:t>
      </w:r>
      <w:proofErr w:type="spellEnd"/>
      <w:r>
        <w:t>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83B9C">
        <w:t>10/8</w:t>
      </w:r>
      <w:r>
        <w:t xml:space="preserve"> 2016</w:t>
      </w:r>
    </w:p>
    <w:sectPr w:rsidSect="00F2165F" w:rsidR="00F63B4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F081F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081F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0F081F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83038"/>
    <w:rsid w:val="000E21CA"/>
    <w:rsid w:val="000F081F"/>
    <w:rsid w:val="000F7526"/>
    <w:rsid w:val="00122B97"/>
    <w:rsid w:val="00140F0B"/>
    <w:rsid w:val="00171C77"/>
    <w:rsid w:val="001A2FDB"/>
    <w:rsid w:val="001F3355"/>
    <w:rsid w:val="00201199"/>
    <w:rsid w:val="00202FCB"/>
    <w:rsid w:val="0020458A"/>
    <w:rsid w:val="002E0654"/>
    <w:rsid w:val="002F39FA"/>
    <w:rsid w:val="00300928"/>
    <w:rsid w:val="00344E8C"/>
    <w:rsid w:val="00364EB7"/>
    <w:rsid w:val="003908EC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745F1"/>
    <w:rsid w:val="00681766"/>
    <w:rsid w:val="00683B9C"/>
    <w:rsid w:val="00696430"/>
    <w:rsid w:val="006D4A2B"/>
    <w:rsid w:val="007047FA"/>
    <w:rsid w:val="00723D94"/>
    <w:rsid w:val="007337FA"/>
    <w:rsid w:val="0073506B"/>
    <w:rsid w:val="00764B38"/>
    <w:rsid w:val="007667D7"/>
    <w:rsid w:val="007D4128"/>
    <w:rsid w:val="00807483"/>
    <w:rsid w:val="00832200"/>
    <w:rsid w:val="0086311F"/>
    <w:rsid w:val="008974F6"/>
    <w:rsid w:val="008C63F0"/>
    <w:rsid w:val="00927558"/>
    <w:rsid w:val="0093241A"/>
    <w:rsid w:val="009410AF"/>
    <w:rsid w:val="0096321F"/>
    <w:rsid w:val="00964F1D"/>
    <w:rsid w:val="00A04A84"/>
    <w:rsid w:val="00A04BF3"/>
    <w:rsid w:val="00A324F9"/>
    <w:rsid w:val="00A36F2A"/>
    <w:rsid w:val="00A56404"/>
    <w:rsid w:val="00A854E3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64C44"/>
    <w:rsid w:val="00BB3ED6"/>
    <w:rsid w:val="00BC1483"/>
    <w:rsid w:val="00C82963"/>
    <w:rsid w:val="00CA7F62"/>
    <w:rsid w:val="00CB55B6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35707"/>
    <w:rsid w:val="00E42342"/>
    <w:rsid w:val="00E44165"/>
    <w:rsid w:val="00E91AE8"/>
    <w:rsid w:val="00E958F4"/>
    <w:rsid w:val="00ED7726"/>
    <w:rsid w:val="00EF0A67"/>
    <w:rsid w:val="00F034F2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08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8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8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8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8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08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8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8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8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8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1529</izvorni_sadrzaj>
    <derivirana_varijabla naziv="DomainObject.Predmet.Broj_1">1529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St-1529/2016</izvorni_sadrzaj>
    <derivirana_varijabla naziv="DomainObject.Predmet.OznakaBroj_1">St-1529/2016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 DUĆAN j.d.o.o.</izvorni_sadrzaj>
    <derivirana_varijabla naziv="DomainObject.Predmet.ProtustrankaFormated_1">  MOJ DUĆAN j.d.o.o.</derivirana_varijabla>
  </DomainObject.Predmet.ProtustrankaFormated>
  <DomainObject.Predmet.ProtustrankaFormatedOIB>
    <izvorni_sadrzaj>  MOJ DUĆAN j.d.o.o., OIB 37996889008</izvorni_sadrzaj>
    <derivirana_varijabla naziv="DomainObject.Predmet.ProtustrankaFormatedOIB_1">  MOJ DUĆAN j.d.o.o., OIB 37996889008</derivirana_varijabla>
  </DomainObject.Predmet.ProtustrankaFormatedOIB>
  <DomainObject.Predmet.ProtustrankaFormatedWithAdress>
    <izvorni_sadrzaj> MOJ DUĆAN j.d.o.o., Slavka Kolara 2a, 10410 Velika Gorica</izvorni_sadrzaj>
    <derivirana_varijabla naziv="DomainObject.Predmet.ProtustrankaFormatedWithAdress_1"> MOJ DUĆAN j.d.o.o., Slavka Kolara 2a, 10410 Velika Gorica</derivirana_varijabla>
  </DomainObject.Predmet.ProtustrankaFormatedWithAdress>
  <DomainObject.Predmet.ProtustrankaFormatedWithAdressOIB>
    <izvorni_sadrzaj> MOJ DUĆAN j.d.o.o., OIB 37996889008, Slavka Kolara 2a, 10410 Velika Gorica</izvorni_sadrzaj>
    <derivirana_varijabla naziv="DomainObject.Predmet.ProtustrankaFormatedWithAdressOIB_1"> MOJ DUĆAN j.d.o.o., OIB 37996889008, Slavka Kolara 2a, 10410 Velika Gorica</derivirana_varijabla>
  </DomainObject.Predmet.ProtustrankaFormatedWithAdressOIB>
  <DomainObject.Predmet.ProtustrankaWithAdress>
    <izvorni_sadrzaj>MOJ DUĆAN j.d.o.o. Slavka Kolara 2a, 10410 Velika Gorica</izvorni_sadrzaj>
    <derivirana_varijabla naziv="DomainObject.Predmet.ProtustrankaWithAdress_1">MOJ DUĆAN j.d.o.o. Slavka Kolara 2a, 10410 Velika Gorica</derivirana_varijabla>
  </DomainObject.Predmet.ProtustrankaWithAdress>
  <DomainObject.Predmet.ProtustrankaWithAdressOIB>
    <izvorni_sadrzaj>MOJ DUĆAN j.d.o.o., OIB 37996889008, Slavka Kolara 2a, 10410 Velika Gorica</izvorni_sadrzaj>
    <derivirana_varijabla naziv="DomainObject.Predmet.ProtustrankaWithAdressOIB_1">MOJ DUĆAN j.d.o.o., OIB 37996889008, Slavka Kolara 2a, 10410 Velika Gorica</derivirana_varijabla>
  </DomainObject.Predmet.ProtustrankaWithAdressOIB>
  <DomainObject.Predmet.ProtustrankaNazivFormated>
    <izvorni_sadrzaj>MOJ DUĆAN j.d.o.o.</izvorni_sadrzaj>
    <derivirana_varijabla naziv="DomainObject.Predmet.ProtustrankaNazivFormated_1">MOJ DUĆAN j.d.o.o.</derivirana_varijabla>
  </DomainObject.Predmet.ProtustrankaNazivFormated>
  <DomainObject.Predmet.ProtustrankaNazivFormatedOIB>
    <izvorni_sadrzaj>MOJ DUĆAN j.d.o.o., OIB 37996889008</izvorni_sadrzaj>
    <derivirana_varijabla naziv="DomainObject.Predmet.ProtustrankaNazivFormatedOIB_1">MOJ DUĆAN j.d.o.o., OIB 37996889008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 DUĆAN j.d.o.o.</item>
    </izvorni_sadrzaj>
    <derivirana_varijabla naziv="DomainObject.Predmet.ProtuStrankaListFormated_1">
      <item>MOJ DUĆAN j.d.o.o.</item>
    </derivirana_varijabla>
  </DomainObject.Predmet.ProtuStrankaListFormated>
  <DomainObject.Predmet.ProtuStrankaListFormatedOIB>
    <izvorni_sadrzaj>
      <item>MOJ DUĆAN j.d.o.o., OIB 37996889008</item>
    </izvorni_sadrzaj>
    <derivirana_varijabla naziv="DomainObject.Predmet.ProtuStrankaListFormatedOIB_1">
      <item>MOJ DUĆAN j.d.o.o., OIB 37996889008</item>
    </derivirana_varijabla>
  </DomainObject.Predmet.ProtuStrankaListFormatedOIB>
  <DomainObject.Predmet.ProtuStrankaListFormatedWithAdress>
    <izvorni_sadrzaj>
      <item>MOJ DUĆAN j.d.o.o., Slavka Kolara 2a, 10410 Velika Gorica</item>
    </izvorni_sadrzaj>
    <derivirana_varijabla naziv="DomainObject.Predmet.ProtuStrankaListFormatedWithAdress_1">
      <item>MOJ DUĆAN j.d.o.o., Slavka Kolara 2a, 10410 Velika Gorica</item>
    </derivirana_varijabla>
  </DomainObject.Predmet.ProtuStrankaListFormatedWithAdress>
  <DomainObject.Predmet.ProtuStrankaListFormatedWithAdressOIB>
    <izvorni_sadrzaj>
      <item>MOJ DUĆAN j.d.o.o., OIB 37996889008, Slavka Kolara 2a, 10410 Velika Gorica</item>
    </izvorni_sadrzaj>
    <derivirana_varijabla naziv="DomainObject.Predmet.ProtuStrankaListFormatedWithAdressOIB_1">
      <item>MOJ DUĆAN j.d.o.o., OIB 37996889008, Slavka Kolara 2a, 10410 Velika Gorica</item>
    </derivirana_varijabla>
  </DomainObject.Predmet.ProtuStrankaListFormatedWithAdressOIB>
  <DomainObject.Predmet.ProtuStrankaListNazivFormated>
    <izvorni_sadrzaj>
      <item>MOJ DUĆAN j.d.o.o.</item>
    </izvorni_sadrzaj>
    <derivirana_varijabla naziv="DomainObject.Predmet.ProtuStrankaListNazivFormated_1">
      <item>MOJ DUĆAN j.d.o.o.</item>
    </derivirana_varijabla>
  </DomainObject.Predmet.ProtuStrankaListNazivFormated>
  <DomainObject.Predmet.ProtuStrankaListNazivFormatedOIB>
    <izvorni_sadrzaj>
      <item>MOJ DUĆAN j.d.o.o., OIB 37996889008</item>
    </izvorni_sadrzaj>
    <derivirana_varijabla naziv="DomainObject.Predmet.ProtuStrankaListNazivFormatedOIB_1">
      <item>MOJ DUĆAN j.d.o.o., OIB 37996889008</item>
    </derivirana_varijabla>
  </DomainObject.Predmet.ProtuStrankaListNazivFormatedOIB>
  <DomainObject.Predmet.OstaliListFormated>
    <izvorni_sadrzaj>
      <item>Ezmir Vojić</item>
    </izvorni_sadrzaj>
    <derivirana_varijabla naziv="DomainObject.Predmet.OstaliListFormated_1">
      <item>Ezmir Vojić</item>
    </derivirana_varijabla>
  </DomainObject.Predmet.OstaliListFormated>
  <DomainObject.Predmet.OstaliListFormatedOIB>
    <izvorni_sadrzaj>
      <item>Ezmir Vojić, OIB 95716054170</item>
    </izvorni_sadrzaj>
    <derivirana_varijabla naziv="DomainObject.Predmet.OstaliListFormatedOIB_1">
      <item>Ezmir Vojić, OIB 95716054170</item>
    </derivirana_varijabla>
  </DomainObject.Predmet.OstaliListFormatedOIB>
  <DomainObject.Predmet.OstaliListFormatedWithAdress>
    <izvorni_sadrzaj>
      <item>Ezmir Vojić, Slavka Kolara 8, 10410 Velika Gorica</item>
    </izvorni_sadrzaj>
    <derivirana_varijabla naziv="DomainObject.Predmet.OstaliListFormatedWithAdress_1">
      <item>Ezmir Vojić, Slavka Kolara 8, 10410 Velika Gorica</item>
    </derivirana_varijabla>
  </DomainObject.Predmet.OstaliListFormatedWithAdress>
  <DomainObject.Predmet.OstaliListFormatedWithAdressOIB>
    <izvorni_sadrzaj>
      <item>Ezmir Vojić, OIB 95716054170, Slavka Kolara 8, 10410 Velika Gorica</item>
    </izvorni_sadrzaj>
    <derivirana_varijabla naziv="DomainObject.Predmet.OstaliListFormatedWithAdressOIB_1">
      <item>Ezmir Vojić, OIB 95716054170, Slavka Kolara 8, 10410 Velika Gorica</item>
    </derivirana_varijabla>
  </DomainObject.Predmet.OstaliListFormatedWithAdressOIB>
  <DomainObject.Predmet.OstaliListNazivFormated>
    <izvorni_sadrzaj>
      <item>Ezmir Vojić</item>
    </izvorni_sadrzaj>
    <derivirana_varijabla naziv="DomainObject.Predmet.OstaliListNazivFormated_1">
      <item>Ezmir Vojić</item>
    </derivirana_varijabla>
  </DomainObject.Predmet.OstaliListNazivFormated>
  <DomainObject.Predmet.OstaliListNazivFormatedOIB>
    <izvorni_sadrzaj>
      <item>Ezmir Vojić, OIB 95716054170</item>
    </izvorni_sadrzaj>
    <derivirana_varijabla naziv="DomainObject.Predmet.OstaliListNazivFormatedOIB_1">
      <item>Ezmir Vojić, OIB 95716054170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 DUĆAN j.d.o.o.</izvorni_sadrzaj>
    <derivirana_varijabla naziv="DomainObject.Predmet.ProtustrankaIDrugi_1">MOJ DUĆAN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MOJ DUĆAN j.d.o.o., OIB 37996889008, Slavka Kolara 2a, 10410 Velika Gorica</izvorni_sadrzaj>
    <derivirana_varijabla naziv="DomainObject.Predmet.ProtustrankaIDrugiAdressOIB_1">MOJ DUĆAN j.d.o.o., OIB 37996889008, Slavka Kolara 2a,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MOJ DUĆAN j.d.o.o.</item>
      <item>FINA Regionalni centar Zagreb</item>
      <item>Ezmir Vojić</item>
    </izvorni_sadrzaj>
    <derivirana_varijabla naziv="DomainObject.Predmet.SudioniciListNaziv_1">
      <item>MOJ DUĆAN j.d.o.o.</item>
      <item>FINA Regionalni centar Zagreb</item>
      <item>Ezmir Vojić</item>
    </derivirana_varijabla>
  </DomainObject.Predmet.SudioniciListNaziv>
  <DomainObject.Predmet.SudioniciListAdressOIB>
    <izvorni_sadrzaj>
      <item>MOJ DUĆAN j.d.o.o., OIB 37996889008, Slavka Kolara 2a,10410 Velika Gorica</item>
      <item>FINA Regionalni centar Zagreb, OIB 85821130368, Trg svibanjskih žrtava 1995.1,10000 Zagreb</item>
      <item>Ezmir Vojić, OIB 95716054170, Slavka Kolara 8,10410 Velika Gorica</item>
    </izvorni_sadrzaj>
    <derivirana_varijabla naziv="DomainObject.Predmet.SudioniciListAdressOIB_1">
      <item>MOJ DUĆAN j.d.o.o., OIB 37996889008, Slavka Kolara 2a,10410 Velika Gorica</item>
      <item>FINA Regionalni centar Zagreb, OIB 85821130368, Trg svibanjskih žrtava 1995.1,10000 Zagreb</item>
      <item>Ezmir Vojić, OIB 95716054170, Slavka Kolara 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37996889008</item>
      <item>, OIB 85821130368</item>
      <item>, OIB 95716054170</item>
    </izvorni_sadrzaj>
    <derivirana_varijabla naziv="DomainObject.Predmet.SudioniciListNazivOIB_1">
      <item>, OIB 37996889008</item>
      <item>, OIB 85821130368</item>
      <item>, OIB 95716054170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377</properties:Words>
  <properties:Characters>2015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2016-06-15T09:58:00Z</dcterms:created>
  <dc:creator>Snježana Andrijanić</dc:creator>
  <cp:lastModifiedBy>Snježana Andrijanić</cp:lastModifiedBy>
  <cp:lastPrinted>2016-06-15T09:58:00Z</cp:lastPrinted>
  <dcterms:modified xmlns:xsi="http://www.w3.org/2001/XMLSchema-instance" xsi:type="dcterms:W3CDTF">2016-06-15T09:59:00Z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