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a532" w14:paraId="491a532" w:rsidRDefault="00126690" w:rsidP="00126690" w:rsidR="00C37A9C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</w:p>
    <w:p w:rsidRDefault="00C37A9C" w:rsidP="00C37A9C" w:rsidR="00C37A9C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C37A9C" w:rsidP="00C37A9C" w:rsidR="00C37A9C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C37A9C" w:rsidP="00C37A9C" w:rsidR="00C37A9C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C37A9C" w:rsidP="00C37A9C" w:rsidR="00C37A9C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C37A9C" w:rsidP="00C37A9C" w:rsidR="00C37A9C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126690" w:rsidP="00C37A9C" w:rsidR="00126690">
      <w:pPr>
        <w:jc w:val="both"/>
        <w:rPr>
          <w:b/>
        </w:rPr>
      </w:pPr>
    </w:p>
    <w:p w:rsidRDefault="00126690" w:rsidP="00126690" w:rsidR="00126690">
      <w:pPr>
        <w:jc w:val="both"/>
        <w:rPr>
          <w:b/>
        </w:rPr>
      </w:pPr>
    </w:p>
    <w:p w:rsidRDefault="00126690" w:rsidP="00126690" w:rsidR="00126690">
      <w:pPr>
        <w:jc w:val="center"/>
        <w:rPr>
          <w:b/>
        </w:rPr>
      </w:pPr>
      <w:r>
        <w:rPr>
          <w:b/>
        </w:rPr>
        <w:t>Z A K L J U Č A K</w:t>
      </w:r>
    </w:p>
    <w:p w:rsidRDefault="00126690" w:rsidP="00126690" w:rsidR="00126690">
      <w:pPr>
        <w:jc w:val="both"/>
      </w:pPr>
    </w:p>
    <w:p w:rsidRDefault="00126690" w:rsidP="00C37A9C" w:rsidR="00C37A9C">
      <w:r>
        <w:t xml:space="preserve"> </w:t>
      </w:r>
    </w:p>
    <w:p w:rsidRDefault="00C37A9C" w:rsidP="00C37A9C" w:rsidR="00126690">
      <w:pPr>
        <w:jc w:val="both"/>
      </w:pPr>
      <w:r>
        <w:t xml:space="preserve"> </w:t>
      </w:r>
      <w:r>
        <w:tab/>
      </w:r>
      <w:r>
        <w:tab/>
        <w:t>Trgovački sud u Osijeku, Stalna služba u Slavonskom Brodu</w:t>
      </w:r>
      <w:r w:rsidR="00126690">
        <w:t xml:space="preserve">, po stečajnoj sutkinji Mirni Vujčić u stečajnom postupku nad stečajnim dužnikom </w:t>
      </w:r>
      <w:r w:rsidR="009D39AE">
        <w:t>GRUPA FERDINAND društvo s ograničenom odgovornošću za promidžbu i trgovinu u stečaju, skraćena tvrtka: GRUPA FERDINAND d.o.o. u stečaju, Pakrac, Radničko naselje 6, OIB: 45488760710</w:t>
      </w:r>
      <w:r w:rsidR="00126690">
        <w:t xml:space="preserve">, dana </w:t>
      </w:r>
      <w:r w:rsidR="009D39AE">
        <w:t>28</w:t>
      </w:r>
      <w:r w:rsidR="00D77836">
        <w:t>. siječnja 2019</w:t>
      </w:r>
      <w:r w:rsidR="00126690">
        <w:t>. godine</w:t>
      </w:r>
    </w:p>
    <w:p w:rsidRDefault="00126690" w:rsidP="00126690" w:rsidR="00126690">
      <w:pPr>
        <w:ind w:firstLine="1440"/>
        <w:jc w:val="both"/>
      </w:pPr>
    </w:p>
    <w:p w:rsidRDefault="00126690" w:rsidP="00126690" w:rsidR="00126690">
      <w:pPr>
        <w:jc w:val="center"/>
      </w:pPr>
      <w:r>
        <w:t>z a k l j u č i o     j e</w:t>
      </w:r>
    </w:p>
    <w:p w:rsidRDefault="00126690" w:rsidP="00126690" w:rsidR="00126690">
      <w:pPr>
        <w:ind w:firstLine="1440"/>
        <w:jc w:val="both"/>
      </w:pPr>
    </w:p>
    <w:p w:rsidRDefault="00126690" w:rsidP="00126690" w:rsidR="009D39AE">
      <w:pPr>
        <w:ind w:firstLine="1440"/>
        <w:jc w:val="both"/>
      </w:pPr>
      <w:r>
        <w:t xml:space="preserve">Nalaže se stečajnom upravitelju </w:t>
      </w:r>
      <w:r w:rsidR="005147F2">
        <w:t xml:space="preserve">Zlatku </w:t>
      </w:r>
      <w:proofErr w:type="spellStart"/>
      <w:r w:rsidR="005147F2">
        <w:t>Markasović</w:t>
      </w:r>
      <w:proofErr w:type="spellEnd"/>
      <w:r w:rsidR="005147F2">
        <w:t xml:space="preserve"> iz Osijeka</w:t>
      </w:r>
      <w:r w:rsidR="00C37A9C">
        <w:t>,</w:t>
      </w:r>
      <w:r w:rsidR="001D782D">
        <w:t xml:space="preserve"> </w:t>
      </w:r>
      <w:r w:rsidR="005147F2">
        <w:t>Vij. I. Meštrovića 50</w:t>
      </w:r>
      <w:r w:rsidR="001D782D">
        <w:t xml:space="preserve">, OIB </w:t>
      </w:r>
      <w:r w:rsidR="005147F2">
        <w:t>82230536462</w:t>
      </w:r>
      <w:r w:rsidR="001D782D">
        <w:t xml:space="preserve"> </w:t>
      </w:r>
      <w:r w:rsidR="00C37A9C">
        <w:t xml:space="preserve"> </w:t>
      </w:r>
      <w:r>
        <w:t xml:space="preserve"> u roku od </w:t>
      </w:r>
      <w:r w:rsidR="009C4A7B">
        <w:t>petnaest</w:t>
      </w:r>
      <w:r>
        <w:t xml:space="preserve"> dana od isteka osmog dana od dana objave ovoga zaključka na </w:t>
      </w:r>
      <w:r w:rsidR="00C37A9C">
        <w:t>mrežnoj stranici e-Oglasna ploča</w:t>
      </w:r>
      <w:r>
        <w:t xml:space="preserve"> suda dostaviti</w:t>
      </w:r>
      <w:r w:rsidR="00C37A9C">
        <w:t>:</w:t>
      </w:r>
      <w:r>
        <w:t xml:space="preserve"> </w:t>
      </w:r>
    </w:p>
    <w:p w:rsidRDefault="00C37A9C" w:rsidP="00126690" w:rsidR="00126690">
      <w:pPr>
        <w:ind w:firstLine="1440"/>
        <w:jc w:val="both"/>
      </w:pPr>
      <w:r>
        <w:t>- ako je unovčena sva imovina dužnika</w:t>
      </w:r>
      <w:r w:rsidR="002B5085" w:rsidRPr="002B5085">
        <w:t xml:space="preserve"> </w:t>
      </w:r>
      <w:r w:rsidR="002B5085">
        <w:t>Završni račun sa završnim diobenim popisom</w:t>
      </w:r>
      <w:r>
        <w:t xml:space="preserve"> koji će sadržavati potrebne rezervacije za troškove postupka ( nagradu za rad stečajnog upravitelja i naknadu stvarnog troška stečajnog upravitelja </w:t>
      </w:r>
      <w:r w:rsidR="00430993">
        <w:t xml:space="preserve">) i ostale troškove stečajne mase, </w:t>
      </w:r>
      <w:r w:rsidR="002B5085">
        <w:t>a u svrhu odlučivanja o daljnjem tijeku postupka.</w:t>
      </w:r>
    </w:p>
    <w:p w:rsidRDefault="00126690" w:rsidP="00126690" w:rsidR="00126690">
      <w:pPr>
        <w:ind w:firstLine="1440"/>
        <w:jc w:val="both"/>
      </w:pPr>
    </w:p>
    <w:p w:rsidRDefault="00126690" w:rsidP="00126690" w:rsidR="00126690">
      <w:pPr>
        <w:ind w:firstLine="1440"/>
        <w:jc w:val="both"/>
      </w:pPr>
    </w:p>
    <w:p w:rsidRDefault="00126690" w:rsidP="00126690" w:rsidR="00126690">
      <w:pPr>
        <w:jc w:val="center"/>
      </w:pPr>
      <w:r>
        <w:t xml:space="preserve">U Slavonskom Brodu, </w:t>
      </w:r>
      <w:r w:rsidR="00B8309C">
        <w:t>28</w:t>
      </w:r>
      <w:r w:rsidR="00D77836">
        <w:t>. siječnja 2019</w:t>
      </w:r>
      <w:r>
        <w:t>. godine</w:t>
      </w: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8221A4">
        <w:t xml:space="preserve"> </w:t>
      </w:r>
      <w:r>
        <w:t xml:space="preserve">  Stečajna sutkinja</w:t>
      </w:r>
    </w:p>
    <w:p w:rsidRDefault="00126690" w:rsidP="009C4A7B" w:rsidR="009C4A7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</w:t>
      </w:r>
    </w:p>
    <w:p w:rsidRDefault="00126690" w:rsidP="00126690" w:rsidR="00126690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</w:t>
      </w:r>
    </w:p>
    <w:p w:rsidRDefault="00126690" w:rsidP="00126690" w:rsidR="0012669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126690" w:rsidP="00126690" w:rsidR="00126690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  <w:r>
        <w:t>DNA:</w:t>
      </w:r>
    </w:p>
    <w:p w:rsidRDefault="00126690" w:rsidP="00126690" w:rsidR="00126690">
      <w:pPr>
        <w:jc w:val="both"/>
      </w:pPr>
      <w:r>
        <w:t>- Objaviti na mrežnoj stranici e-Oglasna ploča sudova</w:t>
      </w:r>
    </w:p>
    <w:p w:rsidRDefault="00126690" w:rsidP="00126690" w:rsidR="00126690">
      <w:pPr>
        <w:jc w:val="both"/>
      </w:pPr>
      <w:r>
        <w:t>- Dostaviti stečajnom upravitelju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FB9" w:rsidP="00C37A9C" w:rsidR="000E2FB9">
      <w:r>
        <w:separator/>
      </w:r>
    </w:p>
  </w:endnote>
  <w:endnote w:id="0" w:type="continuationSeparator">
    <w:p w:rsidRDefault="000E2FB9" w:rsidP="00C37A9C" w:rsidR="000E2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FB9" w:rsidP="00C37A9C" w:rsidR="000E2FB9">
      <w:r>
        <w:separator/>
      </w:r>
    </w:p>
  </w:footnote>
  <w:footnote w:id="0" w:type="continuationSeparator">
    <w:p w:rsidRDefault="000E2FB9" w:rsidP="00C37A9C" w:rsidR="000E2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A9C" w:rsidP="00C37A9C" w:rsidR="00C37A9C">
    <w:pPr>
      <w:jc w:val="right"/>
      <w:rPr>
        <w:b/>
      </w:rPr>
    </w:pPr>
    <w:r>
      <w:rPr>
        <w:b/>
      </w:rPr>
      <w:t>Broj:7/St-</w:t>
    </w:r>
    <w:r w:rsidR="009C4A7B">
      <w:rPr>
        <w:b/>
      </w:rPr>
      <w:t>743</w:t>
    </w:r>
    <w:r>
      <w:rPr>
        <w:b/>
      </w:rPr>
      <w:t>/201</w:t>
    </w:r>
    <w:r w:rsidR="009C4A7B">
      <w:rPr>
        <w:b/>
      </w:rPr>
      <w:t>6</w:t>
    </w:r>
    <w:r>
      <w:rPr>
        <w:b/>
      </w:rPr>
      <w:t>-</w:t>
    </w:r>
    <w:r w:rsidR="00CB4814">
      <w:rPr>
        <w:b/>
      </w:rPr>
      <w:t>221</w:t>
    </w:r>
  </w:p>
  <w:p w:rsidRDefault="00C37A9C" w:rsidP="00C37A9C" w:rsidR="00C37A9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09A"/>
    <w:rsid w:val="00056A16"/>
    <w:rsid w:val="000E2FB9"/>
    <w:rsid w:val="00126690"/>
    <w:rsid w:val="001D782D"/>
    <w:rsid w:val="002719A4"/>
    <w:rsid w:val="002B5085"/>
    <w:rsid w:val="002D509A"/>
    <w:rsid w:val="0032101B"/>
    <w:rsid w:val="00430993"/>
    <w:rsid w:val="005147F2"/>
    <w:rsid w:val="006D06A3"/>
    <w:rsid w:val="006F6F2F"/>
    <w:rsid w:val="008221A4"/>
    <w:rsid w:val="0093175E"/>
    <w:rsid w:val="009C4A7B"/>
    <w:rsid w:val="009D39AE"/>
    <w:rsid w:val="00B063F4"/>
    <w:rsid w:val="00B8309C"/>
    <w:rsid w:val="00C37A9C"/>
    <w:rsid w:val="00CB4814"/>
    <w:rsid w:val="00D77836"/>
    <w:rsid w:val="00DB052E"/>
    <w:rsid w:val="00E9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66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66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669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7A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7A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A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A9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9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9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9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9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66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66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669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7A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7A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A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7A9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9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9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9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9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5586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,- kod Dubi, IV dio spis u</izvorni_sadrzaj>
    <derivirana_varijabla naziv="DomainObject.Predmet.PrimjedbaSuca_1">I, II, III ,-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2018.</izvorni_sadrzaj>
    <derivirana_varijabla naziv="DomainObject.Predmet.DatumZadnjeOdrzaneSudskeRadnje_1">7. prosinca 2018.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St-743/2016-216</izvorni_sadrzaj>
    <derivirana_varijabla naziv="DomainObject.PredzadnjaOdlukaIzPredmeta.Oznaka_1">St-743/2016-216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206</properties:Words>
  <properties:Characters>1110</properties:Characters>
  <properties:Lines>44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2019-01-28T10:07:00Z</dcterms:created>
  <dc:creator>wsadmin</dc:creator>
  <cp:lastModifiedBy>wsadmin</cp:lastModifiedBy>
  <cp:lastPrinted>2019-01-28T10:34:00Z</cp:lastPrinted>
  <dcterms:modified xmlns:xsi="http://www.w3.org/2001/XMLSchema-instance" xsi:type="dcterms:W3CDTF">2019-01-28T10:40:00Z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(st-743-2016-28.01.2019.docx)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