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00c2" w14:paraId="d7700c2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225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22527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2527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2527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2527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2527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2527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2527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St-609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22527B">
        <w:rPr>
          <w:rFonts w:cs="Times New Roman" w:eastAsia="Times New Roman" w:hAnsi="Times New Roman" w:ascii="Times New Roman"/>
          <w:sz w:val="24"/>
          <w:szCs w:val="24"/>
          <w:lang w:eastAsia="hr-HR"/>
        </w:rPr>
        <w:t>AENDERS SOLARTECNIK d.o.o. iz Šibenika, 113. Šibenske brigade HV-a, MBS:110028832, OIB:21839674647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724265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22527B">
        <w:rPr>
          <w:rFonts w:cs="Times New Roman" w:eastAsia="Times New Roman" w:hAnsi="Times New Roman" w:ascii="Times New Roman"/>
          <w:sz w:val="24"/>
          <w:szCs w:val="24"/>
          <w:lang w:eastAsia="hr-HR"/>
        </w:rPr>
        <w:t>AENDERS SOLARTECNIK d.o.o. iz Šibenika, 113. Šibenske brigade HV-a, MBS:110028832, OIB:21839674647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C51C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14,45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9247E4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 iz Zagreba, Petrinjska 28, OIB:66025260916.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22527B">
        <w:rPr>
          <w:rFonts w:cs="Times New Roman" w:eastAsia="Times New Roman" w:hAnsi="Times New Roman" w:ascii="Times New Roman"/>
          <w:sz w:val="24"/>
          <w:szCs w:val="24"/>
          <w:lang w:eastAsia="hr-HR"/>
        </w:rPr>
        <w:t>AENDERS SOLARTECNIK d.o.o. iz Šibenika, 113. Šibenske brigade HV-a, MBS:110028832, OIB:21839674647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863E6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22527B">
        <w:rPr>
          <w:rFonts w:cs="Times New Roman" w:eastAsia="Times New Roman" w:hAnsi="Times New Roman" w:ascii="Times New Roman"/>
          <w:sz w:val="24"/>
          <w:szCs w:val="24"/>
          <w:lang w:eastAsia="hr-HR"/>
        </w:rPr>
        <w:t>AENDERS SOLARTECNIK d.o.o. iz Šibenika, 113. Šibenske brigade HV-a, MBS:110028832, OIB:21839674647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22527B">
        <w:rPr>
          <w:rFonts w:cs="Times New Roman" w:eastAsia="Times New Roman" w:hAnsi="Times New Roman" w:ascii="Times New Roman"/>
          <w:sz w:val="24"/>
          <w:szCs w:val="24"/>
          <w:lang w:eastAsia="hr-HR"/>
        </w:rPr>
        <w:t>609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751F0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4B5A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1FCD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76F" w:rsidP="00345FCD" w:rsidR="0096076F">
      <w:pPr>
        <w:spacing w:lineRule="auto" w:line="240" w:after="0"/>
      </w:pPr>
      <w:r>
        <w:separator/>
      </w:r>
    </w:p>
  </w:endnote>
  <w:endnote w:id="0" w:type="continuationSeparator">
    <w:p w:rsidRDefault="0096076F" w:rsidP="00345FCD" w:rsidR="009607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76F" w:rsidP="00345FCD" w:rsidR="0096076F">
      <w:pPr>
        <w:spacing w:lineRule="auto" w:line="240" w:after="0"/>
      </w:pPr>
      <w:r>
        <w:separator/>
      </w:r>
    </w:p>
  </w:footnote>
  <w:footnote w:id="0" w:type="continuationSeparator">
    <w:p w:rsidRDefault="0096076F" w:rsidP="00345FCD" w:rsidR="009607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151FCD">
      <w:rPr>
        <w:noProof/>
      </w:rPr>
      <w:t>2</w:t>
    </w:r>
    <w:r>
      <w:fldChar w:fldCharType="end"/>
    </w:r>
    <w:r>
      <w:t xml:space="preserve">                            </w:t>
    </w:r>
    <w:r w:rsidR="0022527B">
      <w:t xml:space="preserve">                        9 St-609</w:t>
    </w:r>
    <w:r>
      <w:t>/15</w:t>
    </w:r>
  </w:p>
  <w:p w:rsidRDefault="00151FCD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51FCD"/>
    <w:rsid w:val="0022527B"/>
    <w:rsid w:val="002404F6"/>
    <w:rsid w:val="00345FCD"/>
    <w:rsid w:val="003752AF"/>
    <w:rsid w:val="004B5A35"/>
    <w:rsid w:val="00724265"/>
    <w:rsid w:val="00751F05"/>
    <w:rsid w:val="007F555B"/>
    <w:rsid w:val="008015C4"/>
    <w:rsid w:val="008433F1"/>
    <w:rsid w:val="008E6751"/>
    <w:rsid w:val="009247E4"/>
    <w:rsid w:val="0096076F"/>
    <w:rsid w:val="00962C2C"/>
    <w:rsid w:val="00982B22"/>
    <w:rsid w:val="009863E6"/>
    <w:rsid w:val="00A3376C"/>
    <w:rsid w:val="00C51C79"/>
    <w:rsid w:val="00DA572E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51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C7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1C7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1C7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1C7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51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C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1C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1C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1C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St-609/2015</izvorni_sadrzaj>
    <derivirana_varijabla naziv="DomainObject.Predmet.OznakaBroj_1">St-609/2015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AENDERS SOLARTECHNIK društvo s ograničenom odgovornošću za proizvodnju energije i usluge</izvorni_sadrzaj>
    <derivirana_varijabla naziv="DomainObject.Predmet.ProtustrankaFormated_1">  AENDERS SOLARTECHNIK društvo s ograničenom odgovornošću za proizvodnju energije i usluge</derivirana_varijabla>
  </DomainObject.Predmet.ProtustrankaFormated>
  <DomainObject.Predmet.ProtustrankaFormatedOIB>
    <izvorni_sadrzaj>  AENDERS SOLARTECHNIK društvo s ograničenom odgovornošću za proizvodnju energije i usluge, OIB 21839674647</izvorni_sadrzaj>
    <derivirana_varijabla naziv="DomainObject.Predmet.ProtustrankaFormatedOIB_1">  AENDERS SOLARTECHNIK društvo s ograničenom odgovornošću za proizvodnju energije i usluge, OIB 21839674647</derivirana_varijabla>
  </DomainObject.Predmet.ProtustrankaFormatedOIB>
  <DomainObject.Predmet.ProtustrankaFormatedWithAdress>
    <izvorni_sadrzaj> AENDERS SOLARTECHNIK društvo s ograničenom odgovornošću za proizvodnju energije i usluge, 113. Šibenske brigade HV-a br. 115 , 22000 Šibenik</izvorni_sadrzaj>
    <derivirana_varijabla naziv="DomainObject.Predmet.ProtustrankaFormatedWithAdress_1"> AENDERS SOLARTECHNIK društvo s ograničenom odgovornošću za proizvodnju energije i usluge, 113. Šibenske brigade HV-a br. 115 , 22000 Šibenik</derivirana_varijabla>
  </DomainObject.Predmet.ProtustrankaFormatedWithAdress>
  <DomainObject.Predmet.ProtustrankaFormatedWithAdressOIB>
    <izvorni_sadrzaj> AENDERS SOLARTECHNIK društvo s ograničenom odgovornošću za proizvodnju energije i usluge, OIB 21839674647, 113. Šibenske brigade HV-a br. 115 , 22000 Šibenik</izvorni_sadrzaj>
    <derivirana_varijabla naziv="DomainObject.Predmet.ProtustrankaFormatedWithAdressOIB_1"> AENDERS SOLARTECHNIK društvo s ograničenom odgovornošću za proizvodnju energije i usluge, OIB 21839674647, 113. Šibenske brigade HV-a br. 115 , 22000 Šibenik</derivirana_varijabla>
  </DomainObject.Predmet.ProtustrankaFormatedWithAdressOIB>
  <DomainObject.Predmet.ProtustrankaWithAdress>
    <izvorni_sadrzaj>AENDERS SOLARTECHNIK društvo s ograničenom odgovornošću za proizvodnju energije i usluge 113. Šibenske brigade HV-a br. 115 , 22000 Šibenik</izvorni_sadrzaj>
    <derivirana_varijabla naziv="DomainObject.Predmet.ProtustrankaWithAdress_1">AENDERS SOLARTECHNIK društvo s ograničenom odgovornošću za proizvodnju energije i usluge 113. Šibenske brigade HV-a br. 115 , 22000 Šibenik</derivirana_varijabla>
  </DomainObject.Predmet.ProtustrankaWithAdress>
  <DomainObject.Predmet.ProtustrankaWithAdressOIB>
    <izvorni_sadrzaj>AENDERS SOLARTECHNIK društvo s ograničenom odgovornošću za proizvodnju energije i usluge, OIB 21839674647, 113. Šibenske brigade HV-a br. 115 , 22000 Šibenik</izvorni_sadrzaj>
    <derivirana_varijabla naziv="DomainObject.Predmet.ProtustrankaWithAdressOIB_1">AENDERS SOLARTECHNIK društvo s ograničenom odgovornošću za proizvodnju energije i usluge, OIB 21839674647, 113. Šibenske brigade HV-a br. 115 , 22000 Šibenik</derivirana_varijabla>
  </DomainObject.Predmet.ProtustrankaWithAdressOIB>
  <DomainObject.Predmet.ProtustrankaNazivFormated>
    <izvorni_sadrzaj>AENDERS SOLARTECHNIK društvo s ograničenom odgovornošću za proizvodnju energije i usluge</izvorni_sadrzaj>
    <derivirana_varijabla naziv="DomainObject.Predmet.ProtustrankaNazivFormated_1">AENDERS SOLARTECHNIK društvo s ograničenom odgovornošću za proizvodnju energije i usluge</derivirana_varijabla>
  </DomainObject.Predmet.ProtustrankaNazivFormated>
  <DomainObject.Predmet.ProtustrankaNazivFormatedOIB>
    <izvorni_sadrzaj>AENDERS SOLARTECHNIK društvo s ograničenom odgovornošću za proizvodnju energije i usluge, OIB 21839674647</izvorni_sadrzaj>
    <derivirana_varijabla naziv="DomainObject.Predmet.ProtustrankaNazivFormatedOIB_1">AENDERS SOLARTECHNIK društvo s ograničenom odgovornošću za proizvodnju energije i usluge, OIB 21839674647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AENDERS SOLARTECHNIK društvo s ograničenom odgovornošću za proizvodnju energije i usluge</item>
    </izvorni_sadrzaj>
    <derivirana_varijabla naziv="DomainObject.Predmet.ProtuStrankaListFormated_1">
      <item>AENDERS SOLARTECHNIK društvo s ograničenom odgovornošću za proizvodnju energije i usluge</item>
    </derivirana_varijabla>
  </DomainObject.Predmet.ProtuStrankaListFormated>
  <DomainObject.Predmet.ProtuStrankaListFormatedOIB>
    <izvorni_sadrzaj>
      <item>AENDERS SOLARTECHNIK društvo s ograničenom odgovornošću za proizvodnju energije i usluge, OIB 21839674647</item>
    </izvorni_sadrzaj>
    <derivirana_varijabla naziv="DomainObject.Predmet.ProtuStrankaListFormatedOIB_1">
      <item>AENDERS SOLARTECHNIK društvo s ograničenom odgovornošću za proizvodnju energije i usluge, OIB 21839674647</item>
    </derivirana_varijabla>
  </DomainObject.Predmet.ProtuStrankaListFormatedOIB>
  <DomainObject.Predmet.ProtuStrankaListFormatedWithAdress>
    <izvorni_sadrzaj>
      <item>AENDERS SOLARTECHNIK društvo s ograničenom odgovornošću za proizvodnju energije i usluge, 113. Šibenske brigade HV-a br. 115 , 22000 Šibenik</item>
    </izvorni_sadrzaj>
    <derivirana_varijabla naziv="DomainObject.Predmet.ProtuStrankaListFormatedWithAdress_1">
      <item>AENDERS SOLARTECHNIK društvo s ograničenom odgovornošću za proizvodnju energije i usluge, 113. Šibenske brigade HV-a br. 115 , 22000 Šibenik</item>
    </derivirana_varijabla>
  </DomainObject.Predmet.ProtuStrankaListFormatedWithAdress>
  <DomainObject.Predmet.ProtuStrankaListFormatedWithAdressOIB>
    <izvorni_sadrzaj>
      <item>AENDERS SOLARTECHNIK društvo s ograničenom odgovornošću za proizvodnju energije i usluge, OIB 21839674647, 113. Šibenske brigade HV-a br. 115 , 22000 Šibenik</item>
    </izvorni_sadrzaj>
    <derivirana_varijabla naziv="DomainObject.Predmet.ProtuStrankaListFormatedWithAdressOIB_1">
      <item>AENDERS SOLARTECHNIK društvo s ograničenom odgovornošću za proizvodnju energije i usluge, OIB 21839674647, 113. Šibenske brigade HV-a br. 115 , 22000 Šibenik</item>
    </derivirana_varijabla>
  </DomainObject.Predmet.ProtuStrankaListFormatedWithAdressOIB>
  <DomainObject.Predmet.ProtuStrankaListNazivFormated>
    <izvorni_sadrzaj>
      <item>AENDERS SOLARTECHNIK društvo s ograničenom odgovornošću za proizvodnju energije i usluge</item>
    </izvorni_sadrzaj>
    <derivirana_varijabla naziv="DomainObject.Predmet.ProtuStrankaListNazivFormated_1">
      <item>AENDERS SOLARTECHNIK društvo s ograničenom odgovornošću za proizvodnju energije i usluge</item>
    </derivirana_varijabla>
  </DomainObject.Predmet.ProtuStrankaListNazivFormated>
  <DomainObject.Predmet.ProtuStrankaListNazivFormatedOIB>
    <izvorni_sadrzaj>
      <item>AENDERS SOLARTECHNIK društvo s ograničenom odgovornošću za proizvodnju energije i usluge, OIB 21839674647</item>
    </izvorni_sadrzaj>
    <derivirana_varijabla naziv="DomainObject.Predmet.ProtuStrankaListNazivFormatedOIB_1">
      <item>AENDERS SOLARTECHNIK društvo s ograničenom odgovornošću za proizvodnju energije i usluge, OIB 21839674647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AENDERS SOLARTECHNIK društvo s ograničenom odgovornošću za proizvodnju energije i usluge</izvorni_sadrzaj>
    <derivirana_varijabla naziv="DomainObject.Predmet.ProtustrankaIDrugi_1">AENDERS SOLARTECHNIK društvo s ograničenom odgovornošću za proizvodnju energije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AENDERS SOLARTECHNIK društvo s ograničenom odgovornošću za proizvodnju energije i usluge, OIB 21839674647, 113. Šibenske brigade HV-a br. 115 , 22000 Šibenik</izvorni_sadrzaj>
    <derivirana_varijabla naziv="DomainObject.Predmet.ProtustrankaIDrugiAdressOIB_1">AENDERS SOLARTECHNIK društvo s ograničenom odgovornošću za proizvodnju energije i usluge, OIB 21839674647, 113. Šibenske brigade HV-a br. 115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AENDERS SOLARTECHNIK društvo s ograničenom odgovornošću za proizvodnju energije i usluge</item>
    </izvorni_sadrzaj>
    <derivirana_varijabla naziv="DomainObject.Predmet.SudioniciListNaziv_1">
      <item>FINA - Podružnica Šibenik</item>
      <item>AENDERS SOLARTECHNIK društvo s ograničenom odgovornošću za proizvodnju energije i usluge</item>
    </derivirana_varijabla>
  </DomainObject.Predmet.SudioniciListNaziv>
  <DomainObject.Predmet.SudioniciListAdressOIB>
    <izvorni_sadrzaj>
      <item>FINA - Podružnica Šibenik, OIB 85821130368, Perivoj L. Marune 1,22000 Šibenik</item>
      <item>AENDERS SOLARTECHNIK društvo s ograničenom odgovornošću za proizvodnju energije i usluge, OIB 21839674647, 113. Šibenske brigade HV-a br. 115 ,22000 Šibenik</item>
    </izvorni_sadrzaj>
    <derivirana_varijabla naziv="DomainObject.Predmet.SudioniciListAdressOIB_1">
      <item>FINA - Podružnica Šibenik, OIB 85821130368, Perivoj L. Marune 1,22000 Šibenik</item>
      <item>AENDERS SOLARTECHNIK društvo s ograničenom odgovornošću za proizvodnju energije i usluge, OIB 21839674647, 113. Šibenske brigade HV-a br. 115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21839674647</item>
    </izvorni_sadrzaj>
    <derivirana_varijabla naziv="DomainObject.Predmet.SudioniciListNazivOIB_1">
      <item>, OIB 85821130368</item>
      <item>, OIB 21839674647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2639</properties:Characters>
  <properties:Lines>96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2016-02-03T08:15:00Z</dcterms:created>
  <dc:creator>Joško Livaković</dc:creator>
  <cp:lastModifiedBy>Joško Livaković</cp:lastModifiedBy>
  <dcterms:modified xmlns:xsi="http://www.w3.org/2001/XMLSchema-instance" xsi:type="dcterms:W3CDTF">2016-02-03T13:44:00Z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