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2738" w14:paraId="e73273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BB7DFF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R. O. d.o.o. POREČ, Maria Milohanovića 6, OIB: 19737300990</w:t>
      </w:r>
      <w:r w:rsidR="00D5493E">
        <w:rPr>
          <w:szCs w:val="24"/>
          <w:lang w:val="hr-HR"/>
        </w:rPr>
        <w:t xml:space="preserve">, 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1554B9">
        <w:rPr>
          <w:lang w:val="sv-SE"/>
        </w:rPr>
        <w:t>Leonadru Oroshiu</w:t>
      </w:r>
      <w:r w:rsidR="007E560C">
        <w:rPr>
          <w:lang w:val="sv-SE"/>
        </w:rPr>
        <w:t>,</w:t>
      </w:r>
      <w:r w:rsidR="00E95B75" w:rsidRPr="0000569A">
        <w:rPr>
          <w:szCs w:val="24"/>
          <w:lang w:val="hr-HR"/>
        </w:rPr>
        <w:t xml:space="preserve"> </w:t>
      </w:r>
      <w:r w:rsidR="001554B9">
        <w:rPr>
          <w:szCs w:val="24"/>
          <w:lang w:val="hr-HR"/>
        </w:rPr>
        <w:t xml:space="preserve">Poreč, Petra Kandlera 8/B, OIB: 54929676629,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372FCB">
        <w:t>R. O. d.o.o. POREČ, Maria Milohanovića 6, OIB: 19737300990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372FCB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72FCB">
        <w:rPr>
          <w:szCs w:val="24"/>
          <w:lang w:val="hr-HR"/>
        </w:rPr>
        <w:t>467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72FCB">
        <w:rPr>
          <w:szCs w:val="24"/>
          <w:lang w:val="hr-HR"/>
        </w:rPr>
        <w:t>467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72FCB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372FCB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A1EE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F466EB" w:rsidR="00F466E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84429A" w:rsidRPr="0084429A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BB7DFF" w:rsidRPr="00E95B75">
          <w:t>Posl.</w:t>
        </w:r>
        <w:r w:rsidR="00BB7DFF">
          <w:t xml:space="preserve"> </w:t>
        </w:r>
        <w:r w:rsidR="00BB7DFF" w:rsidRPr="00E95B75">
          <w:t>br</w:t>
        </w:r>
        <w:r w:rsidR="00BB7DFF">
          <w:t>oj: 4</w:t>
        </w:r>
        <w:r w:rsidR="00BB7DFF" w:rsidRPr="00E95B75">
          <w:t xml:space="preserve"> St-</w:t>
        </w:r>
        <w:r w:rsidR="00BB7DFF">
          <w:t>467/2015-8</w:t>
        </w:r>
      </w:p>
      <w:p w:rsidRDefault="0084429A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BB7DFF">
      <w:t>467/2015-8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82FFC"/>
    <w:rsid w:val="000858FB"/>
    <w:rsid w:val="000F6671"/>
    <w:rsid w:val="00137C1E"/>
    <w:rsid w:val="001554B9"/>
    <w:rsid w:val="0018536A"/>
    <w:rsid w:val="001865EB"/>
    <w:rsid w:val="00197E57"/>
    <w:rsid w:val="0023655F"/>
    <w:rsid w:val="00252C35"/>
    <w:rsid w:val="00265F69"/>
    <w:rsid w:val="0026648B"/>
    <w:rsid w:val="00294218"/>
    <w:rsid w:val="00366629"/>
    <w:rsid w:val="00372FCB"/>
    <w:rsid w:val="003A0A21"/>
    <w:rsid w:val="003B5D91"/>
    <w:rsid w:val="00400D71"/>
    <w:rsid w:val="004A5210"/>
    <w:rsid w:val="004E3491"/>
    <w:rsid w:val="00531331"/>
    <w:rsid w:val="005405A1"/>
    <w:rsid w:val="00554328"/>
    <w:rsid w:val="0056129B"/>
    <w:rsid w:val="006C75FF"/>
    <w:rsid w:val="006E39F9"/>
    <w:rsid w:val="00714C48"/>
    <w:rsid w:val="00720D23"/>
    <w:rsid w:val="007925A2"/>
    <w:rsid w:val="00794AB6"/>
    <w:rsid w:val="007A40D3"/>
    <w:rsid w:val="007B1CBA"/>
    <w:rsid w:val="007D564F"/>
    <w:rsid w:val="007E560C"/>
    <w:rsid w:val="0084429A"/>
    <w:rsid w:val="00866EE9"/>
    <w:rsid w:val="008972F8"/>
    <w:rsid w:val="008D27FC"/>
    <w:rsid w:val="00933D8B"/>
    <w:rsid w:val="009463CE"/>
    <w:rsid w:val="009636AC"/>
    <w:rsid w:val="00985388"/>
    <w:rsid w:val="00994C38"/>
    <w:rsid w:val="009A0545"/>
    <w:rsid w:val="009E328F"/>
    <w:rsid w:val="00A90D4E"/>
    <w:rsid w:val="00B3134C"/>
    <w:rsid w:val="00B85801"/>
    <w:rsid w:val="00BA1EEE"/>
    <w:rsid w:val="00BA34E3"/>
    <w:rsid w:val="00BA57A9"/>
    <w:rsid w:val="00BB7DFF"/>
    <w:rsid w:val="00BC52EF"/>
    <w:rsid w:val="00C12E96"/>
    <w:rsid w:val="00C867CB"/>
    <w:rsid w:val="00CA0FFC"/>
    <w:rsid w:val="00CD249F"/>
    <w:rsid w:val="00D5493E"/>
    <w:rsid w:val="00D54C0C"/>
    <w:rsid w:val="00D6349D"/>
    <w:rsid w:val="00D657AB"/>
    <w:rsid w:val="00DC7FAF"/>
    <w:rsid w:val="00E20B4A"/>
    <w:rsid w:val="00E30495"/>
    <w:rsid w:val="00E56872"/>
    <w:rsid w:val="00E655B9"/>
    <w:rsid w:val="00E95B75"/>
    <w:rsid w:val="00EA2A0B"/>
    <w:rsid w:val="00EB084C"/>
    <w:rsid w:val="00EE7995"/>
    <w:rsid w:val="00EF513E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4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2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429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42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42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4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2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429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42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42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O. d.o.o. POREČ zastupanog po punomoćniku Leonard Oroshi</izvorni_sadrzaj>
    <derivirana_varijabla naziv="DomainObject.Predmet.ProtustrankaFormated_1">  R. O. d.o.o. POREČ zastupanog po punomoćniku Leonard Oroshi</derivirana_varijabla>
  </DomainObject.Predmet.ProtustrankaFormated>
  <DomainObject.Predmet.ProtustrankaFormatedOIB>
    <izvorni_sadrzaj>  R. O. d.o.o. POREČ, OIB 19737300990 zastupanog po punomoćniku Leonard Oroshi</izvorni_sadrzaj>
    <derivirana_varijabla naziv="DomainObject.Predmet.ProtustrankaFormatedOIB_1">  R. O. d.o.o. POREČ, OIB 19737300990 zastupanog po punomoćniku Leonard Oroshi</derivirana_varijabla>
  </DomainObject.Predmet.ProtustrankaFormatedOIB>
  <DomainObject.Predmet.ProtustrankaFormatedWithAdress>
    <izvorni_sadrzaj> R. O. d.o.o. POREČ, Maria Milohanovića 6, 52440 Poreč zastupanog po punomoćniku Leonard Oroshi</izvorni_sadrzaj>
    <derivirana_varijabla naziv="DomainObject.Predmet.ProtustrankaFormatedWithAdress_1"> R. O. d.o.o. POREČ, Maria Milohanovića 6, 52440 Poreč zastupanog po punomoćniku Leonard Oroshi</derivirana_varijabla>
  </DomainObject.Predmet.ProtustrankaFormatedWithAdress>
  <DomainObject.Predmet.ProtustrankaFormatedWithAdressOIB>
    <izvorni_sadrzaj> R. O. d.o.o. POREČ, OIB 19737300990, Maria Milohanovića 6, 52440 Poreč zastupanog po punomoćniku Leonard Oroshi</izvorni_sadrzaj>
    <derivirana_varijabla naziv="DomainObject.Predmet.ProtustrankaFormatedWithAdressOIB_1"> R. O. d.o.o. POREČ, OIB 19737300990, Maria Milohanovića 6, 52440 Poreč zastupanog po punomoćniku Leonard Oroshi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</item>
    </izvorni_sadrzaj>
    <derivirana_varijabla naziv="DomainObject.Predmet.ProtuStrankaListFormated_1">
      <item>R. O. d.o.o. POREČ zastupanog po punomoćniku Leonard Oroshi</item>
    </derivirana_varijabla>
  </DomainObject.Predmet.ProtuStrankaListFormated>
  <DomainObject.Predmet.ProtuStrankaListFormatedOIB>
    <izvorni_sadrzaj>
      <item>R. O. d.o.o. POREČ, OIB 19737300990 zastupanog po punomoćniku Leonard Oroshi</item>
    </izvorni_sadrzaj>
    <derivirana_varijabla naziv="DomainObject.Predmet.ProtuStrankaListFormatedOIB_1">
      <item>R. O. d.o.o. POREČ, OIB 19737300990 zastupanog po punomoćniku Leonard Oroshi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</item>
    </izvorni_sadrzaj>
    <derivirana_varijabla naziv="DomainObject.Predmet.ProtuStrankaListFormatedWithAdress_1">
      <item>R. O. d.o.o. POREČ, Maria Milohanovića 6, 52440 Poreč zastupanog po punomoćniku Leonard Oroshi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</item>
    </izvorni_sadrzaj>
    <derivirana_varijabla naziv="DomainObject.Predmet.ProtuStrankaListFormatedWithAdressOIB_1">
      <item>R. O. d.o.o. POREČ, OIB 19737300990, Maria Milohanovića 6, 52440 Poreč zastupanog po punomoćniku Leonard Oroshi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</izvorni_sadrzaj>
    <derivirana_varijabla naziv="DomainObject.Predmet.OstaliListFormated_1">
      <item>Leonard Oroshi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</izvorni_sadrzaj>
    <derivirana_varijabla naziv="DomainObject.Predmet.OstaliListFormatedOIB_1">
      <item>Leonard Oroshi, OIB 54929676629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</derivirana_varijabla>
  </DomainObject.Predmet.OstaliListFormatedWithAdressOIB>
  <DomainObject.Predmet.OstaliListNazivFormated>
    <izvorni_sadrzaj>
      <item>Leonard Oroshi</item>
    </izvorni_sadrzaj>
    <derivirana_varijabla naziv="DomainObject.Predmet.OstaliListNazivFormated_1">
      <item>Leonard Oroshi</item>
    </derivirana_varijabla>
  </DomainObject.Predmet.OstaliListNazivFormated>
  <DomainObject.Predmet.OstaliListNazivFormatedOIB>
    <izvorni_sadrzaj>
      <item>Leonard Oroshi, OIB 54929676629</item>
    </izvorni_sadrzaj>
    <derivirana_varijabla naziv="DomainObject.Predmet.OstaliListNazivFormatedOIB_1">
      <item>Leonard Oroshi, OIB 54929676629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</izvorni_sadrzaj>
    <derivirana_varijabla naziv="DomainObject.Predmet.SudioniciListNaziv_1">
      <item>FINANCIJSKA AGENCIJA, RC RIJEKA, PODRUŽNICA PULA, PULA</item>
      <item>R. O. d.o.o. POREČ</item>
      <item>Leonard Oroshi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</izvorni_sadrzaj>
    <derivirana_varijabla naziv="DomainObject.Predmet.SudioniciListNazivOIB_1">
      <item>, OIB 85821130368</item>
      <item>, OIB 19737300990</item>
      <item>, OIB 54929676629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86DBB-ACAC-49B6-BF20-761DE0FF7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5145</properties:Characters>
  <properties:Lines>117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2016-04-04T08:07:00Z</dcterms:created>
  <dc:creator>Jasmina Matika</dc:creator>
  <cp:lastModifiedBy>Sanja Prodan</cp:lastModifiedBy>
  <cp:lastPrinted>2016-04-04T08:10:00Z</cp:lastPrinted>
  <dcterms:modified xmlns:xsi="http://www.w3.org/2001/XMLSchema-instance" xsi:type="dcterms:W3CDTF">2016-04-04T08:11:00Z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