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313b" w14:paraId="3a2313b" w:rsidRDefault="009770C2" w:rsidP="00910611" w:rsidR="009770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0C2" w:rsidP="00910611" w:rsidR="009770C2">
      <w:r>
        <w:rPr>
          <w:rFonts w:eastAsia="MS Mincho"/>
        </w:rPr>
        <w:t>REPUBLIKA HRVATSKA</w:t>
      </w:r>
    </w:p>
    <w:p w:rsidRDefault="009770C2" w:rsidP="00910611" w:rsidR="009770C2">
      <w:r>
        <w:rPr>
          <w:rFonts w:eastAsia="MS Mincho"/>
        </w:rPr>
        <w:t>TRGOVAČKI SUD U RIJECI</w:t>
      </w:r>
    </w:p>
    <w:p w:rsidRDefault="009770C2" w:rsidR="009770C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36003">
        <w:t>3</w:t>
      </w:r>
      <w:r w:rsidR="00203836">
        <w:t>81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03836">
        <w:t>18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8F1CAE">
        <w:t>COLLEGIUM</w:t>
      </w:r>
      <w:proofErr w:type="spellEnd"/>
      <w:r w:rsidR="008F1CAE">
        <w:t xml:space="preserve"> E&amp;S d.o.o. Rijeka </w:t>
      </w:r>
      <w:r w:rsidR="008F1CAE" w:rsidRPr="002B06A4">
        <w:t>(</w:t>
      </w:r>
      <w:proofErr w:type="spellStart"/>
      <w:r w:rsidR="008F1CAE" w:rsidRPr="002B06A4">
        <w:t>OIB</w:t>
      </w:r>
      <w:proofErr w:type="spellEnd"/>
      <w:r w:rsidR="008F1CAE" w:rsidRPr="002B06A4">
        <w:t>:</w:t>
      </w:r>
      <w:proofErr w:type="spellStart"/>
      <w:r w:rsidR="008F1CAE">
        <w:t>31829850033</w:t>
      </w:r>
      <w:proofErr w:type="spellEnd"/>
      <w:r w:rsidR="008F1CAE" w:rsidRPr="002B06A4">
        <w:t xml:space="preserve">, </w:t>
      </w:r>
      <w:proofErr w:type="spellStart"/>
      <w:r w:rsidR="008F1CAE" w:rsidRPr="002B06A4">
        <w:t>MBS</w:t>
      </w:r>
      <w:proofErr w:type="spellEnd"/>
      <w:r w:rsidR="008F1CAE" w:rsidRPr="002B06A4">
        <w:t>:</w:t>
      </w:r>
      <w:proofErr w:type="spellStart"/>
      <w:r w:rsidR="008F1CAE" w:rsidRPr="002B06A4">
        <w:t>0</w:t>
      </w:r>
      <w:r w:rsidR="008F1CAE">
        <w:t>40080554</w:t>
      </w:r>
      <w:proofErr w:type="spellEnd"/>
      <w:r w:rsidR="008F1CAE">
        <w:t>), Strossmayerova 6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11307">
        <w:t>2</w:t>
      </w:r>
      <w:r w:rsidR="009A360D">
        <w:t xml:space="preserve">. rujna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9A360D">
        <w:t>6</w:t>
      </w:r>
      <w:r w:rsidR="00983335">
        <w:t>.</w:t>
      </w:r>
      <w:r w:rsidR="009A360D">
        <w:t>489</w:t>
      </w:r>
      <w:proofErr w:type="spellEnd"/>
      <w:r w:rsidR="001F1915">
        <w:t>,</w:t>
      </w:r>
      <w:proofErr w:type="spellStart"/>
      <w:r w:rsidR="009A360D">
        <w:t>74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A360D">
        <w:t>18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9A360D">
        <w:rPr>
          <w:sz w:val="20"/>
          <w:szCs w:val="20"/>
        </w:rPr>
        <w:t>18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36003">
      <w:t>3</w:t>
    </w:r>
    <w:r w:rsidR="00203836">
      <w:t>81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11307"/>
    <w:rsid w:val="00153BA1"/>
    <w:rsid w:val="001A2D9E"/>
    <w:rsid w:val="001A7646"/>
    <w:rsid w:val="001F1915"/>
    <w:rsid w:val="00203836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8F1CAE"/>
    <w:rsid w:val="00913415"/>
    <w:rsid w:val="009770C2"/>
    <w:rsid w:val="00983335"/>
    <w:rsid w:val="00990968"/>
    <w:rsid w:val="009A360D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64C66"/>
    <w:rsid w:val="00BA00AD"/>
    <w:rsid w:val="00BB79EE"/>
    <w:rsid w:val="00C07B68"/>
    <w:rsid w:val="00C64BA3"/>
    <w:rsid w:val="00C7229D"/>
    <w:rsid w:val="00CA6554"/>
    <w:rsid w:val="00CA7EA1"/>
    <w:rsid w:val="00CB53E9"/>
    <w:rsid w:val="00CC75DC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COLLEGIUM E &amp; S d.o.o.</izvorni_sadrzaj>
    <derivirana_varijabla naziv="DomainObject.Predmet.ProtustrankaFormated_1">  COLLEGIUM E &amp; S d.o.o.</derivirana_varijabla>
  </DomainObject.Predmet.ProtustrankaFormated>
  <DomainObject.Predmet.ProtustrankaFormatedOIB>
    <izvorni_sadrzaj>  COLLEGIUM E &amp; S d.o.o., OIB 31829850033</izvorni_sadrzaj>
    <derivirana_varijabla naziv="DomainObject.Predmet.ProtustrankaFormatedOIB_1">  COLLEGIUM E &amp; S d.o.o., OIB 31829850033</derivirana_varijabla>
  </DomainObject.Predmet.ProtustrankaFormatedOIB>
  <DomainObject.Predmet.ProtustrankaFormatedWithAdress>
    <izvorni_sadrzaj> COLLEGIUM E &amp; S d.o.o., Strossmayerova 6, 51000 Rijeka</izvorni_sadrzaj>
    <derivirana_varijabla naziv="DomainObject.Predmet.ProtustrankaFormatedWithAdress_1"> COLLEGIUM E &amp; S d.o.o., Strossmayerova 6, 51000 Rijeka</derivirana_varijabla>
  </DomainObject.Predmet.ProtustrankaFormatedWithAdress>
  <DomainObject.Predmet.ProtustrankaFormatedWithAdressOIB>
    <izvorni_sadrzaj> COLLEGIUM E &amp; S d.o.o., OIB 31829850033, Strossmayerova 6, 51000 Rijeka</izvorni_sadrzaj>
    <derivirana_varijabla naziv="DomainObject.Predmet.ProtustrankaFormatedWithAdressOIB_1"> COLLEGIUM E &amp; S d.o.o., OIB 31829850033, Strossmayerova 6, 51000 Rijeka</derivirana_varijabla>
  </DomainObject.Predmet.ProtustrankaFormatedWithAdressOIB>
  <DomainObject.Predmet.ProtustrankaWithAdress>
    <izvorni_sadrzaj>COLLEGIUM E &amp; S d.o.o. Strossmayerova 6, 51000 Rijeka</izvorni_sadrzaj>
    <derivirana_varijabla naziv="DomainObject.Predmet.ProtustrankaWithAdress_1">COLLEGIUM E &amp; S d.o.o. Strossmayerova 6, 51000 Rijeka</derivirana_varijabla>
  </DomainObject.Predmet.ProtustrankaWithAdress>
  <DomainObject.Predmet.ProtustrankaWithAdressOIB>
    <izvorni_sadrzaj>COLLEGIUM E &amp; S d.o.o., OIB 31829850033, Strossmayerova 6, 51000 Rijeka</izvorni_sadrzaj>
    <derivirana_varijabla naziv="DomainObject.Predmet.ProtustrankaWithAdressOIB_1">COLLEGIUM E &amp; S d.o.o., OIB 31829850033, Strossmayerova 6, 51000 Rijeka</derivirana_varijabla>
  </DomainObject.Predmet.ProtustrankaWithAdressOIB>
  <DomainObject.Predmet.ProtustrankaNazivFormated>
    <izvorni_sadrzaj>COLLEGIUM E &amp; S d.o.o.</izvorni_sadrzaj>
    <derivirana_varijabla naziv="DomainObject.Predmet.ProtustrankaNazivFormated_1">COLLEGIUM E &amp; S d.o.o.</derivirana_varijabla>
  </DomainObject.Predmet.ProtustrankaNazivFormated>
  <DomainObject.Predmet.ProtustrankaNazivFormatedOIB>
    <izvorni_sadrzaj>COLLEGIUM E &amp; S d.o.o., OIB 31829850033</izvorni_sadrzaj>
    <derivirana_varijabla naziv="DomainObject.Predmet.ProtustrankaNazivFormatedOIB_1">COLLEGIUM E &amp; S d.o.o., OIB 31829850033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COLLEGIUM E &amp; S d.o.o.</item>
    </izvorni_sadrzaj>
    <derivirana_varijabla naziv="DomainObject.Predmet.ProtuStrankaListFormated_1">
      <item>COLLEGIUM E &amp; S d.o.o.</item>
    </derivirana_varijabla>
  </DomainObject.Predmet.ProtuStrankaListFormated>
  <DomainObject.Predmet.ProtuStrankaListFormatedOIB>
    <izvorni_sadrzaj>
      <item>COLLEGIUM E &amp; S d.o.o., OIB 31829850033</item>
    </izvorni_sadrzaj>
    <derivirana_varijabla naziv="DomainObject.Predmet.ProtuStrankaListFormatedOIB_1">
      <item>COLLEGIUM E &amp; S d.o.o., OIB 31829850033</item>
    </derivirana_varijabla>
  </DomainObject.Predmet.ProtuStrankaListFormatedOIB>
  <DomainObject.Predmet.ProtuStrankaListFormatedWithAdress>
    <izvorni_sadrzaj>
      <item>COLLEGIUM E &amp; S d.o.o., Strossmayerova 6, 51000 Rijeka</item>
    </izvorni_sadrzaj>
    <derivirana_varijabla naziv="DomainObject.Predmet.ProtuStrankaListFormatedWithAdress_1">
      <item>COLLEGIUM E &amp; S d.o.o., Strossmayerova 6, 51000 Rijeka</item>
    </derivirana_varijabla>
  </DomainObject.Predmet.ProtuStrankaListFormatedWithAdress>
  <DomainObject.Predmet.ProtuStrankaListFormatedWithAdressOIB>
    <izvorni_sadrzaj>
      <item>COLLEGIUM E &amp; S d.o.o., OIB 31829850033, Strossmayerova 6, 51000 Rijeka</item>
    </izvorni_sadrzaj>
    <derivirana_varijabla naziv="DomainObject.Predmet.ProtuStrankaListFormatedWithAdressOIB_1">
      <item>COLLEGIUM E &amp; S d.o.o., OIB 31829850033, Strossmayerova 6, 51000 Rijeka</item>
    </derivirana_varijabla>
  </DomainObject.Predmet.ProtuStrankaListFormatedWithAdressOIB>
  <DomainObject.Predmet.ProtuStrankaListNazivFormated>
    <izvorni_sadrzaj>
      <item>COLLEGIUM E &amp; S d.o.o.</item>
    </izvorni_sadrzaj>
    <derivirana_varijabla naziv="DomainObject.Predmet.ProtuStrankaListNazivFormated_1">
      <item>COLLEGIUM E &amp; S d.o.o.</item>
    </derivirana_varijabla>
  </DomainObject.Predmet.ProtuStrankaListNazivFormated>
  <DomainObject.Predmet.ProtuStrankaListNazivFormatedOIB>
    <izvorni_sadrzaj>
      <item>COLLEGIUM E &amp; S d.o.o., OIB 31829850033</item>
    </izvorni_sadrzaj>
    <derivirana_varijabla naziv="DomainObject.Predmet.ProtuStrankaListNazivFormatedOIB_1">
      <item>COLLEGIUM E &amp; S d.o.o., OIB 31829850033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COLLEGIUM E &amp; S d.o.o.</izvorni_sadrzaj>
    <derivirana_varijabla naziv="DomainObject.Predmet.ProtustrankaIDrugi_1">COLLEGIUM E &amp; 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COLLEGIUM E &amp; S d.o.o., OIB 31829850033, Strossmayerova 6, 51000 Rijeka</izvorni_sadrzaj>
    <derivirana_varijabla naziv="DomainObject.Predmet.ProtustrankaIDrugiAdressOIB_1">COLLEGIUM E &amp; S d.o.o., OIB 31829850033, Strossmayerova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COLLEGIUM E &amp; S d.o.o.</item>
    </izvorni_sadrzaj>
    <derivirana_varijabla naziv="DomainObject.Predmet.SudioniciListNaziv_1">
      <item>FINA  Rijeka</item>
      <item>COLLEGIUM E &amp; S d.o.o.</item>
    </derivirana_varijabla>
  </DomainObject.Predmet.SudioniciListNaziv>
  <DomainObject.Predmet.SudioniciListAdressOIB>
    <izvorni_sadrzaj>
      <item>FINA  Rijeka, OIB 85821130368, Frana Kurelca 8,51000 Rijeka</item>
      <item>COLLEGIUM E &amp; S d.o.o., OIB 31829850033, Strossmayerova 6,51000 Rijeka</item>
    </izvorni_sadrzaj>
    <derivirana_varijabla naziv="DomainObject.Predmet.SudioniciListAdressOIB_1">
      <item>FINA  Rijeka, OIB 85821130368, Frana Kurelca 8,51000 Rijeka</item>
      <item>COLLEGIUM E &amp; S d.o.o., OIB 31829850033, Strossmayerova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31829850033</item>
    </izvorni_sadrzaj>
    <derivirana_varijabla naziv="DomainObject.Predmet.SudioniciListNazivOIB_1">
      <item>, OIB 85821130368</item>
      <item>, OIB 31829850033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0B8D1-63DE-4EB8-8ECC-E505FD998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1453</properties:Characters>
  <properties:Lines>58</properties:Lines>
  <properties:Paragraphs>23</properties:Paragraphs>
  <properties:TotalTime>3</properties:TotalTime>
  <properties:ScaleCrop>false</properties:ScaleCrop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2016-10-18T13:06:00Z</dcterms:created>
  <dc:creator>Željka Matovina</dc:creator>
  <cp:lastModifiedBy>Željka Matovina</cp:lastModifiedBy>
  <cp:lastPrinted>2016-10-18T13:10:00Z</cp:lastPrinted>
  <dcterms:modified xmlns:xsi="http://www.w3.org/2001/XMLSchema-instance" xsi:type="dcterms:W3CDTF">2016-10-18T13:12:00Z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