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53FFF" w:rsidR="00F53FFF">
        <w:tc>
          <w:tcPr>
            <w:tcW w:type="dxa" w:w="2985"/>
            <w:hideMark/>
          </w:tcPr>
          <w:p w:rsidRDefault="00F53FFF" w:rsidP="00F53FFF" w:rsidR="00F53FF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3FFF" w:rsidP="00F53FFF" w:rsidR="00F53FFF">
            <w:pPr>
              <w:spacing w:after="0"/>
              <w:jc w:val="center"/>
            </w:pPr>
            <w:r>
              <w:t>Republika Hrvatska</w:t>
            </w:r>
          </w:p>
          <w:p w:rsidRDefault="00F53FFF" w:rsidP="00F53FFF" w:rsidR="00F53FFF">
            <w:pPr>
              <w:spacing w:after="0"/>
              <w:jc w:val="center"/>
            </w:pPr>
            <w:r>
              <w:t>Trgovački sud u Varaždinu</w:t>
            </w:r>
          </w:p>
          <w:p w:rsidRDefault="00F53FFF" w:rsidP="00F53FFF" w:rsidR="00F53FF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c11d8e" w14:paraId="3c11d8e" w:rsidRDefault="00F53FFF" w:rsidP="00F53FFF" w:rsidR="00F53FFF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53FFF" w:rsidP="00F53FFF" w:rsidR="00F53FFF">
      <w:pPr>
        <w:spacing w:after="0"/>
        <w:jc w:val="both"/>
      </w:pPr>
      <w:r>
        <w:t xml:space="preserve">                                                                                                    Poslovni broj: 3 St-587/2017-4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center"/>
      </w:pPr>
      <w:r>
        <w:t>U  I M E  R E P U B L I K E  H R V A T S K E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center"/>
      </w:pPr>
      <w:r>
        <w:t>R J E Š E NJ E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DIIN jednostavno društvo s ograničenom odgovornošću za ugostiteljstvo, trgovinu i usluge, skraćena tvrtka DIIN j.d.o.o. Koprivnica, Dravska 17, MBS: 070113509, OIB: 02755243391, dana 29. siječnja 2018. godine,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  <w:jc w:val="center"/>
      </w:pPr>
      <w:r>
        <w:t>r i j e š i o   j e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both"/>
      </w:pPr>
      <w:r>
        <w:tab/>
        <w:t>I/ Otvara se stečajni postupak nad stečajnim dužnikom DIIN jednostavno društvo s ograničenom odgovornošću za ugostiteljstvo, trgovinu i usluge, skraćena tvrtka DIIN j.d.o.o. Koprivnica, Dravska 17, MBS: 070113509, OIB: 02755243391, s danom 29. siječnja 2018. u 14,30 sati.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  <w:jc w:val="both"/>
        <w:rPr>
          <w:szCs w:val="20"/>
        </w:rPr>
      </w:pPr>
      <w:r>
        <w:tab/>
        <w:t>II/ Zaključuje se stečajni postupak nad stečajnim dužnikom DIIN jednostavno društvo s ograničenom odgovornošću za ugostiteljstvo, trgovinu i usluge, skraćena tvrtka DIIN j.d.o.o. Koprivnica, Dravska 17, MBS: 070113509, OIB: 02755243391.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  <w:jc w:val="both"/>
      </w:pPr>
      <w:r>
        <w:tab/>
        <w:t>III/ Za stečajnog upravitelja imenuje se Dragan Čemerin iz Čakovca, Vukovarska 3, OIB: 90776078028.</w:t>
      </w:r>
    </w:p>
    <w:p w:rsidRDefault="00F53FFF" w:rsidP="00F53FFF" w:rsidR="00F53FFF">
      <w:pPr>
        <w:spacing w:after="0"/>
        <w:jc w:val="both"/>
        <w:rPr>
          <w:color w:val="FF0000"/>
        </w:rPr>
      </w:pPr>
    </w:p>
    <w:p w:rsidRDefault="00F53FFF" w:rsidP="00F53FFF" w:rsidR="00F53FFF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center"/>
      </w:pPr>
      <w:r>
        <w:t>Obrazloženje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both"/>
      </w:pPr>
      <w:r>
        <w:tab/>
        <w:t xml:space="preserve">Predlagatelj je dana 29. studenog 2017. podnio zahtjev za pokretanje skraćenog stečajnog postupka nad dužnikom navedenim u izreci, pa kako su za to bile ispunjene pretpostavke iz čl. 428. Stečajnog zakona (''Narodne novine'' broj 71/15 - dalje SZ-a), sud je, </w:t>
      </w:r>
      <w:r>
        <w:lastRenderedPageBreak/>
        <w:t>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F53FFF" w:rsidP="00F53FFF" w:rsidR="00F53FFF">
      <w:pPr>
        <w:spacing w:after="0"/>
        <w:jc w:val="both"/>
      </w:pPr>
    </w:p>
    <w:p w:rsidRDefault="00F53FFF" w:rsidP="00F53FFF" w:rsidR="00F53FFF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center"/>
      </w:pPr>
      <w:r>
        <w:t>Varaždin, 29. siječnja 2018.</w:t>
      </w:r>
    </w:p>
    <w:p w:rsidRDefault="00F53FFF" w:rsidP="00F53FFF" w:rsidR="00F53FFF">
      <w:pPr>
        <w:spacing w:after="0"/>
      </w:pPr>
      <w:r>
        <w:t xml:space="preserve">                                                                                                  </w:t>
      </w:r>
    </w:p>
    <w:p w:rsidRDefault="00F53FFF" w:rsidP="00F53FFF" w:rsidR="00F53FFF">
      <w:pPr>
        <w:spacing w:after="0"/>
      </w:pPr>
      <w:r>
        <w:t xml:space="preserve">     </w:t>
      </w:r>
    </w:p>
    <w:p w:rsidRDefault="00F53FFF" w:rsidP="00F53FFF" w:rsidR="00F53F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  <w:t xml:space="preserve">     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  <w:r>
        <w:t xml:space="preserve">                            </w:t>
      </w:r>
    </w:p>
    <w:p w:rsidRDefault="00F53FFF" w:rsidP="00F53FFF" w:rsidR="00F53FFF">
      <w:pPr>
        <w:spacing w:after="0"/>
      </w:pPr>
      <w:r>
        <w:tab/>
        <w:t>UPUTA O PRAVNOM LIJEKU: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53FFF" w:rsidP="00F53FFF" w:rsidR="00F53FF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</w:p>
    <w:p w:rsidRDefault="00F53FFF" w:rsidP="00F53FFF" w:rsidR="00F53FFF">
      <w:pPr>
        <w:spacing w:after="0"/>
      </w:pPr>
      <w:r>
        <w:t>DNA:</w:t>
      </w:r>
    </w:p>
    <w:p w:rsidRDefault="00F53FFF" w:rsidP="00F53FFF" w:rsidR="00F53FF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53FFF" w:rsidP="00F53FFF" w:rsidR="00F53FFF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F53FFF" w:rsidP="00F53FFF" w:rsidR="00F53FFF">
      <w:pPr>
        <w:numPr>
          <w:ilvl w:val="0"/>
          <w:numId w:val="47"/>
        </w:numPr>
        <w:spacing w:after="0"/>
      </w:pPr>
      <w:r>
        <w:t>Dužnik DIIN j.d.o.o. Koprivnica, Dravska 17</w:t>
      </w:r>
    </w:p>
    <w:p w:rsidRDefault="00F53FFF" w:rsidP="00F53FFF" w:rsidR="00F53FFF">
      <w:pPr>
        <w:numPr>
          <w:ilvl w:val="0"/>
          <w:numId w:val="47"/>
        </w:numPr>
        <w:spacing w:after="0"/>
      </w:pPr>
      <w:r>
        <w:t>Direktor dužnika Dragana Oršuš iz Reke, Starogradska 44C, 48305 Reka</w:t>
      </w:r>
    </w:p>
    <w:p w:rsidRDefault="00F53FFF" w:rsidP="00F53FFF" w:rsidR="00F53FFF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F53FFF" w:rsidP="00F53FFF" w:rsidR="00F53FFF">
      <w:pPr>
        <w:numPr>
          <w:ilvl w:val="0"/>
          <w:numId w:val="47"/>
        </w:numPr>
        <w:spacing w:after="0"/>
      </w:pPr>
      <w:r>
        <w:t>Ministarstvo financija, Porezna uprava, Područni ured Koprivnica, Hrvatske državnosti 7</w:t>
      </w:r>
    </w:p>
    <w:p w:rsidRDefault="00F53FFF" w:rsidP="00F53FFF" w:rsidR="00F53FFF">
      <w:pPr>
        <w:numPr>
          <w:ilvl w:val="0"/>
          <w:numId w:val="47"/>
        </w:numPr>
        <w:spacing w:after="0"/>
        <w:rPr>
          <w:szCs w:val="20"/>
        </w:rPr>
      </w:pPr>
      <w:r>
        <w:t>Stečajni upravitelj Dragan Čemerin iz Čakovca, Vukovarska 3</w:t>
      </w:r>
    </w:p>
    <w:p w:rsidRDefault="00F53FFF" w:rsidP="00F53FFF" w:rsidR="00F53FFF">
      <w:pPr>
        <w:numPr>
          <w:ilvl w:val="0"/>
          <w:numId w:val="47"/>
        </w:numPr>
        <w:spacing w:after="0"/>
      </w:pPr>
      <w:r>
        <w:t>e-Oglasna ploča suda</w:t>
      </w:r>
    </w:p>
    <w:p w:rsidRDefault="00F53FFF" w:rsidP="00F53FFF" w:rsidR="00F53FFF">
      <w:pPr>
        <w:spacing w:after="0"/>
      </w:pPr>
    </w:p>
    <w:p w:rsidRDefault="00AB4602" w:rsidP="00F53FFF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C7E" w:rsidP="00537B78" w:rsidR="00A76C7E">
      <w:r>
        <w:separator/>
      </w:r>
    </w:p>
  </w:endnote>
  <w:endnote w:id="0" w:type="continuationSeparator">
    <w:p w:rsidRDefault="00A76C7E" w:rsidP="00537B78" w:rsidR="00A76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C7E" w:rsidP="00537B78" w:rsidR="00A76C7E">
      <w:r>
        <w:separator/>
      </w:r>
    </w:p>
  </w:footnote>
  <w:footnote w:id="0" w:type="continuationSeparator">
    <w:p w:rsidRDefault="00A76C7E" w:rsidP="00537B78" w:rsidR="00A76C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66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C7E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FF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722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St-587/2017-4</izvorni_sadrzaj>
    <derivirana_varijabla naziv="DomainObject.Oznaka_1">St-587/2017-4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DIIN jednostavno društvo s ograničenom odgovornošću za ugostiteljstvo, trgovinu i usluge zastupanog po punomoćniku Dragana Oršuš</izvorni_sadrzaj>
    <derivirana_varijabla naziv="DomainObject.Predmet.ProtustrankaFormated_1">  DIIN jednostavno društvo s ograničenom odgovornošću za ugostiteljstvo, trgovinu i usluge zastupanog po punomoćniku Dragana Oršuš</derivirana_varijabla>
  </DomainObject.Predmet.ProtustrankaFormated>
  <DomainObject.Predmet.ProtustrankaFormatedOIB>
    <izvorni_sadrzaj>  DIIN jednostavno društvo s ograničenom odgovornošću za ugostiteljstvo, trgovinu i usluge, OIB 02755243391 zastupanog po punomoćniku Dragana Oršuš</izvorni_sadrzaj>
    <derivirana_varijabla naziv="DomainObject.Predmet.ProtustrankaFormatedOIB_1">  DIIN jednostavno društvo s ograničenom odgovornošću za ugostiteljstvo, trgovinu i usluge, OIB 02755243391 zastupanog po punomoćniku Dragana Oršuš</derivirana_varijabla>
  </DomainObject.Predmet.ProtustrankaFormatedOIB>
  <DomainObject.Predmet.ProtustrankaFormatedWithAdress>
    <izvorni_sadrzaj> DIIN jednostavno društvo s ograničenom odgovornošću za ugostiteljstvo, trgovinu i usluge, Dravska 17, 48000 Koprivnica zastupanog po punomoćniku Dragana Oršuš</izvorni_sadrzaj>
    <derivirana_varijabla naziv="DomainObject.Predmet.ProtustrankaFormatedWithAdress_1"> DIIN jednostavno društvo s ograničenom odgovornošću za ugostiteljstvo, trgovinu i usluge, Dravska 17, 48000 Koprivnica zastupanog po punomoćniku Dragana Oršuš</derivirana_varijabla>
  </DomainObject.Predmet.ProtustrankaFormatedWithAdress>
  <DomainObject.Predmet.ProtustrankaFormatedWithAdressOIB>
    <izvorni_sadrzaj> DIIN jednostavno društvo s ograničenom odgovornošću za ugostiteljstvo, trgovinu i usluge, OIB 02755243391, Dravska 17, 48000 Koprivnica zastupanog po punomoćniku Dragana Oršuš</izvorni_sadrzaj>
    <derivirana_varijabla naziv="DomainObject.Predmet.ProtustrankaFormatedWithAdressOIB_1"> DIIN jednostavno društvo s ograničenom odgovornošću za ugostiteljstvo, trgovinu i usluge, OIB 02755243391, Dravska 17, 48000 Koprivnica zastupanog po punomoćniku Dragana Oršuš</derivirana_varijabla>
  </DomainObject.Predmet.ProtustrankaFormatedWithAdressOIB>
  <DomainObject.Predmet.ProtustrankaWithAdress>
    <izvorni_sadrzaj>DIIN jednostavno društvo s ograničenom odgovornošću za ugostiteljstvo, trgovinu i usluge Dravska 17, 48000 Koprivnica</izvorni_sadrzaj>
    <derivirana_varijabla naziv="DomainObject.Predmet.ProtustrankaWithAdress_1">DIIN jednostavno društvo s ograničenom odgovornošću za ugostiteljstvo, trgovinu i usluge Dravska 17, 48000 Koprivnica</derivirana_varijabla>
  </DomainObject.Predmet.ProtustrankaWithAdress>
  <DomainObject.Predmet.ProtustrankaWithAdressOIB>
    <izvorni_sadrzaj>DIIN jednostavno društvo s ograničenom odgovornošću za ugostiteljstvo, trgovinu i usluge, OIB 02755243391, Dravska 17, 48000 Koprivnica</izvorni_sadrzaj>
    <derivirana_varijabla naziv="DomainObject.Predmet.ProtustrankaWithAdressOIB_1">DIIN jednostavno društvo s ograničenom odgovornošću za ugostiteljstvo, trgovinu i usluge, OIB 02755243391, Dravska 17, 48000 Koprivnica</derivirana_varijabla>
  </DomainObject.Predmet.ProtustrankaWithAdressOIB>
  <DomainObject.Predmet.ProtustrankaNazivFormated>
    <izvorni_sadrzaj>DIIN jednostavno društvo s ograničenom odgovornošću za ugostiteljstvo, trgovinu i usluge</izvorni_sadrzaj>
    <derivirana_varijabla naziv="DomainObject.Predmet.ProtustrankaNazivFormated_1">DIIN jednostavno društvo s ograničenom odgovornošću za ugostiteljstvo, trgovinu i usluge</derivirana_varijabla>
  </DomainObject.Predmet.ProtustrankaNazivFormated>
  <DomainObject.Predmet.ProtustrankaNazivFormatedOIB>
    <izvorni_sadrzaj>DIIN jednostavno društvo s ograničenom odgovornošću za ugostiteljstvo, trgovinu i usluge, OIB 02755243391</izvorni_sadrzaj>
    <derivirana_varijabla naziv="DomainObject.Predmet.ProtustrankaNazivFormatedOIB_1">DIIN jednostavno društvo s ograničenom odgovornošću za ugostiteljstvo, trgovinu i usluge, OIB 02755243391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102140.87</izvorni_sadrzaj>
    <derivirana_varijabla naziv="DomainObject.Predmet.TrenutnaVrijednost_1">102140.87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DIIN jednostavno društvo s ograničenom odgovornošću za ugostiteljstvo, trgovinu i usluge zastupanog po punomoćniku Dragana Oršuš</item>
    </izvorni_sadrzaj>
    <derivirana_varijabla naziv="DomainObject.Predmet.ProtuStrankaListFormated_1">
      <item>DIIN jednostavno društvo s ograničenom odgovornošću za ugostiteljstvo, trgovinu i usluge zastupanog po punomoćniku Dragana Oršuš</item>
    </derivirana_varijabla>
  </DomainObject.Predmet.ProtuStrankaListFormated>
  <DomainObject.Predmet.ProtuStrankaListFormatedOIB>
    <izvorni_sadrzaj>
      <item>DIIN jednostavno društvo s ograničenom odgovornošću za ugostiteljstvo, trgovinu i usluge, OIB 02755243391 zastupanog po punomoćniku Dragana Oršuš</item>
    </izvorni_sadrzaj>
    <derivirana_varijabla naziv="DomainObject.Predmet.ProtuStrankaListFormatedOIB_1">
      <item>DIIN jednostavno društvo s ograničenom odgovornošću za ugostiteljstvo, trgovinu i usluge, OIB 02755243391 zastupanog po punomoćniku Dragana Oršuš</item>
    </derivirana_varijabla>
  </DomainObject.Predmet.ProtuStrankaListFormatedOIB>
  <DomainObject.Predmet.ProtuStrankaListFormatedWithAdress>
    <izvorni_sadrzaj>
      <item>DIIN jednostavno društvo s ograničenom odgovornošću za ugostiteljstvo, trgovinu i usluge, Dravska 17, 48000 Koprivnica zastupanog po punomoćniku Dragana Oršuš</item>
    </izvorni_sadrzaj>
    <derivirana_varijabla naziv="DomainObject.Predmet.ProtuStrankaListFormatedWithAdress_1">
      <item>DIIN jednostavno društvo s ograničenom odgovornošću za ugostiteljstvo, trgovinu i usluge, Dravska 17, 48000 Koprivnica zastupanog po punomoćniku Dragana Oršuš</item>
    </derivirana_varijabla>
  </DomainObject.Predmet.ProtuStrankaListFormatedWithAdress>
  <DomainObject.Predmet.ProtuStrankaListFormatedWithAdressOIB>
    <izvorni_sadrzaj>
      <item>DIIN jednostavno društvo s ograničenom odgovornošću za ugostiteljstvo, trgovinu i usluge, OIB 02755243391, Dravska 17, 48000 Koprivnica zastupanog po punomoćniku Dragana Oršuš</item>
    </izvorni_sadrzaj>
    <derivirana_varijabla naziv="DomainObject.Predmet.ProtuStrankaListFormatedWithAdressOIB_1">
      <item>DIIN jednostavno društvo s ograničenom odgovornošću za ugostiteljstvo, trgovinu i usluge, OIB 02755243391, Dravska 17, 48000 Koprivnica zastupanog po punomoćniku Dragana Oršuš</item>
    </derivirana_varijabla>
  </DomainObject.Predmet.ProtuStrankaListFormatedWithAdressOIB>
  <DomainObject.Predmet.ProtuStrankaListNazivFormated>
    <izvorni_sadrzaj>
      <item>DIIN jednostavno društvo s ograničenom odgovornošću za ugostiteljstvo, trgovinu i usluge</item>
    </izvorni_sadrzaj>
    <derivirana_varijabla naziv="DomainObject.Predmet.ProtuStrankaListNazivFormated_1">
      <item>DIIN jednostavno društvo s ograničenom odgovornošću za ugostiteljstvo, trgovinu i usluge</item>
    </derivirana_varijabla>
  </DomainObject.Predmet.ProtuStrankaListNazivFormated>
  <DomainObject.Predmet.ProtuStrankaListNazivFormatedOIB>
    <izvorni_sadrzaj>
      <item>DIIN jednostavno društvo s ograničenom odgovornošću za ugostiteljstvo, trgovinu i usluge, OIB 02755243391</item>
    </izvorni_sadrzaj>
    <derivirana_varijabla naziv="DomainObject.Predmet.ProtuStrankaListNazivFormatedOIB_1">
      <item>DIIN jednostavno društvo s ograničenom odgovornošću za ugostiteljstvo, trgovinu i usluge, OIB 02755243391</item>
    </derivirana_varijabla>
  </DomainObject.Predmet.ProtuStrankaListNazivFormatedOIB>
  <DomainObject.Predmet.OstaliListFormated>
    <izvorni_sadrzaj>
      <item>Sudski registar</item>
      <item>Dragana Oršuš punomoćnik sudionika u postupku DIIN jednostavno društvo s ograničenom odgovornošću za ugostiteljstvo, trgovinu i usluge</item>
    </izvorni_sadrzaj>
    <derivirana_varijabla naziv="DomainObject.Predmet.OstaliListFormated_1">
      <item>Sudski registar</item>
      <item>Dragana Oršuš punomoćnik sudionika u postupku DIIN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Dragana Oršuš, OIB 37630853304 punomoćnik sudionika u postupku DIIN jednostavno društvo s ograničenom odgovornošću za ugostiteljstvo, trgovinu i usluge</item>
    </izvorni_sadrzaj>
    <derivirana_varijabla naziv="DomainObject.Predmet.OstaliListFormatedOIB_1">
      <item>Sudski registar</item>
      <item>Dragana Oršuš, OIB 37630853304 punomoćnik sudionika u postupku DIIN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Dragana Oršuš, Starogradska 44c, 48000 Reka punomoćnik sudionika u postupku DIIN jednostavno društvo s ograničenom odgovornošću za ugostiteljstvo, trgovinu i usluge</item>
    </izvorni_sadrzaj>
    <derivirana_varijabla naziv="DomainObject.Predmet.OstaliListFormatedWithAdress_1">
      <item>Sudski registar</item>
      <item>Dragana Oršuš, Starogradska 44c, 48000 Reka punomoćnik sudionika u postupku DIIN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Dragana Oršuš, OIB 37630853304, Starogradska 44c, 48000 Reka punomoćnik sudionika u postupku DIIN jednostavno društvo s ograničenom odgovornošću za ugostiteljstvo, trgovinu i usluge</item>
    </izvorni_sadrzaj>
    <derivirana_varijabla naziv="DomainObject.Predmet.OstaliListFormatedWithAdressOIB_1">
      <item>Sudski registar</item>
      <item>Dragana Oršuš, OIB 37630853304, Starogradska 44c, 48000 Reka punomoćnik sudionika u postupku DIIN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Dragana Oršuš</item>
    </izvorni_sadrzaj>
    <derivirana_varijabla naziv="DomainObject.Predmet.OstaliListNazivFormated_1">
      <item>Sudski registar</item>
      <item>Dragana Oršuš</item>
    </derivirana_varijabla>
  </DomainObject.Predmet.OstaliListNazivFormated>
  <DomainObject.Predmet.OstaliListNazivFormatedOIB>
    <izvorni_sadrzaj>
      <item>Sudski registar</item>
      <item>Dragana Oršuš, OIB 37630853304</item>
    </izvorni_sadrzaj>
    <derivirana_varijabla naziv="DomainObject.Predmet.OstaliListNazivFormatedOIB_1">
      <item>Sudski registar</item>
      <item>Dragana Oršuš, OIB 37630853304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St-587/2017-4</izvorni_sadrzaj>
    <derivirana_varijabla naziv="DomainObject.PoslovniBrojDokumenta_1">St-587/2017-4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DIIN jednostavno društvo s ograničenom odgovornošću za ugostiteljstvo, trgovinu i usluge</izvorni_sadrzaj>
    <derivirana_varijabla naziv="DomainObject.Predmet.ProtustrankaIDrugi_1">DIIN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DIIN jednostavno društvo s ograničenom odgovornošću za ugostiteljstvo, trgovinu i usluge, OIB 02755243391, Dravska 17, 48000 Koprivnica</izvorni_sadrzaj>
    <derivirana_varijabla naziv="DomainObject.Predmet.ProtustrankaIDrugiAdressOIB_1">DIIN jednostavno društvo s ograničenom odgovornošću za ugostiteljstvo, trgovinu i usluge, OIB 02755243391,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DIIN jednostavno društvo s ograničenom odgovornošću za ugostiteljstvo, trgovinu i usluge</item>
      <item>Sudski registar</item>
      <item>Dragana Oršuš</item>
    </izvorni_sadrzaj>
    <derivirana_varijabla naziv="DomainObject.Predmet.SudioniciListNaziv_1">
      <item>Financijska agencija</item>
      <item>DIIN jednostavno društvo s ograničenom odgovornošću za ugostiteljstvo, trgovinu i usluge</item>
      <item>Sudski registar</item>
      <item>Dragana Oršuš</item>
    </derivirana_varijabla>
  </DomainObject.Predmet.SudioniciListNaziv>
  <DomainObject.Predmet.SudioniciListAdressOIB>
    <izvorni_sadrzaj>
      <item>Financijska agencija, OIB 85821130368, Ulica grada Vukovara 70,10000 Zagreb</item>
      <item>DIIN jednostavno društvo s ograničenom odgovornošću za ugostiteljstvo, trgovinu i usluge, OIB 02755243391, Dravska 17,48000 Koprivnica</item>
      <item>Sudski registar</item>
      <item>Dragana Oršuš, OIB 37630853304, Starogradska 44c,48000 Reka</item>
    </izvorni_sadrzaj>
    <derivirana_varijabla naziv="DomainObject.Predmet.SudioniciListAdressOIB_1">
      <item>Financijska agencija, OIB 85821130368, Ulica grada Vukovara 70,10000 Zagreb</item>
      <item>DIIN jednostavno društvo s ograničenom odgovornošću za ugostiteljstvo, trgovinu i usluge, OIB 02755243391, Dravska 17,48000 Koprivnica</item>
      <item>Sudski registar</item>
      <item>Dragana Oršuš, OIB 37630853304, Starogradska 44c,48000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AEE79-B23E-48E4-A4FC-3973E96EA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540</properties:Words>
  <properties:Characters>3011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2018-01-29T11:36:00Z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