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2a7d" w14:paraId="a422a7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5102F" w:rsidRPr="0025102F">
        <w:t>KOKI VOĆE j.d.o.o. UMAG</w:t>
      </w:r>
      <w:r w:rsidR="0025102F">
        <w:t xml:space="preserve">, Umag, Voćarska 5, OIB: </w:t>
      </w:r>
      <w:r w:rsidR="0025102F" w:rsidRPr="0025102F">
        <w:t>81364145734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25102F" w:rsidRPr="0025102F">
        <w:t>KOKI VOĆE j.d.o.o. UMAG</w:t>
      </w:r>
      <w:r w:rsidR="0025102F">
        <w:t xml:space="preserve">, Umag, Voćarska 5, OIB: </w:t>
      </w:r>
      <w:r w:rsidR="0025102F" w:rsidRPr="0025102F">
        <w:t>81364145734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232A34">
        <w:rPr>
          <w:b/>
          <w:lang w:val="pl-PL"/>
        </w:rPr>
        <w:t>12</w:t>
      </w:r>
      <w:r w:rsidR="00B17BB5" w:rsidRPr="0077472A">
        <w:rPr>
          <w:b/>
          <w:lang w:val="pl-PL"/>
        </w:rPr>
        <w:t xml:space="preserve">. </w:t>
      </w:r>
      <w:r w:rsidR="00232A34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B3868">
        <w:rPr>
          <w:b/>
          <w:lang w:val="pl-PL"/>
        </w:rPr>
        <w:t>08</w:t>
      </w:r>
      <w:r w:rsidR="00502BCB">
        <w:rPr>
          <w:b/>
          <w:lang w:val="pl-PL"/>
        </w:rPr>
        <w:t>:</w:t>
      </w:r>
      <w:r w:rsidR="00AB3868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232A34" w:rsidRPr="0025102F">
        <w:t>KOKI VOĆE j.d.o.o. UMAG</w:t>
      </w:r>
      <w:r w:rsidR="00232A34">
        <w:t xml:space="preserve">, Umag, Voćarska 5, OIB: </w:t>
      </w:r>
      <w:r w:rsidR="00232A34" w:rsidRPr="0025102F">
        <w:t>81364145734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232A34">
        <w:rPr>
          <w:lang w:val="sv-SE"/>
        </w:rPr>
        <w:t>Mirko Kolar, Brtonigla, Grobice 7</w:t>
      </w:r>
      <w:r w:rsidR="00EB6B87">
        <w:rPr>
          <w:lang w:val="sv-SE"/>
        </w:rPr>
        <w:t xml:space="preserve">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232A34">
        <w:rPr>
          <w:lang w:val="sv-SE"/>
        </w:rPr>
        <w:t>Mirko Kolar, Brtonigla, Grobice 7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232A34">
        <w:rPr>
          <w:lang w:val="sv-SE"/>
        </w:rPr>
        <w:t>Mirku Kolaru, Brtonigla, Grobice 7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232A34">
        <w:rPr>
          <w:lang w:val="sv-SE"/>
        </w:rPr>
        <w:t>Buje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61560">
        <w:t>30</w:t>
      </w:r>
      <w:r w:rsidR="003E00AF" w:rsidRPr="0077472A">
        <w:t xml:space="preserve">. </w:t>
      </w:r>
      <w:r w:rsidR="00F52307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CF5B50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232A34" w:rsidRPr="0025102F">
        <w:t>KOKI VOĆE j.d.o.o. UMAG</w:t>
      </w:r>
      <w:r w:rsidR="00232A34">
        <w:t xml:space="preserve">, Umag, Voćarska 5, OIB: </w:t>
      </w:r>
      <w:r w:rsidR="00232A34" w:rsidRPr="0025102F">
        <w:t>81364145734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861560">
        <w:rPr>
          <w:lang w:val="sv-SE"/>
        </w:rPr>
        <w:t>Mirko Kolar, Brtonigla, Grobice 7,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861560">
        <w:rPr>
          <w:lang w:val="sv-SE"/>
        </w:rPr>
        <w:t>Buje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54E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25102F">
          <w:t>Posl. broj: 4 St-803/2016-3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25102F">
      <w:t>803/2016-3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4554E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30C62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 VOĆE j.d.o.o. UMAG zastupanog po punomoćniku Mirko Kolar</izvorni_sadrzaj>
    <derivirana_varijabla naziv="DomainObject.Predmet.ProtustrankaFormated_1">  KOKI VOĆE j.d.o.o. UMAG zastupanog po punomoćniku Mirko Kolar</derivirana_varijabla>
  </DomainObject.Predmet.ProtustrankaFormated>
  <DomainObject.Predmet.ProtustrankaFormatedOIB>
    <izvorni_sadrzaj>  KOKI VOĆE j.d.o.o. UMAG, OIB 81364145734 zastupanog po punomoćniku Mirko Kolar</izvorni_sadrzaj>
    <derivirana_varijabla naziv="DomainObject.Predmet.ProtustrankaFormatedOIB_1">  KOKI VOĆE j.d.o.o. UMAG, OIB 81364145734 zastupanog po punomoćniku Mirko Kolar</derivirana_varijabla>
  </DomainObject.Predmet.ProtustrankaFormatedOIB>
  <DomainObject.Predmet.ProtustrankaFormatedWithAdress>
    <izvorni_sadrzaj> KOKI VOĆE j.d.o.o. UMAG, Voćarska 5, 52470 Umag zastupanog po punomoćniku Mirko Kolar</izvorni_sadrzaj>
    <derivirana_varijabla naziv="DomainObject.Predmet.ProtustrankaFormatedWithAdress_1"> KOKI VOĆE j.d.o.o. UMAG, Voćarska 5, 52470 Umag zastupanog po punomoćniku Mirko Kolar</derivirana_varijabla>
  </DomainObject.Predmet.ProtustrankaFormatedWithAdress>
  <DomainObject.Predmet.ProtustrankaFormatedWithAdressOIB>
    <izvorni_sadrzaj> KOKI VOĆE j.d.o.o. UMAG, OIB 81364145734, Voćarska 5, 52470 Umag zastupanog po punomoćniku Mirko Kolar</izvorni_sadrzaj>
    <derivirana_varijabla naziv="DomainObject.Predmet.ProtustrankaFormatedWithAdressOIB_1"> KOKI VOĆE j.d.o.o. UMAG, OIB 81364145734, Voćarska 5, 52470 Umag zastupanog po punomoćniku Mirko Kolar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6454.10</izvorni_sadrzaj>
    <derivirana_varijabla naziv="DomainObject.Predmet.TrenutnaVrijednost_1">6454.10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 zastupanog po punomoćniku Mirko Kolar</item>
    </izvorni_sadrzaj>
    <derivirana_varijabla naziv="DomainObject.Predmet.ProtuStrankaListFormated_1">
      <item>KOKI VOĆE j.d.o.o. UMAG zastupanog po punomoćniku Mirko Kolar</item>
    </derivirana_varijabla>
  </DomainObject.Predmet.ProtuStrankaListFormated>
  <DomainObject.Predmet.ProtuStrankaListFormatedOIB>
    <izvorni_sadrzaj>
      <item>KOKI VOĆE j.d.o.o. UMAG, OIB 81364145734 zastupanog po punomoćniku Mirko Kolar</item>
    </izvorni_sadrzaj>
    <derivirana_varijabla naziv="DomainObject.Predmet.ProtuStrankaListFormatedOIB_1">
      <item>KOKI VOĆE j.d.o.o. UMAG, OIB 81364145734 zastupanog po punomoćniku Mirko Kolar</item>
    </derivirana_varijabla>
  </DomainObject.Predmet.ProtuStrankaListFormatedOIB>
  <DomainObject.Predmet.ProtuStrankaListFormatedWithAdress>
    <izvorni_sadrzaj>
      <item>KOKI VOĆE j.d.o.o. UMAG, Voćarska 5, 52470 Umag zastupanog po punomoćniku Mirko Kolar</item>
    </izvorni_sadrzaj>
    <derivirana_varijabla naziv="DomainObject.Predmet.ProtuStrankaListFormatedWithAdress_1">
      <item>KOKI VOĆE j.d.o.o. UMAG, Voćarska 5, 52470 Umag zastupanog po punomoćniku Mirko Kolar</item>
    </derivirana_varijabla>
  </DomainObject.Predmet.ProtuStrankaListFormatedWithAdress>
  <DomainObject.Predmet.ProtuStrankaListFormatedWithAdressOIB>
    <izvorni_sadrzaj>
      <item>KOKI VOĆE j.d.o.o. UMAG, OIB 81364145734, Voćarska 5, 52470 Umag zastupanog po punomoćniku Mirko Kolar</item>
    </izvorni_sadrzaj>
    <derivirana_varijabla naziv="DomainObject.Predmet.ProtuStrankaListFormatedWithAdressOIB_1">
      <item>KOKI VOĆE j.d.o.o. UMAG, OIB 81364145734, Voćarska 5, 52470 Umag zastupanog po punomoćniku Mirko Kolar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>
      <item>Mirko Kolar punomoćnik sudionika u postupku KOKI VOĆE j.d.o.o. UMAG</item>
    </izvorni_sadrzaj>
    <derivirana_varijabla naziv="DomainObject.Predmet.OstaliListFormated_1">
      <item>Mirko Kolar punomoćnik sudionika u postupku KOKI VOĆE j.d.o.o. UMAG</item>
    </derivirana_varijabla>
  </DomainObject.Predmet.OstaliListFormated>
  <DomainObject.Predmet.OstaliListFormatedOIB>
    <izvorni_sadrzaj>
      <item>Mirko Kolar, OIB 71155971541 punomoćnik sudionika u postupku KOKI VOĆE j.d.o.o. UMAG</item>
    </izvorni_sadrzaj>
    <derivirana_varijabla naziv="DomainObject.Predmet.OstaliListFormatedOIB_1">
      <item>Mirko Kolar, OIB 71155971541 punomoćnik sudionika u postupku KOKI VOĆE j.d.o.o. UMAG</item>
    </derivirana_varijabla>
  </DomainObject.Predmet.OstaliListFormatedOIB>
  <DomainObject.Predmet.OstaliListFormatedWithAdress>
    <izvorni_sadrzaj>
      <item>Mirko Kolar, Grobice 7, 52474 Brtonigla punomoćnik sudionika u postupku KOKI VOĆE j.d.o.o. UMAG</item>
    </izvorni_sadrzaj>
    <derivirana_varijabla naziv="DomainObject.Predmet.OstaliListFormatedWithAdress_1">
      <item>Mirko Kolar, Grobice 7, 52474 Brtonigla punomoćnik sudionika u postupku KOKI VOĆE j.d.o.o. UMAG</item>
    </derivirana_varijabla>
  </DomainObject.Predmet.OstaliListFormatedWithAdress>
  <DomainObject.Predmet.OstaliListFormatedWithAdressOIB>
    <izvorni_sadrzaj>
      <item>Mirko Kolar, OIB 71155971541, Grobice 7, 52474 Brtonigla punomoćnik sudionika u postupku KOKI VOĆE j.d.o.o. UMAG</item>
    </izvorni_sadrzaj>
    <derivirana_varijabla naziv="DomainObject.Predmet.OstaliListFormatedWithAdressOIB_1">
      <item>Mirko Kolar, OIB 71155971541, Grobice 7, 52474 Brtonigla punomoćnik sudionika u postupku KOKI VOĆE j.d.o.o. UMAG</item>
    </derivirana_varijabla>
  </DomainObject.Predmet.OstaliListFormatedWithAdressOIB>
  <DomainObject.Predmet.OstaliListNazivFormated>
    <izvorni_sadrzaj>
      <item>Mirko Kolar</item>
    </izvorni_sadrzaj>
    <derivirana_varijabla naziv="DomainObject.Predmet.OstaliListNazivFormated_1">
      <item>Mirko Kolar</item>
    </derivirana_varijabla>
  </DomainObject.Predmet.OstaliListNazivFormated>
  <DomainObject.Predmet.OstaliListNazivFormatedOIB>
    <izvorni_sadrzaj>
      <item>Mirko Kolar, OIB 71155971541</item>
    </izvorni_sadrzaj>
    <derivirana_varijabla naziv="DomainObject.Predmet.OstaliListNazivFormatedOIB_1">
      <item>Mirko Kolar, OIB 71155971541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  <item>Mirko Kolar</item>
    </izvorni_sadrzaj>
    <derivirana_varijabla naziv="DomainObject.Predmet.SudioniciListNaziv_1">
      <item>FINANCIJSKA AGENCIJA, RC RIJEKA, PODRUŽNICA PULA, PULA</item>
      <item>KOKI VOĆE j.d.o.o. UMAG</item>
      <item>Mirko Kolar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  <item>, OIB 71155971541</item>
    </izvorni_sadrzaj>
    <derivirana_varijabla naziv="DomainObject.Predmet.SudioniciListNazivOIB_1">
      <item>, OIB 85821130368</item>
      <item>, OIB 81364145734</item>
      <item>, OIB 71155971541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DF604-9A30-4E89-908A-00992C9FE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3270</properties:Characters>
  <properties:Lines>86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2016-05-30T10:19:00Z</dcterms:created>
  <dc:creator>Jasmina Matika</dc:creator>
  <cp:lastModifiedBy>Sanja Prodan</cp:lastModifiedBy>
  <cp:lastPrinted>2016-05-30T10:24:00Z</cp:lastPrinted>
  <dcterms:modified xmlns:xsi="http://www.w3.org/2001/XMLSchema-instance" xsi:type="dcterms:W3CDTF">2016-05-30T10:25:00Z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