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41c4" w14:paraId="7bc41c4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D020C">
        <w:t>6871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D020C" w:rsidR="008D020C">
      <w:pPr>
        <w:jc w:val="both"/>
      </w:pPr>
      <w:r>
        <w:t xml:space="preserve">I           Za dužnika </w:t>
      </w:r>
      <w:r w:rsidR="008D020C">
        <w:t>AUTO SERVIS SISAK j.d.o.o. Sisak, Perivoj Viktorovac 7, OIB: 35788454473.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8D020C">
        <w:t>334.578,26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8D020C" w:rsidR="008D020C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8D020C" w:rsidRPr="003D78D9">
        <w:t xml:space="preserve">SUDAC: </w:t>
      </w:r>
    </w:p>
    <w:p w:rsidRDefault="008D020C" w:rsidP="00CF23FE" w:rsidR="008D020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D020C" w:rsidP="00CF23FE" w:rsidR="008D020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D020C" w:rsidP="00CF23FE" w:rsidR="008D020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D020C" w:rsidP="00B95577" w:rsidR="008D020C" w:rsidRPr="003D78D9"/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lastRenderedPageBreak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44BAB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2E02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A2E0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A2E0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A2E0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A2E0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6871</izvorni_sadrzaj>
    <derivirana_varijabla naziv="DomainObject.Predmet.Broj_1">6871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St-6871/2015</izvorni_sadrzaj>
    <derivirana_varijabla naziv="DomainObject.Predmet.OznakaBroj_1">St-6871/2015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SISAK j.d.o.o.</izvorni_sadrzaj>
    <derivirana_varijabla naziv="DomainObject.Predmet.ProtustrankaFormated_1">  AUTO SERVIS SISAK j.d.o.o.</derivirana_varijabla>
  </DomainObject.Predmet.ProtustrankaFormated>
  <DomainObject.Predmet.ProtustrankaFormatedOIB>
    <izvorni_sadrzaj>  AUTO SERVIS SISAK j.d.o.o., OIB 35788454473</izvorni_sadrzaj>
    <derivirana_varijabla naziv="DomainObject.Predmet.ProtustrankaFormatedOIB_1">  AUTO SERVIS SISAK j.d.o.o., OIB 35788454473</derivirana_varijabla>
  </DomainObject.Predmet.ProtustrankaFormatedOIB>
  <DomainObject.Predmet.ProtustrankaFormatedWithAdress>
    <izvorni_sadrzaj> AUTO SERVIS SISAK j.d.o.o., Perivoj Viktorovac 7, 44000 Sisak</izvorni_sadrzaj>
    <derivirana_varijabla naziv="DomainObject.Predmet.ProtustrankaFormatedWithAdress_1"> AUTO SERVIS SISAK j.d.o.o., Perivoj Viktorovac 7, 44000 Sisak</derivirana_varijabla>
  </DomainObject.Predmet.ProtustrankaFormatedWithAdress>
  <DomainObject.Predmet.ProtustrankaFormatedWithAdressOIB>
    <izvorni_sadrzaj> AUTO SERVIS SISAK j.d.o.o., OIB 35788454473, Perivoj Viktorovac 7, 44000 Sisak</izvorni_sadrzaj>
    <derivirana_varijabla naziv="DomainObject.Predmet.ProtustrankaFormatedWithAdressOIB_1"> AUTO SERVIS SISAK j.d.o.o., OIB 35788454473, Perivoj Viktorovac 7, 44000 Sisak</derivirana_varijabla>
  </DomainObject.Predmet.ProtustrankaFormatedWithAdressOIB>
  <DomainObject.Predmet.ProtustrankaWithAdress>
    <izvorni_sadrzaj>AUTO SERVIS SISAK j.d.o.o. Perivoj Viktorovac 7, 44000 Sisak</izvorni_sadrzaj>
    <derivirana_varijabla naziv="DomainObject.Predmet.ProtustrankaWithAdress_1">AUTO SERVIS SISAK j.d.o.o. Perivoj Viktorovac 7, 44000 Sisak</derivirana_varijabla>
  </DomainObject.Predmet.ProtustrankaWithAdress>
  <DomainObject.Predmet.ProtustrankaWithAdressOIB>
    <izvorni_sadrzaj>AUTO SERVIS SISAK j.d.o.o., OIB 35788454473, Perivoj Viktorovac 7, 44000 Sisak</izvorni_sadrzaj>
    <derivirana_varijabla naziv="DomainObject.Predmet.ProtustrankaWithAdressOIB_1">AUTO SERVIS SISAK j.d.o.o., OIB 35788454473, Perivoj Viktorovac 7, 44000 Sisak</derivirana_varijabla>
  </DomainObject.Predmet.ProtustrankaWithAdressOIB>
  <DomainObject.Predmet.ProtustrankaNazivFormated>
    <izvorni_sadrzaj>AUTO SERVIS SISAK j.d.o.o.</izvorni_sadrzaj>
    <derivirana_varijabla naziv="DomainObject.Predmet.ProtustrankaNazivFormated_1">AUTO SERVIS SISAK j.d.o.o.</derivirana_varijabla>
  </DomainObject.Predmet.ProtustrankaNazivFormated>
  <DomainObject.Predmet.ProtustrankaNazivFormatedOIB>
    <izvorni_sadrzaj>AUTO SERVIS SISAK j.d.o.o., OIB 35788454473</izvorni_sadrzaj>
    <derivirana_varijabla naziv="DomainObject.Predmet.ProtustrankaNazivFormatedOIB_1">AUTO SERVIS SISAK j.d.o.o., OIB 35788454473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SISAK j.d.o.o.</item>
    </izvorni_sadrzaj>
    <derivirana_varijabla naziv="DomainObject.Predmet.ProtuStrankaListFormated_1">
      <item>AUTO SERVIS SISAK j.d.o.o.</item>
    </derivirana_varijabla>
  </DomainObject.Predmet.ProtuStrankaListFormated>
  <DomainObject.Predmet.ProtuStrankaListFormatedOIB>
    <izvorni_sadrzaj>
      <item>AUTO SERVIS SISAK j.d.o.o., OIB 35788454473</item>
    </izvorni_sadrzaj>
    <derivirana_varijabla naziv="DomainObject.Predmet.ProtuStrankaListFormatedOIB_1">
      <item>AUTO SERVIS SISAK j.d.o.o., OIB 35788454473</item>
    </derivirana_varijabla>
  </DomainObject.Predmet.ProtuStrankaListFormatedOIB>
  <DomainObject.Predmet.ProtuStrankaListFormatedWithAdress>
    <izvorni_sadrzaj>
      <item>AUTO SERVIS SISAK j.d.o.o., Perivoj Viktorovac 7, 44000 Sisak</item>
    </izvorni_sadrzaj>
    <derivirana_varijabla naziv="DomainObject.Predmet.ProtuStrankaListFormatedWithAdress_1">
      <item>AUTO SERVIS SISAK j.d.o.o., Perivoj Viktorovac 7, 44000 Sisak</item>
    </derivirana_varijabla>
  </DomainObject.Predmet.ProtuStrankaListFormatedWithAdress>
  <DomainObject.Predmet.ProtuStrankaListFormatedWithAdressOIB>
    <izvorni_sadrzaj>
      <item>AUTO SERVIS SISAK j.d.o.o., OIB 35788454473, Perivoj Viktorovac 7, 44000 Sisak</item>
    </izvorni_sadrzaj>
    <derivirana_varijabla naziv="DomainObject.Predmet.ProtuStrankaListFormatedWithAdressOIB_1">
      <item>AUTO SERVIS SISAK j.d.o.o., OIB 35788454473, Perivoj Viktorovac 7, 44000 Sisak</item>
    </derivirana_varijabla>
  </DomainObject.Predmet.ProtuStrankaListFormatedWithAdressOIB>
  <DomainObject.Predmet.ProtuStrankaListNazivFormated>
    <izvorni_sadrzaj>
      <item>AUTO SERVIS SISAK j.d.o.o.</item>
    </izvorni_sadrzaj>
    <derivirana_varijabla naziv="DomainObject.Predmet.ProtuStrankaListNazivFormated_1">
      <item>AUTO SERVIS SISAK j.d.o.o.</item>
    </derivirana_varijabla>
  </DomainObject.Predmet.ProtuStrankaListNazivFormated>
  <DomainObject.Predmet.ProtuStrankaListNazivFormatedOIB>
    <izvorni_sadrzaj>
      <item>AUTO SERVIS SISAK j.d.o.o., OIB 35788454473</item>
    </izvorni_sadrzaj>
    <derivirana_varijabla naziv="DomainObject.Predmet.ProtuStrankaListNazivFormatedOIB_1">
      <item>AUTO SERVIS SISAK j.d.o.o., OIB 35788454473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SISAK j.d.o.o.</izvorni_sadrzaj>
    <derivirana_varijabla naziv="DomainObject.Predmet.ProtustrankaIDrugi_1">AUTO SERVIS SISAK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SISAK j.d.o.o., OIB 35788454473, Perivoj Viktorovac 7, 44000 Sisak</izvorni_sadrzaj>
    <derivirana_varijabla naziv="DomainObject.Predmet.ProtustrankaIDrugiAdressOIB_1">AUTO SERVIS SISAK j.d.o.o., OIB 35788454473, Perivoj Viktorovac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SISAK j.d.o.o.</item>
      <item>FINA Regionalni centar Zagreb</item>
    </izvorni_sadrzaj>
    <derivirana_varijabla naziv="DomainObject.Predmet.SudioniciListNaziv_1">
      <item>AUTO SERVIS SISAK j.d.o.o.</item>
      <item>FINA Regionalni centar Zagreb</item>
    </derivirana_varijabla>
  </DomainObject.Predmet.SudioniciListNaziv>
  <DomainObject.Predmet.SudioniciListAdressOIB>
    <izvorni_sadrzaj>
      <item>AUTO SERVIS SISAK j.d.o.o., OIB 35788454473, Perivoj Viktorovac 7,44000 Sisak</item>
      <item>FINA Regionalni centar Zagreb, OIB 85821130368, Trg svibanjskih žrtava 1995. 1,10000 Zagreb</item>
    </izvorni_sadrzaj>
    <derivirana_varijabla naziv="DomainObject.Predmet.SudioniciListAdressOIB_1">
      <item>AUTO SERVIS SISAK j.d.o.o., OIB 35788454473, Perivoj Viktorovac 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35788454473</item>
      <item>, OIB 85821130368</item>
    </izvorni_sadrzaj>
    <derivirana_varijabla naziv="DomainObject.Predmet.SudioniciListNazivOIB_1">
      <item>, OIB 35788454473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0B7F9-C3B4-4B98-847B-6D7B87E77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241</properties:Words>
  <properties:Characters>1324</properties:Characters>
  <properties:Lines>140</properties:Lines>
  <properties:Paragraphs>18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2016-02-04T09:08:00Z</cp:lastPrinted>
  <dcterms:modified xmlns:xsi="http://www.w3.org/2001/XMLSchema-instance" xsi:type="dcterms:W3CDTF">2016-02-04T09:08:00Z</dcterms:modified>
  <cp:revision>163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