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462e" w14:paraId="80c462e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>
      <w:pPr>
        <w:rPr>
          <w:b/>
        </w:rPr>
      </w:pPr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610703">
        <w:t xml:space="preserve">        </w:t>
      </w:r>
      <w:r w:rsidR="005001E5">
        <w:t xml:space="preserve">  </w:t>
      </w:r>
      <w:r w:rsidR="005001E5" w:rsidRPr="00644CC1">
        <w:rPr>
          <w:b/>
        </w:rPr>
        <w:t>Broj:</w:t>
      </w:r>
      <w:r w:rsidR="009839AD">
        <w:rPr>
          <w:b/>
        </w:rPr>
        <w:t>1/</w:t>
      </w:r>
      <w:r w:rsidR="005001E5" w:rsidRPr="00644CC1">
        <w:rPr>
          <w:b/>
        </w:rPr>
        <w:t xml:space="preserve"> St-</w:t>
      </w:r>
      <w:r w:rsidR="0041479E">
        <w:rPr>
          <w:b/>
        </w:rPr>
        <w:t>797/2018-21</w:t>
      </w: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</w:pPr>
      <w:r w:rsidRPr="005753D5">
        <w:rPr>
          <w:b/>
        </w:rPr>
        <w:t>R J E Š E N J E</w:t>
      </w:r>
    </w:p>
    <w:p w:rsidRDefault="005753D5" w:rsidR="005753D5"/>
    <w:p w:rsidRDefault="005753D5" w:rsidP="00015001" w:rsidR="00015001">
      <w:pPr>
        <w:jc w:val="both"/>
      </w:pPr>
      <w:r>
        <w:tab/>
      </w:r>
      <w:r w:rsidR="00015001">
        <w:t xml:space="preserve">TRGOVAČKI SUD U OSIJEKU STALNA SLUŽBA U SLAVONSKOM BRODU, po stečajnoj sutkinji Vesni Vukelić, u </w:t>
      </w:r>
      <w:r w:rsidR="0046441D">
        <w:t>stečajnom predmetu dužnika</w:t>
      </w:r>
      <w:r w:rsidR="00610703">
        <w:t xml:space="preserve"> </w:t>
      </w:r>
      <w:r w:rsidR="0046441D">
        <w:t>KUČINIĆ j.d.o.o. za proizvodnju i usluge u stečaju Ogulin, Bošt 46, OIB 88449891683</w:t>
      </w:r>
      <w:r w:rsidR="00015001">
        <w:t xml:space="preserve">, dana </w:t>
      </w:r>
      <w:r w:rsidR="0041479E">
        <w:t>21</w:t>
      </w:r>
      <w:r w:rsidR="0046441D">
        <w:t>. studenog</w:t>
      </w:r>
      <w:r w:rsidR="006D47EF">
        <w:t xml:space="preserve"> 2018</w:t>
      </w:r>
      <w:r w:rsidR="00610703">
        <w:t>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r i j e š i o    j e</w:t>
      </w:r>
    </w:p>
    <w:p w:rsidRDefault="0041479E" w:rsidP="005753D5" w:rsidR="0041479E">
      <w:pPr>
        <w:jc w:val="center"/>
      </w:pP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3952ED">
        <w:t xml:space="preserve"> Privremenoj</w:t>
      </w:r>
      <w:r>
        <w:t xml:space="preserve"> s</w:t>
      </w:r>
      <w:r w:rsidR="003952ED">
        <w:t>tečajnoj upraviteljici</w:t>
      </w:r>
      <w:r w:rsidR="00024F13">
        <w:t xml:space="preserve"> </w:t>
      </w:r>
      <w:r w:rsidR="0046441D">
        <w:rPr>
          <w:b/>
        </w:rPr>
        <w:t>RENATI HORVATIN, dipl. pravnici iz Našica</w:t>
      </w:r>
      <w:r w:rsidR="003952ED">
        <w:rPr>
          <w:b/>
        </w:rPr>
        <w:t>,</w:t>
      </w:r>
      <w:r w:rsidR="002A7858">
        <w:t xml:space="preserve"> </w:t>
      </w:r>
      <w:r w:rsidR="0046441D" w:rsidRPr="0046441D">
        <w:rPr>
          <w:b/>
        </w:rPr>
        <w:t>Trg dr. Franje Tuđmana 12, OIB 45832446829</w:t>
      </w:r>
      <w:r w:rsidR="0046441D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012BEB">
        <w:rPr>
          <w:b/>
        </w:rPr>
        <w:t>ukupan trošak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857D06" w:rsidP="00610703" w:rsidR="00610703">
      <w:pPr>
        <w:ind w:firstLine="708"/>
        <w:jc w:val="both"/>
      </w:pPr>
      <w:r>
        <w:rPr>
          <w:b/>
        </w:rPr>
        <w:t>II</w:t>
      </w:r>
      <w:r w:rsidRPr="00642DD1">
        <w:rPr>
          <w:b/>
        </w:rPr>
        <w:t xml:space="preserve"> –</w:t>
      </w:r>
      <w:r>
        <w:t xml:space="preserve"> Nalaže se računovodstvu Trgovačkog suda u Osijeku da po primitku ovog  rješenja ispla</w:t>
      </w:r>
      <w:r w:rsidR="00015001">
        <w:t>ti odmjerenu nagradu pri</w:t>
      </w:r>
      <w:r w:rsidR="003952ED">
        <w:t>vremenoj</w:t>
      </w:r>
      <w:r w:rsidR="0041479E">
        <w:t xml:space="preserve"> stečajnoj </w:t>
      </w:r>
      <w:r>
        <w:t>uprav</w:t>
      </w:r>
      <w:r w:rsidR="003952ED">
        <w:t>iteljici</w:t>
      </w:r>
      <w:r w:rsidR="00015001">
        <w:t xml:space="preserve"> </w:t>
      </w:r>
      <w:r w:rsidR="00610703">
        <w:t>iz sredstava položenih na depozitni račun u svrhu podmirenja troškova prethodnog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610703">
        <w:t xml:space="preserve">oslovni račun </w:t>
      </w:r>
      <w:r w:rsidR="0046441D">
        <w:t xml:space="preserve">privremene </w:t>
      </w:r>
      <w:r w:rsidR="00610703">
        <w:t xml:space="preserve">stečajne </w:t>
      </w:r>
      <w:r w:rsidR="003952ED">
        <w:t>upraviteljice</w:t>
      </w:r>
      <w:r>
        <w:t xml:space="preserve"> IBAN </w:t>
      </w:r>
      <w:r w:rsidR="0046441D">
        <w:t>HR11 2402 0063 1017 5845 1.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46441D">
        <w:t>797</w:t>
      </w:r>
      <w:r w:rsidR="00610703">
        <w:t>/2018-3</w:t>
      </w:r>
      <w:r w:rsidR="00024F13">
        <w:t xml:space="preserve"> od </w:t>
      </w:r>
      <w:r w:rsidR="0046441D">
        <w:t>21. svibnja</w:t>
      </w:r>
      <w:r w:rsidR="00610703">
        <w:t xml:space="preserve"> 2018.</w:t>
      </w:r>
      <w:r w:rsidR="00A619F7">
        <w:t xml:space="preserve"> </w:t>
      </w:r>
      <w:r w:rsidR="005753D5">
        <w:t xml:space="preserve">pokrenut je prethodni postupak radi utvrđivanja </w:t>
      </w:r>
      <w:r w:rsidR="00024F13">
        <w:t>pretpostavki</w:t>
      </w:r>
      <w:r w:rsidR="005753D5">
        <w:t xml:space="preserve"> za otvaranje stečajnog postupka nad </w:t>
      </w:r>
      <w:r w:rsidR="002A7858">
        <w:t>dužnikom</w:t>
      </w:r>
      <w:r w:rsidR="003952ED">
        <w:t xml:space="preserve"> </w:t>
      </w:r>
      <w:r w:rsidR="0046441D">
        <w:t xml:space="preserve">KUČINIĆ j.d.o.o. za proizvodnju i usluge Ogulin, Bošt 46, </w:t>
      </w:r>
      <w:r w:rsidR="00610703">
        <w:t>a rješenjem br. St-</w:t>
      </w:r>
      <w:r w:rsidR="0046441D">
        <w:t>797/2018-12</w:t>
      </w:r>
      <w:r w:rsidR="00610703">
        <w:t xml:space="preserve"> od </w:t>
      </w:r>
      <w:r w:rsidR="0046441D">
        <w:t>24. rujna</w:t>
      </w:r>
      <w:r w:rsidR="00610703">
        <w:t xml:space="preserve"> 2018. imenovana je privremena </w:t>
      </w:r>
      <w:r w:rsidR="002153A1">
        <w:t>steč</w:t>
      </w:r>
      <w:r w:rsidR="00610703">
        <w:t xml:space="preserve">ajna </w:t>
      </w:r>
      <w:r w:rsidR="002153A1">
        <w:t>upravitelj</w:t>
      </w:r>
      <w:r w:rsidR="003952ED">
        <w:t>ica</w:t>
      </w:r>
      <w:r w:rsidR="00F007E0">
        <w:t xml:space="preserve"> </w:t>
      </w:r>
      <w:r w:rsidR="00610703">
        <w:t xml:space="preserve">u osobi </w:t>
      </w:r>
      <w:r w:rsidR="0041479E">
        <w:t>Renate Horvatin, dipl.pravnice iz Našica.</w:t>
      </w:r>
    </w:p>
    <w:p w:rsidRDefault="00610703" w:rsidP="005753D5" w:rsidR="00610703">
      <w:pPr>
        <w:jc w:val="both"/>
      </w:pPr>
    </w:p>
    <w:p w:rsidRDefault="003952ED" w:rsidP="005753D5" w:rsidR="00931F75">
      <w:pPr>
        <w:jc w:val="both"/>
      </w:pPr>
      <w:r>
        <w:tab/>
        <w:t>Privremena</w:t>
      </w:r>
      <w:r w:rsidR="00015001">
        <w:t xml:space="preserve"> stečajn</w:t>
      </w:r>
      <w:r>
        <w:t>a</w:t>
      </w:r>
      <w:r w:rsidR="005753D5">
        <w:t xml:space="preserve"> upravitelj</w:t>
      </w:r>
      <w:r>
        <w:t>ica</w:t>
      </w:r>
      <w:r w:rsidR="00015001">
        <w:t xml:space="preserve"> je po nalogu steč.suca obavi</w:t>
      </w:r>
      <w:r>
        <w:t>la</w:t>
      </w:r>
      <w:r w:rsidR="005753D5">
        <w:t xml:space="preserve"> poslove u svezi ispitivanja </w:t>
      </w:r>
      <w:r w:rsidR="006538E2">
        <w:t>obima, stru</w:t>
      </w:r>
      <w:r w:rsidR="00A619F7"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>
        <w:t>masu, te je o tome podnijela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41479E">
        <w:t>29. listopada</w:t>
      </w:r>
      <w:r w:rsidR="00610703">
        <w:t xml:space="preserve"> 2018</w:t>
      </w:r>
      <w:r w:rsidR="009839AD">
        <w:t>.</w:t>
      </w:r>
      <w:r w:rsidR="00621B7A">
        <w:t xml:space="preserve"> </w:t>
      </w:r>
    </w:p>
    <w:p w:rsidRDefault="00610703" w:rsidP="00D41971" w:rsidR="00610703">
      <w:pPr>
        <w:jc w:val="both"/>
      </w:pPr>
    </w:p>
    <w:p w:rsidRDefault="00A10DD5" w:rsidP="00D41971" w:rsidR="00A10DD5">
      <w:pPr>
        <w:jc w:val="both"/>
      </w:pPr>
    </w:p>
    <w:p w:rsidRDefault="00A10DD5" w:rsidP="00D41971" w:rsidR="00A10DD5">
      <w:pPr>
        <w:jc w:val="both"/>
      </w:pPr>
    </w:p>
    <w:p w:rsidRDefault="00A10DD5" w:rsidP="00D41971" w:rsidR="00A10DD5">
      <w:pPr>
        <w:jc w:val="both"/>
      </w:pPr>
    </w:p>
    <w:p w:rsidRDefault="00610703" w:rsidP="00610703" w:rsidR="00610703">
      <w:pPr>
        <w:ind w:firstLine="708"/>
        <w:jc w:val="right"/>
        <w:rPr>
          <w:b/>
        </w:rPr>
      </w:pPr>
      <w:r w:rsidRPr="00644CC1">
        <w:rPr>
          <w:b/>
        </w:rPr>
        <w:t>Broj:</w:t>
      </w:r>
      <w:r>
        <w:rPr>
          <w:b/>
        </w:rPr>
        <w:t>1/</w:t>
      </w:r>
      <w:r w:rsidRPr="00644CC1">
        <w:rPr>
          <w:b/>
        </w:rPr>
        <w:t xml:space="preserve"> St-</w:t>
      </w:r>
      <w:r w:rsidR="0041479E">
        <w:rPr>
          <w:b/>
        </w:rPr>
        <w:t>797/2018-21</w:t>
      </w:r>
    </w:p>
    <w:p w:rsidRDefault="00610703" w:rsidP="00D41971" w:rsidR="00610703">
      <w:pPr>
        <w:jc w:val="both"/>
      </w:pPr>
    </w:p>
    <w:p w:rsidRDefault="00610703" w:rsidP="00D41971" w:rsidR="00610703">
      <w:pPr>
        <w:jc w:val="both"/>
      </w:pPr>
    </w:p>
    <w:p w:rsidRDefault="003952ED" w:rsidP="00610703" w:rsidR="00D41971">
      <w:pPr>
        <w:ind w:firstLine="708"/>
        <w:jc w:val="both"/>
      </w:pPr>
      <w:r>
        <w:t>Obzirom da je privremena stečajna</w:t>
      </w:r>
      <w:r w:rsidR="00D41971">
        <w:t xml:space="preserve"> upravitelj</w:t>
      </w:r>
      <w:r>
        <w:t>ica</w:t>
      </w:r>
      <w:r w:rsidR="00015001">
        <w:t xml:space="preserve"> </w:t>
      </w:r>
      <w:r>
        <w:t>time obavila</w:t>
      </w:r>
      <w:r w:rsidR="00D41971">
        <w:t xml:space="preserve"> zadatke koje </w:t>
      </w:r>
      <w:r>
        <w:t>joj</w:t>
      </w:r>
      <w:r w:rsidR="00D41971">
        <w:t xml:space="preserve"> je naložio </w:t>
      </w:r>
      <w:r>
        <w:t xml:space="preserve">stečajni sudac, valjalo je istoj </w:t>
      </w:r>
      <w:r w:rsidR="00D41971">
        <w:t xml:space="preserve">sukladno odredbi čl. 94 st. 2  Stečajnog zakona (NN br. 71/15, </w:t>
      </w:r>
      <w:r w:rsidR="006D47EF">
        <w:t xml:space="preserve">104/17, </w:t>
      </w:r>
      <w:r w:rsidR="00D41971">
        <w:t>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D41971" w:rsidP="009839AD" w:rsidR="00D41971">
      <w:pPr>
        <w:ind w:firstLine="708"/>
        <w:jc w:val="both"/>
      </w:pPr>
      <w:r>
        <w:t>Imajući u vidu složenost obavljenog posla stečajni sudac je nagradu omjerio u visini 3.000,00 kn bruto sukladno čl. 4 Uredbe o kriterijima i načinu obračuna i plaćanja nagrada stečajnim upraviteljima (NN br. 105/15), pa je odlučeno kao pod toč. I izreke rješenja.</w:t>
      </w:r>
    </w:p>
    <w:p w:rsidRDefault="00D41971" w:rsidP="00D41971" w:rsidR="00D41971">
      <w:pPr>
        <w:ind w:firstLine="708"/>
        <w:jc w:val="both"/>
      </w:pPr>
    </w:p>
    <w:p w:rsidRDefault="00BC3524" w:rsidP="0053249A" w:rsidR="00BC3524">
      <w:pPr>
        <w:jc w:val="both"/>
      </w:pPr>
    </w:p>
    <w:p w:rsidRDefault="006D47EF" w:rsidP="00B438A7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 w:rsidR="0041479E">
        <w:t>21. studenog</w:t>
      </w:r>
      <w:r>
        <w:t xml:space="preserve"> 2018</w:t>
      </w:r>
      <w:r w:rsidR="002E5EFB">
        <w:t>.</w:t>
      </w:r>
      <w:r w:rsidR="00043E83">
        <w:t xml:space="preserve"> </w:t>
      </w:r>
    </w:p>
    <w:p w:rsidRDefault="00610703" w:rsidP="00B438A7" w:rsidR="00610703">
      <w:pPr>
        <w:jc w:val="center"/>
      </w:pPr>
    </w:p>
    <w:p w:rsidRDefault="007A2787" w:rsidR="007A2787"/>
    <w:p w:rsidRDefault="005753D5" w:rsidR="005753D5">
      <w:r>
        <w:t xml:space="preserve">                                                                                                   </w:t>
      </w:r>
      <w:r w:rsidR="00012BEB">
        <w:t>STEČAJNA SUTKINJA</w:t>
      </w:r>
      <w:r>
        <w:t>:</w:t>
      </w:r>
    </w:p>
    <w:p w:rsidRDefault="005753D5" w:rsidP="007E5958" w:rsidR="0034688D">
      <w:r>
        <w:t xml:space="preserve">                                                                                                 </w:t>
      </w:r>
      <w:r w:rsidR="00610703">
        <w:t xml:space="preserve">        </w:t>
      </w:r>
      <w:r>
        <w:t xml:space="preserve">   </w:t>
      </w:r>
      <w:r w:rsidR="00E62885">
        <w:t>Vesna Vukelić</w:t>
      </w:r>
      <w:r w:rsidR="0041479E">
        <w:t>, v.r.</w:t>
      </w:r>
    </w:p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D47EF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6D47EF">
        <w:t>r</w:t>
      </w:r>
      <w:r>
        <w:t>anice e-Oglasna ploča suda:</w:t>
      </w:r>
    </w:p>
    <w:p w:rsidRDefault="00610703" w:rsidP="006D47EF" w:rsidR="00A619F7">
      <w:pPr>
        <w:pStyle w:val="Odlomakpopisa"/>
        <w:numPr>
          <w:ilvl w:val="0"/>
          <w:numId w:val="4"/>
        </w:numPr>
      </w:pPr>
      <w:r>
        <w:t>privremenoj stečajnoj</w:t>
      </w:r>
      <w:r w:rsidR="003952ED">
        <w:t xml:space="preserve"> upraviteljici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5E306D"/>
    <w:multiLevelType w:val="hybridMultilevel"/>
    <w:tmpl w:val="1784785C"/>
    <w:lvl w:tplc="5296CC1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12BEB"/>
    <w:rsid w:val="00015001"/>
    <w:rsid w:val="00024F13"/>
    <w:rsid w:val="00041609"/>
    <w:rsid w:val="00043E83"/>
    <w:rsid w:val="00064D24"/>
    <w:rsid w:val="000A3BC3"/>
    <w:rsid w:val="000B2C32"/>
    <w:rsid w:val="00137EF8"/>
    <w:rsid w:val="00146355"/>
    <w:rsid w:val="00161CD6"/>
    <w:rsid w:val="00176DA0"/>
    <w:rsid w:val="00177FA8"/>
    <w:rsid w:val="001B560B"/>
    <w:rsid w:val="001D38ED"/>
    <w:rsid w:val="001D5C57"/>
    <w:rsid w:val="001D63C6"/>
    <w:rsid w:val="001D7A29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66E89"/>
    <w:rsid w:val="00376F3F"/>
    <w:rsid w:val="00383E62"/>
    <w:rsid w:val="00393187"/>
    <w:rsid w:val="003952ED"/>
    <w:rsid w:val="003B2597"/>
    <w:rsid w:val="003B32FF"/>
    <w:rsid w:val="003E0525"/>
    <w:rsid w:val="00405BE5"/>
    <w:rsid w:val="0041479E"/>
    <w:rsid w:val="004233ED"/>
    <w:rsid w:val="00446ADB"/>
    <w:rsid w:val="0046441D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10703"/>
    <w:rsid w:val="00621B7A"/>
    <w:rsid w:val="00636C4F"/>
    <w:rsid w:val="00642DD1"/>
    <w:rsid w:val="00644CC1"/>
    <w:rsid w:val="006538E2"/>
    <w:rsid w:val="00660E7A"/>
    <w:rsid w:val="00674132"/>
    <w:rsid w:val="006A3B92"/>
    <w:rsid w:val="006C3AE9"/>
    <w:rsid w:val="006D47EF"/>
    <w:rsid w:val="006E2E1A"/>
    <w:rsid w:val="007278F7"/>
    <w:rsid w:val="00752704"/>
    <w:rsid w:val="00770B6D"/>
    <w:rsid w:val="007A2787"/>
    <w:rsid w:val="007E5958"/>
    <w:rsid w:val="00846817"/>
    <w:rsid w:val="00857D06"/>
    <w:rsid w:val="00863E25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839AD"/>
    <w:rsid w:val="009E260D"/>
    <w:rsid w:val="00A10DD5"/>
    <w:rsid w:val="00A112A3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62885"/>
    <w:rsid w:val="00E67427"/>
    <w:rsid w:val="00E76B10"/>
    <w:rsid w:val="00ED422E"/>
    <w:rsid w:val="00EF48E0"/>
    <w:rsid w:val="00F007E0"/>
    <w:rsid w:val="00F0640A"/>
    <w:rsid w:val="00F312BB"/>
    <w:rsid w:val="00F40416"/>
    <w:rsid w:val="00F4605A"/>
    <w:rsid w:val="00F4741B"/>
    <w:rsid w:val="00F84B5E"/>
    <w:rsid w:val="00FD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D47E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D47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6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KUČINIĆ j.d.o.o.</izvorni_sadrzaj>
    <derivirana_varijabla naziv="DomainObject.Predmet.ProtustrankaFormated_1">  KUČINIĆ j.d.o.o.</derivirana_varijabla>
  </DomainObject.Predmet.ProtustrankaFormated>
  <DomainObject.Predmet.ProtustrankaFormatedOIB>
    <izvorni_sadrzaj>  KUČINIĆ j.d.o.o., OIB 88449891683</izvorni_sadrzaj>
    <derivirana_varijabla naziv="DomainObject.Predmet.ProtustrankaFormatedOIB_1">  KUČINIĆ j.d.o.o., OIB 88449891683</derivirana_varijabla>
  </DomainObject.Predmet.ProtustrankaFormatedOIB>
  <DomainObject.Predmet.ProtustrankaFormatedWithAdress>
    <izvorni_sadrzaj> KUČINIĆ j.d.o.o., Bošt 46, 47300 Ogulin</izvorni_sadrzaj>
    <derivirana_varijabla naziv="DomainObject.Predmet.ProtustrankaFormatedWithAdress_1"> KUČINIĆ j.d.o.o., Bošt 46, 47300 Ogulin</derivirana_varijabla>
  </DomainObject.Predmet.ProtustrankaFormatedWithAdress>
  <DomainObject.Predmet.ProtustrankaFormatedWithAdressOIB>
    <izvorni_sadrzaj> KUČINIĆ j.d.o.o., OIB 88449891683, Bošt 46, 47300 Ogulin</izvorni_sadrzaj>
    <derivirana_varijabla naziv="DomainObject.Predmet.ProtustrankaFormatedWithAdressOIB_1"> KUČINIĆ j.d.o.o., OIB 88449891683, Bošt 46, 47300 Ogulin</derivirana_varijabla>
  </DomainObject.Predmet.ProtustrankaFormatedWithAdressOIB>
  <DomainObject.Predmet.ProtustrankaWithAdress>
    <izvorni_sadrzaj>KUČINIĆ j.d.o.o. Bošt 46, 47300 Ogulin</izvorni_sadrzaj>
    <derivirana_varijabla naziv="DomainObject.Predmet.ProtustrankaWithAdress_1">KUČINIĆ j.d.o.o. Bošt 46, 47300 Ogulin</derivirana_varijabla>
  </DomainObject.Predmet.ProtustrankaWithAdress>
  <DomainObject.Predmet.ProtustrankaWithAdressOIB>
    <izvorni_sadrzaj>KUČINIĆ j.d.o.o., OIB 88449891683, Bošt 46, 47300 Ogulin</izvorni_sadrzaj>
    <derivirana_varijabla naziv="DomainObject.Predmet.ProtustrankaWithAdressOIB_1">KUČINIĆ j.d.o.o., OIB 88449891683, Bošt 46, 47300 Ogulin</derivirana_varijabla>
  </DomainObject.Predmet.ProtustrankaWithAdressOIB>
  <DomainObject.Predmet.ProtustrankaNazivFormated>
    <izvorni_sadrzaj>KUČINIĆ j.d.o.o.</izvorni_sadrzaj>
    <derivirana_varijabla naziv="DomainObject.Predmet.ProtustrankaNazivFormated_1">KUČINIĆ j.d.o.o.</derivirana_varijabla>
  </DomainObject.Predmet.ProtustrankaNazivFormated>
  <DomainObject.Predmet.ProtustrankaNazivFormatedOIB>
    <izvorni_sadrzaj>KUČINIĆ j.d.o.o., OIB 88449891683</izvorni_sadrzaj>
    <derivirana_varijabla naziv="DomainObject.Predmet.ProtustrankaNazivFormatedOIB_1">KUČINIĆ j.d.o.o., OIB 88449891683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KUČINIĆ j.d.o.o.</item>
    </izvorni_sadrzaj>
    <derivirana_varijabla naziv="DomainObject.Predmet.ProtuStrankaListFormated_1">
      <item>KUČINIĆ j.d.o.o.</item>
    </derivirana_varijabla>
  </DomainObject.Predmet.ProtuStrankaListFormated>
  <DomainObject.Predmet.ProtuStrankaListFormatedOIB>
    <izvorni_sadrzaj>
      <item>KUČINIĆ j.d.o.o., OIB 88449891683</item>
    </izvorni_sadrzaj>
    <derivirana_varijabla naziv="DomainObject.Predmet.ProtuStrankaListFormatedOIB_1">
      <item>KUČINIĆ j.d.o.o., OIB 88449891683</item>
    </derivirana_varijabla>
  </DomainObject.Predmet.ProtuStrankaListFormatedOIB>
  <DomainObject.Predmet.ProtuStrankaListFormatedWithAdress>
    <izvorni_sadrzaj>
      <item>KUČINIĆ j.d.o.o., Bošt 46, 47300 Ogulin</item>
    </izvorni_sadrzaj>
    <derivirana_varijabla naziv="DomainObject.Predmet.ProtuStrankaListFormatedWithAdress_1">
      <item>KUČINIĆ j.d.o.o., Bošt 46, 47300 Ogulin</item>
    </derivirana_varijabla>
  </DomainObject.Predmet.ProtuStrankaListFormatedWithAdress>
  <DomainObject.Predmet.ProtuStrankaListFormatedWithAdressOIB>
    <izvorni_sadrzaj>
      <item>KUČINIĆ j.d.o.o., OIB 88449891683, Bošt 46, 47300 Ogulin</item>
    </izvorni_sadrzaj>
    <derivirana_varijabla naziv="DomainObject.Predmet.ProtuStrankaListFormatedWithAdressOIB_1">
      <item>KUČINIĆ j.d.o.o., OIB 88449891683, Bošt 46, 47300 Ogulin</item>
    </derivirana_varijabla>
  </DomainObject.Predmet.ProtuStrankaListFormatedWithAdressOIB>
  <DomainObject.Predmet.ProtuStrankaListNazivFormated>
    <izvorni_sadrzaj>
      <item>KUČINIĆ j.d.o.o.</item>
    </izvorni_sadrzaj>
    <derivirana_varijabla naziv="DomainObject.Predmet.ProtuStrankaListNazivFormated_1">
      <item>KUČINIĆ j.d.o.o.</item>
    </derivirana_varijabla>
  </DomainObject.Predmet.ProtuStrankaListNazivFormated>
  <DomainObject.Predmet.ProtuStrankaListNazivFormatedOIB>
    <izvorni_sadrzaj>
      <item>KUČINIĆ j.d.o.o., OIB 88449891683</item>
    </izvorni_sadrzaj>
    <derivirana_varijabla naziv="DomainObject.Predmet.ProtuStrankaListNazivFormatedOIB_1">
      <item>KUČINIĆ j.d.o.o., OIB 88449891683</item>
    </derivirana_varijabla>
  </DomainObject.Predmet.ProtuStrankaListNazivFormatedOIB>
  <DomainObject.Predmet.OstaliListFormated>
    <izvorni_sadrzaj>
      <item>Nikola Kučinić</item>
      <item>Renata Horvatin</item>
    </izvorni_sadrzaj>
    <derivirana_varijabla naziv="DomainObject.Predmet.OstaliListFormated_1">
      <item>Nikola Kučinić</item>
      <item>Renata Horvatin</item>
    </derivirana_varijabla>
  </DomainObject.Predmet.OstaliListFormated>
  <DomainObject.Predmet.OstaliListFormatedOIB>
    <izvorni_sadrzaj>
      <item>Nikola Kučinić, OIB 36454136464</item>
      <item>Renata Horvatin, OIB 45832446829</item>
    </izvorni_sadrzaj>
    <derivirana_varijabla naziv="DomainObject.Predmet.OstaliListFormatedOIB_1">
      <item>Nikola Kučinić, OIB 36454136464</item>
      <item>Renata Horvatin, OIB 45832446829</item>
    </derivirana_varijabla>
  </DomainObject.Predmet.OstaliListFormatedOIB>
  <DomainObject.Predmet.OstaliListFormatedWithAdress>
    <izvorni_sadrzaj>
      <item>Nikola Kučinić, Bošt 46, 47300 Ogulin</item>
      <item>Renata Horvatin, Trg Franje Tuđmana 12, 31500 Našice</item>
    </izvorni_sadrzaj>
    <derivirana_varijabla naziv="DomainObject.Predmet.OstaliListFormatedWithAdress_1">
      <item>Nikola Kučinić, Bošt 46, 47300 Ogulin</item>
      <item>Renata Horvatin, Trg Franje Tuđmana 12, 31500 Našice</item>
    </derivirana_varijabla>
  </DomainObject.Predmet.OstaliListFormatedWithAdress>
  <DomainObject.Predmet.OstaliListFormatedWithAdressOIB>
    <izvorni_sadrzaj>
      <item>Nikola Kučinić, OIB 36454136464, Bošt 46, 47300 Ogulin</item>
      <item>Renata Horvatin, OIB 45832446829, Trg Franje Tuđmana 12, 31500 Našice</item>
    </izvorni_sadrzaj>
    <derivirana_varijabla naziv="DomainObject.Predmet.OstaliListFormatedWithAdressOIB_1">
      <item>Nikola Kučinić, OIB 36454136464, Bošt 46, 47300 Ogulin</item>
      <item>Renata Horvatin, OIB 45832446829, Trg Franje Tuđmana 12, 31500 Našice</item>
    </derivirana_varijabla>
  </DomainObject.Predmet.OstaliListFormatedWithAdressOIB>
  <DomainObject.Predmet.OstaliListNazivFormated>
    <izvorni_sadrzaj>
      <item>Nikola Kučinić</item>
      <item>Renata Horvatin</item>
    </izvorni_sadrzaj>
    <derivirana_varijabla naziv="DomainObject.Predmet.OstaliListNazivFormated_1">
      <item>Nikola Kučinić</item>
      <item>Renata Horvatin</item>
    </derivirana_varijabla>
  </DomainObject.Predmet.OstaliListNazivFormated>
  <DomainObject.Predmet.OstaliListNazivFormatedOIB>
    <izvorni_sadrzaj>
      <item>Nikola Kučinić, OIB 36454136464</item>
      <item>Renata Horvatin, OIB 45832446829</item>
    </izvorni_sadrzaj>
    <derivirana_varijabla naziv="DomainObject.Predmet.OstaliListNazivFormatedOIB_1">
      <item>Nikola Kučinić, OIB 36454136464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KUČINIĆ j.d.o.o.</izvorni_sadrzaj>
    <derivirana_varijabla naziv="DomainObject.Predmet.ProtustrankaIDrugi_1">KUČINIĆ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KUČINIĆ j.d.o.o., OIB 88449891683, Bošt 46, 47300 Ogulin</izvorni_sadrzaj>
    <derivirana_varijabla naziv="DomainObject.Predmet.ProtustrankaIDrugiAdressOIB_1">KUČINIĆ j.d.o.o., OIB 88449891683, Bošt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KUČINIĆ j.d.o.o.</item>
      <item>FINA regionalni centar Zagreb, podružnica Karlovac</item>
      <item>Nikola Kučinić</item>
      <item>Renata Horvatin</item>
    </izvorni_sadrzaj>
    <derivirana_varijabla naziv="DomainObject.Predmet.SudioniciListNaziv_1">
      <item>KUČINIĆ j.d.o.o.</item>
      <item>FINA regionalni centar Zagreb, podružnica Karlovac</item>
      <item>Nikola Kučinić</item>
      <item>Renata Horvatin</item>
    </derivirana_varijabla>
  </DomainObject.Predmet.SudioniciListNaziv>
  <DomainObject.Predmet.SudioniciListAdressOIB>
    <izvorni_sadrzaj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  <item>Renata Horvatin, OIB 45832446829, Trg Franje Tuđmana 12,31500 Našice</item>
    </izvorni_sadrzaj>
    <derivirana_varijabla naziv="DomainObject.Predmet.SudioniciListAdressOIB_1"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  <item>Renata Horvatin, OIB 45832446829, Trg Franje Tuđmana 12,31500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88449891683</item>
      <item>, OIB 36454136464</item>
      <item>, OIB 45832446829</item>
    </izvorni_sadrzaj>
    <derivirana_varijabla naziv="DomainObject.Predmet.SudioniciListNazivOIB_1">
      <item>, OIB 85821130368</item>
      <item>, OIB 88449891683</item>
      <item>, OIB 36454136464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428</properties:Words>
  <properties:Characters>2353</properties:Characters>
  <properties:Lines>76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2017-11-14T12:27:00Z</dcterms:created>
  <dc:creator>Korisnik</dc:creator>
  <cp:lastModifiedBy>wsadmin</cp:lastModifiedBy>
  <cp:lastPrinted>2018-11-21T10:31:00Z</cp:lastPrinted>
  <dcterms:modified xmlns:xsi="http://www.w3.org/2001/XMLSchema-instance" xsi:type="dcterms:W3CDTF">2018-11-21T10:44:00Z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(RJEŠENJE-Nagrada 797-2018..docx)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