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d028d" w14:paraId="add028d" w:rsidRDefault="00BC234A" w:rsidP="00BC234A" w:rsidR="00BC234A">
      <w:pPr>
        <w:spacing w:before="50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1.St-159/2014</w:t>
      </w:r>
    </w:p>
    <w:p w:rsidRDefault="00BC234A" w:rsidP="00BC234A" w:rsidR="00BC234A">
      <w:pPr>
        <w:spacing w:before="50"/>
        <w:rPr>
          <w:b/>
        </w:rPr>
      </w:pPr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234A" w:rsidP="00BC234A" w:rsidR="00BC234A">
      <w:pPr>
        <w:spacing w:before="50"/>
        <w:rPr>
          <w:b/>
        </w:rPr>
      </w:pPr>
    </w:p>
    <w:p w:rsidRDefault="00BC234A" w:rsidP="00BC234A" w:rsidR="00BC234A">
      <w:pPr>
        <w:spacing w:before="50"/>
        <w:rPr>
          <w:b/>
        </w:rPr>
      </w:pPr>
      <w:r>
        <w:rPr>
          <w:b/>
        </w:rPr>
        <w:t>REPUBLIKA HRVATSKA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</w:p>
    <w:p w:rsidRDefault="00BC234A" w:rsidP="00BC234A" w:rsidR="00BC234A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BC234A" w:rsidP="00BC234A" w:rsidR="00BC234A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  <w:r>
        <w:rPr>
          <w:b/>
        </w:rPr>
        <w:tab/>
      </w:r>
    </w:p>
    <w:p w:rsidRDefault="00BC234A" w:rsidP="00BC234A" w:rsidR="00BC234A">
      <w:pPr>
        <w:rPr>
          <w:b/>
        </w:rPr>
      </w:pPr>
    </w:p>
    <w:p w:rsidRDefault="00BC234A" w:rsidP="00BC234A" w:rsidR="00BC234A">
      <w:pPr>
        <w:spacing w:after="200" w:before="200"/>
        <w:jc w:val="center"/>
        <w:rPr>
          <w:b/>
          <w:spacing w:val="60"/>
        </w:rPr>
      </w:pPr>
      <w:r>
        <w:rPr>
          <w:b/>
          <w:spacing w:val="60"/>
        </w:rPr>
        <w:t>REPUBLIKA HRVATSKA</w:t>
      </w:r>
    </w:p>
    <w:p w:rsidRDefault="00BC234A" w:rsidP="00BC234A" w:rsidR="00BC234A">
      <w:pPr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D O P U N S K O  R J E Š E N J E</w:t>
      </w:r>
    </w:p>
    <w:p w:rsidRDefault="00BC234A" w:rsidP="00BC234A" w:rsidR="00BC234A"/>
    <w:p w:rsidRDefault="00BC234A" w:rsidP="00BC234A" w:rsidR="00BC234A">
      <w:r>
        <w:tab/>
      </w:r>
      <w:r>
        <w:tab/>
        <w:t xml:space="preserve">Trgovački sud u Splitu, po sucu ovog suda Velimiru Vukoviću, kao stečajnom sucu , u stečajnom postupku nad dužnikom </w:t>
      </w:r>
      <w:r>
        <w:rPr>
          <w:bCs/>
        </w:rPr>
        <w:t xml:space="preserve">ATRIUM SPALATUM d.o.o. </w:t>
      </w:r>
      <w:r>
        <w:rPr>
          <w:rFonts w:eastAsia="Calibri"/>
        </w:rPr>
        <w:t xml:space="preserve">Split ,Poljička cesta 20 B,OIB:75237018400, </w:t>
      </w:r>
      <w:r>
        <w:t xml:space="preserve"> dana 3. srpnja 2018. godine</w:t>
      </w:r>
    </w:p>
    <w:p w:rsidRDefault="00BC234A" w:rsidP="00BC234A" w:rsidR="00BC234A">
      <w:pPr>
        <w:rPr>
          <w:b/>
          <w:bCs/>
        </w:rPr>
      </w:pPr>
    </w:p>
    <w:p w:rsidRDefault="00BC234A" w:rsidP="00BC234A" w:rsidR="00BC234A">
      <w:pPr>
        <w:pStyle w:val="Bezproreda"/>
        <w:ind w:firstLine="708" w:left="283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  j e :       </w:t>
      </w:r>
    </w:p>
    <w:p w:rsidRDefault="00BC234A" w:rsidP="00BC234A" w:rsidR="00BC234A">
      <w:pPr>
        <w:pStyle w:val="Bezproreda"/>
        <w:ind w:firstLine="708" w:left="2832"/>
        <w:jc w:val="both"/>
        <w:rPr>
          <w:rFonts w:cs="Times New Roman" w:hAnsi="Times New Roman" w:ascii="Times New Roman"/>
          <w:sz w:val="24"/>
          <w:szCs w:val="24"/>
        </w:rPr>
      </w:pPr>
    </w:p>
    <w:p w:rsidRDefault="00BC234A" w:rsidP="00BC234A" w:rsidR="00BC234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Prijava tražbine stečajnog vjerovnika i jamca DELTRON d.o.o. Split, Vukovarska 148, </w:t>
      </w:r>
      <w:r w:rsidR="008A36D5">
        <w:rPr>
          <w:rFonts w:cs="Times New Roman" w:hAnsi="Times New Roman" w:ascii="Times New Roman"/>
          <w:sz w:val="24"/>
          <w:szCs w:val="24"/>
        </w:rPr>
        <w:t xml:space="preserve">OIB: 36118056137,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B804A0">
        <w:rPr>
          <w:rFonts w:cs="Times New Roman" w:hAnsi="Times New Roman" w:ascii="Times New Roman"/>
          <w:sz w:val="24"/>
          <w:szCs w:val="24"/>
        </w:rPr>
        <w:t>s osnova jamstva u iznosu od 1.380.616,92 kn sa zakonskom zateznom kamatom koja na taj iznos teče od 14.ožujka 2014.godine do dana otvaranja stečajnog postupka nad dužnikom, odbacuje se kao nedopuštena.</w:t>
      </w:r>
      <w:r w:rsidR="008A36D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C234A" w:rsidP="00BC234A" w:rsidR="00BC234A">
      <w:pPr>
        <w:pStyle w:val="Bezproreda"/>
        <w:ind w:firstLine="708" w:left="2832"/>
        <w:rPr>
          <w:rFonts w:cs="Times New Roman" w:hAnsi="Times New Roman" w:ascii="Times New Roman"/>
          <w:sz w:val="24"/>
          <w:szCs w:val="24"/>
        </w:rPr>
      </w:pPr>
    </w:p>
    <w:p w:rsidRDefault="00BC234A" w:rsidP="00BC234A" w:rsidR="00BC234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Obrazloženje:</w:t>
      </w:r>
    </w:p>
    <w:p w:rsidRDefault="00BC234A" w:rsidP="00BC234A" w:rsidR="00BC234A">
      <w:pPr>
        <w:spacing w:before="24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Rješenjem ovog suda poslovni broj St-159/2014 od 8.lipnja 2015.  godine otvoren je stečajni postupak nad dužnikom</w:t>
      </w:r>
      <w:r>
        <w:rPr>
          <w:bCs/>
        </w:rPr>
        <w:t xml:space="preserve"> ATRIUM SPALATUM d.o.o. </w:t>
      </w:r>
      <w:r>
        <w:rPr>
          <w:rFonts w:eastAsia="Calibri"/>
        </w:rPr>
        <w:t>Split, Poljička cesta 20 B,OIB:75237018400</w:t>
      </w:r>
      <w:r>
        <w:rPr>
          <w:rFonts w:eastAsia="Calibri"/>
          <w:lang w:eastAsia="en-US"/>
        </w:rPr>
        <w:t xml:space="preserve">. Navedenim rješenjem za stečajnog upravitelja imenovana je  Meri </w:t>
      </w:r>
      <w:proofErr w:type="spellStart"/>
      <w:r>
        <w:rPr>
          <w:rFonts w:eastAsia="Calibri"/>
          <w:lang w:eastAsia="en-US"/>
        </w:rPr>
        <w:t>Šitić</w:t>
      </w:r>
      <w:proofErr w:type="spellEnd"/>
      <w:r>
        <w:rPr>
          <w:rFonts w:eastAsia="Calibri"/>
          <w:lang w:eastAsia="en-US"/>
        </w:rPr>
        <w:t xml:space="preserve"> iz Splita, Šime Ljubića 7.,OIB: 61723426098.</w:t>
      </w:r>
    </w:p>
    <w:p w:rsidRDefault="00B804A0" w:rsidP="00BC234A" w:rsidR="00B804A0">
      <w:pPr>
        <w:spacing w:before="240"/>
        <w:ind w:firstLine="708"/>
        <w:jc w:val="both"/>
        <w:rPr>
          <w:rFonts w:eastAsia="Calibri"/>
          <w:lang w:eastAsia="en-US"/>
        </w:rPr>
      </w:pPr>
      <w:r>
        <w:t>Stečajn</w:t>
      </w:r>
      <w:r w:rsidR="005E03B2">
        <w:t>i</w:t>
      </w:r>
      <w:r>
        <w:t xml:space="preserve"> vjerovnik i jam</w:t>
      </w:r>
      <w:r w:rsidR="005E03B2">
        <w:t>a</w:t>
      </w:r>
      <w:r>
        <w:t>c DELTRON d.o.o. Split, Vukovarska 148, OIB: 36118056137</w:t>
      </w:r>
      <w:r w:rsidR="005E03B2">
        <w:t>, je dana 24.srpnja 2015.godine</w:t>
      </w:r>
      <w:r w:rsidR="0066417E">
        <w:t>, stečajnom upravitelju</w:t>
      </w:r>
      <w:r w:rsidR="005E03B2">
        <w:t xml:space="preserve"> podnio prijavu tražbine: a) s osnova ugovora o prijenosu potraživanja od 4.travnja 2012.godine u ukupnom iznosu od 197.633,55 kn i b) s osnova jamstva prema stečajnom dužniku </w:t>
      </w:r>
      <w:r w:rsidR="00F3139B">
        <w:t xml:space="preserve">ukoliko se založni vjerovnik naplati iz založene nekretnine dužnika  i to baš za 78/2946 dijela nekretnine sagrađene na pravu građenja na čest. </w:t>
      </w:r>
      <w:proofErr w:type="spellStart"/>
      <w:r w:rsidR="00F3139B">
        <w:t>zem</w:t>
      </w:r>
      <w:proofErr w:type="spellEnd"/>
      <w:r w:rsidR="00F3139B">
        <w:t>. 820(1 ZU 15817 k.o. Split, koji je suvlasnički povezan s cjelino</w:t>
      </w:r>
      <w:r w:rsidR="008F22B3">
        <w:t>m</w:t>
      </w:r>
      <w:r w:rsidR="00F3139B">
        <w:t xml:space="preserve"> uredskog prostor</w:t>
      </w:r>
      <w:r w:rsidR="008F22B3">
        <w:t xml:space="preserve"> br.7, na prvom katu, p</w:t>
      </w:r>
      <w:r w:rsidR="00B0321E">
        <w:t>o</w:t>
      </w:r>
      <w:r w:rsidR="008F22B3">
        <w:t xml:space="preserve">vršine 77,79 m2, </w:t>
      </w:r>
      <w:r w:rsidR="00082AB0">
        <w:t>etažno vlasništvo</w:t>
      </w:r>
      <w:r w:rsidR="008F22B3">
        <w:t xml:space="preserve">-151 </w:t>
      </w:r>
      <w:r w:rsidR="00082AB0">
        <w:t>etaža</w:t>
      </w:r>
      <w:r w:rsidR="0066417E">
        <w:t xml:space="preserve">, </w:t>
      </w:r>
      <w:r w:rsidR="00403C1A">
        <w:t xml:space="preserve"> u iznosu od 1.380.616,92 kn sa zakonskom zateznom kamatom koja na taj iznos teče od 14.ožujka 2014.godine do dana otvaranja stečajnog postupka nad dužnikom ,</w:t>
      </w:r>
      <w:r w:rsidR="0066417E">
        <w:t xml:space="preserve">kao i zahtjev za osiguranje tražbine u stečajnom postupku za navedeni iznos, sukladno </w:t>
      </w:r>
      <w:proofErr w:type="spellStart"/>
      <w:r w:rsidR="0066417E">
        <w:t>čl</w:t>
      </w:r>
      <w:proofErr w:type="spellEnd"/>
      <w:r w:rsidR="0066417E">
        <w:t>, 76 Stečajnog zakona.</w:t>
      </w:r>
    </w:p>
    <w:p w:rsidRDefault="00BC234A" w:rsidP="00BC234A" w:rsidR="00D22F2C">
      <w:pPr>
        <w:spacing w:before="240"/>
        <w:ind w:firstLine="709"/>
        <w:jc w:val="both"/>
      </w:pPr>
      <w:r>
        <w:rPr>
          <w:rFonts w:eastAsia="Calibri"/>
          <w:lang w:eastAsia="en-US"/>
        </w:rPr>
        <w:t xml:space="preserve">Na  ispitnom ročištu, održanom kod ovog suda dana </w:t>
      </w:r>
      <w:r w:rsidR="008F22B3">
        <w:rPr>
          <w:rFonts w:eastAsia="Calibri"/>
          <w:lang w:eastAsia="en-US"/>
        </w:rPr>
        <w:t>27</w:t>
      </w:r>
      <w:r>
        <w:rPr>
          <w:rFonts w:eastAsia="Calibri"/>
          <w:lang w:eastAsia="en-US"/>
        </w:rPr>
        <w:t xml:space="preserve">. </w:t>
      </w:r>
      <w:r w:rsidR="008F22B3">
        <w:rPr>
          <w:rFonts w:eastAsia="Calibri"/>
          <w:lang w:eastAsia="en-US"/>
        </w:rPr>
        <w:t>lipnja</w:t>
      </w:r>
      <w:r>
        <w:rPr>
          <w:rFonts w:eastAsia="Calibri"/>
          <w:lang w:eastAsia="en-US"/>
        </w:rPr>
        <w:t xml:space="preserve"> 2016. godine, ispitan</w:t>
      </w:r>
      <w:r w:rsidR="0023721E">
        <w:rPr>
          <w:rFonts w:eastAsia="Calibri"/>
          <w:lang w:eastAsia="en-US"/>
        </w:rPr>
        <w:t>e</w:t>
      </w:r>
      <w:r>
        <w:rPr>
          <w:rFonts w:eastAsia="Calibri"/>
          <w:lang w:eastAsia="en-US"/>
        </w:rPr>
        <w:t xml:space="preserve"> su tražbine stečajnih vjerovnika I. i II. višeg isplatnog reda,  </w:t>
      </w:r>
      <w:r w:rsidR="00082AB0">
        <w:rPr>
          <w:rFonts w:eastAsia="Calibri"/>
          <w:lang w:eastAsia="en-US"/>
        </w:rPr>
        <w:t xml:space="preserve">između ostalih i tražbina stečajnog vjerovnika </w:t>
      </w:r>
      <w:r w:rsidR="00082AB0">
        <w:t xml:space="preserve">DELTRON d.o.o. Split, Vukovarska 148, OIB: 36118056137, s osnova ugovora o prijenosu potraživanja od 4.travnja 2012.godine u ukupnom iznosu od 197.633,55, </w:t>
      </w:r>
    </w:p>
    <w:p w:rsidRDefault="00D22F2C" w:rsidP="00D22F2C" w:rsidR="00D22F2C" w:rsidRPr="007C0EBB">
      <w:pPr>
        <w:spacing w:before="240"/>
        <w:jc w:val="both"/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 w:rsidRPr="007C0EBB">
        <w:rPr>
          <w:b/>
        </w:rPr>
        <w:t>1.St-159/201</w:t>
      </w:r>
      <w:r w:rsidR="007C0EBB" w:rsidRPr="007C0EBB">
        <w:rPr>
          <w:b/>
        </w:rPr>
        <w:t>4</w:t>
      </w:r>
    </w:p>
    <w:p w:rsidRDefault="00082AB0" w:rsidP="00D22F2C" w:rsidR="00082AB0">
      <w:pPr>
        <w:spacing w:before="240"/>
        <w:jc w:val="both"/>
      </w:pPr>
      <w:r>
        <w:t xml:space="preserve">te je ista u cijelosti </w:t>
      </w:r>
      <w:r w:rsidR="0023721E">
        <w:t>priznata</w:t>
      </w:r>
      <w:r>
        <w:t xml:space="preserve">, što je i utvrđeno u rješenju suda </w:t>
      </w:r>
      <w:proofErr w:type="spellStart"/>
      <w:r>
        <w:t>posl</w:t>
      </w:r>
      <w:proofErr w:type="spellEnd"/>
      <w:r>
        <w:t xml:space="preserve">. </w:t>
      </w:r>
      <w:r w:rsidR="00B0321E">
        <w:t>1.St-159/2014 od 1.srpnja 2016.godine.</w:t>
      </w:r>
    </w:p>
    <w:p w:rsidRDefault="00B0321E" w:rsidP="00BC234A" w:rsidR="00B0321E">
      <w:pPr>
        <w:spacing w:before="240"/>
        <w:ind w:firstLine="709"/>
        <w:jc w:val="both"/>
      </w:pPr>
      <w:r>
        <w:t>Stečajni vjerovnik i jamac DELTRON d.o.o. Split, Vukovarska 148, OIB: 36118056137, je u podnesku od 13.srpnja 2016.godine, predložio donošenje dopunskog rješenja</w:t>
      </w:r>
      <w:r w:rsidR="009E1FDD">
        <w:t xml:space="preserve">, </w:t>
      </w:r>
      <w:proofErr w:type="spellStart"/>
      <w:r w:rsidR="009E1FDD">
        <w:t>podredno</w:t>
      </w:r>
      <w:proofErr w:type="spellEnd"/>
      <w:r w:rsidR="009E1FDD">
        <w:t xml:space="preserve"> izjavi žalbu na rješenje o utvrđenim i osporenim tražbinama od 1.srpnja 2016.godine, </w:t>
      </w:r>
      <w:r>
        <w:t xml:space="preserve"> u odnosu na prijavljenu tra</w:t>
      </w:r>
      <w:r w:rsidR="00403C1A">
        <w:t xml:space="preserve">žbinu </w:t>
      </w:r>
      <w:r w:rsidR="0023721E">
        <w:t xml:space="preserve">ovog vjerovnika </w:t>
      </w:r>
      <w:r w:rsidR="00403C1A">
        <w:t>s</w:t>
      </w:r>
      <w:r w:rsidR="009E1FDD">
        <w:t xml:space="preserve">  osnova jamstva u iznosu od 1.380.616,92 kn sa zakonskom zateznom kamatom koja na taj iznos teče od 14.ožujka 2014.godine do dana otvaranja stečajnog postupka nad dužnikom</w:t>
      </w:r>
      <w:r w:rsidR="00605238">
        <w:t xml:space="preserve"> u iznosu od 255.886,94 kn.</w:t>
      </w:r>
    </w:p>
    <w:p w:rsidRDefault="009E1FDD" w:rsidP="00BC234A" w:rsidR="009E1FDD">
      <w:pPr>
        <w:spacing w:before="240"/>
        <w:ind w:firstLine="709"/>
        <w:jc w:val="both"/>
      </w:pPr>
      <w:r>
        <w:rPr>
          <w:rFonts w:eastAsia="Calibri"/>
          <w:lang w:eastAsia="en-US"/>
        </w:rPr>
        <w:t xml:space="preserve">Visoki trgovački sud Republike Hrvatske, Zagreb je uz dopis </w:t>
      </w:r>
      <w:proofErr w:type="spellStart"/>
      <w:r>
        <w:rPr>
          <w:rFonts w:eastAsia="Calibri"/>
          <w:lang w:eastAsia="en-US"/>
        </w:rPr>
        <w:t>posl</w:t>
      </w:r>
      <w:proofErr w:type="spellEnd"/>
      <w:r>
        <w:rPr>
          <w:rFonts w:eastAsia="Calibri"/>
          <w:lang w:eastAsia="en-US"/>
        </w:rPr>
        <w:t xml:space="preserve">. br. 57.Pž-1051/2017-2 od </w:t>
      </w:r>
      <w:r w:rsidR="00605238">
        <w:rPr>
          <w:rFonts w:eastAsia="Calibri"/>
          <w:lang w:eastAsia="en-US"/>
        </w:rPr>
        <w:t xml:space="preserve">2.ožujka 2017.godine ovom sudu vratio predmetni spis radi donošenja dopunskog rješenja u odnosu na prijavljenu tražbinu </w:t>
      </w:r>
      <w:r>
        <w:rPr>
          <w:rFonts w:eastAsia="Calibri"/>
          <w:lang w:eastAsia="en-US"/>
        </w:rPr>
        <w:t xml:space="preserve"> </w:t>
      </w:r>
      <w:r w:rsidR="00FC7DFF">
        <w:t>stečajnog vjerovnika i jamca DELTRON d.o.o. Split, Vukovarska 148, OIB: 36118056137,  s osnova jamstva u iznosu od 1.380.616,92 kn sa zakonskom zateznom kamatom koja na taj iznos teče od 14.ožujka 2014.godine do dana otvaranja stečajnog postupka nad dužnikom, sve sukladno odredbi čl. 341 stavak 2 ZPP-a  u vezi s čl. 6 Stečajnog zakona.</w:t>
      </w:r>
    </w:p>
    <w:p w:rsidRDefault="00FC7DFF" w:rsidP="00C97DC2" w:rsidR="00C97DC2">
      <w:pPr>
        <w:spacing w:before="240"/>
        <w:ind w:firstLine="708"/>
        <w:jc w:val="both"/>
      </w:pPr>
      <w:r>
        <w:rPr>
          <w:rFonts w:eastAsia="Calibri"/>
          <w:lang w:eastAsia="en-US"/>
        </w:rPr>
        <w:t xml:space="preserve">Postupajući po uputi Visokog trgovačkog suda Republike Hrvatske, Zagreb iz dopisa </w:t>
      </w:r>
      <w:proofErr w:type="spellStart"/>
      <w:r>
        <w:rPr>
          <w:rFonts w:eastAsia="Calibri"/>
          <w:lang w:eastAsia="en-US"/>
        </w:rPr>
        <w:t>posl</w:t>
      </w:r>
      <w:proofErr w:type="spellEnd"/>
      <w:r>
        <w:rPr>
          <w:rFonts w:eastAsia="Calibri"/>
          <w:lang w:eastAsia="en-US"/>
        </w:rPr>
        <w:t xml:space="preserve">. br. 57.Pž-1051/2017-2 od 2.ožujka 2017.godine, stajalište je ovog suda kako </w:t>
      </w:r>
      <w:r w:rsidR="00C97DC2">
        <w:rPr>
          <w:rFonts w:eastAsia="Calibri"/>
          <w:lang w:eastAsia="en-US"/>
        </w:rPr>
        <w:t>se prijava tražbine stečajnog vjerovnika</w:t>
      </w:r>
      <w:r w:rsidR="00C97DC2" w:rsidRPr="00C97DC2">
        <w:t xml:space="preserve"> </w:t>
      </w:r>
      <w:r w:rsidR="00F136AC">
        <w:t xml:space="preserve">i jamca </w:t>
      </w:r>
      <w:r w:rsidR="00C97DC2">
        <w:t xml:space="preserve">DELTRON d.o.o. Split, Vukovarska 148, OIB: 36118056137, u odnosu na prijavljenu tražbinu s  osnova jamstva u iznosu od 1.380.616,92 kn sa zakonskom zateznom kamatom koja na taj iznos teče od 14.ožujka 2014.godine do dana otvaranja stečajnog postupka nad dužnikom u iznosu od 255.886,94 kn, ima tretirati  prvenstveno kao zahtjev za osiguranje tražbine u stečajnom postupku za navedeni iznos, sukladno </w:t>
      </w:r>
      <w:proofErr w:type="spellStart"/>
      <w:r w:rsidR="00C97DC2">
        <w:t>čl</w:t>
      </w:r>
      <w:proofErr w:type="spellEnd"/>
      <w:r w:rsidR="00C97DC2">
        <w:t>, 76 Stečajnog zakona (NN 44/96 do 133/12),</w:t>
      </w:r>
      <w:r w:rsidR="0023721E">
        <w:t xml:space="preserve"> što je zatražio i sam </w:t>
      </w:r>
      <w:r w:rsidR="00C97DC2">
        <w:t xml:space="preserve"> </w:t>
      </w:r>
      <w:r w:rsidR="0023721E">
        <w:rPr>
          <w:rFonts w:eastAsia="Calibri"/>
          <w:lang w:eastAsia="en-US"/>
        </w:rPr>
        <w:t>stečajni vjerovnik</w:t>
      </w:r>
      <w:r w:rsidR="0023721E" w:rsidRPr="00C97DC2">
        <w:t xml:space="preserve"> </w:t>
      </w:r>
      <w:r w:rsidR="0023721E">
        <w:t xml:space="preserve">i jamac u podnesku od </w:t>
      </w:r>
      <w:r w:rsidR="00362BD6">
        <w:t>13.srpnja 2016.godine</w:t>
      </w:r>
      <w:r w:rsidR="0023721E">
        <w:t xml:space="preserve">, </w:t>
      </w:r>
      <w:r w:rsidR="00C97DC2">
        <w:t xml:space="preserve">budući da </w:t>
      </w:r>
      <w:r w:rsidR="00F136AC" w:rsidRPr="00F136AC">
        <w:t>stečajn</w:t>
      </w:r>
      <w:r w:rsidR="00F136AC">
        <w:t xml:space="preserve">i </w:t>
      </w:r>
      <w:r w:rsidR="00F136AC" w:rsidRPr="00F136AC">
        <w:t xml:space="preserve"> vjerovnik</w:t>
      </w:r>
      <w:r w:rsidR="00F136AC">
        <w:t xml:space="preserve"> i jamac </w:t>
      </w:r>
      <w:r w:rsidR="00F136AC" w:rsidRPr="00F136AC">
        <w:t>DELTRON d.o.o. Split, Vukovarska 148, OIB: 36118056137</w:t>
      </w:r>
      <w:r w:rsidR="00F136AC">
        <w:t>, za navedenu tražbinu nema status stečajnog vjerovnika</w:t>
      </w:r>
      <w:r w:rsidR="00D22F2C">
        <w:t>, jer nama dospjelu tražbinu prema stečajnom dužniku</w:t>
      </w:r>
      <w:r w:rsidR="00362BD6">
        <w:t xml:space="preserve"> u trenutku podnošenja stečajne prijave</w:t>
      </w:r>
      <w:r w:rsidR="00D22F2C">
        <w:t>, radi čega je sud prijavu tražbine stečajnog vjerovnika i jamca DELTRON d.o.o. Split, Vukovarska 148, OIB: 36118056137,  s osnova jamstva u iznosu od 1.380.616,92 kn sa zakonskom zateznom kamatom koja na taj iznos teče od 14.ožujka 2014.godine do dana otvaranja stečajnog postupka nad dužnikom, odbacio kao nedopuštenu, te odlučio kao u izreci.</w:t>
      </w:r>
    </w:p>
    <w:p w:rsidRDefault="007C0EBB" w:rsidP="007C0EBB" w:rsidR="007C0EBB">
      <w:pPr>
        <w:spacing w:before="240"/>
        <w:ind w:firstLine="708" w:left="2124"/>
        <w:jc w:val="both"/>
      </w:pPr>
      <w:r>
        <w:t>U Splitu, 3.srpnja 2018.godine</w:t>
      </w:r>
    </w:p>
    <w:p w:rsidRDefault="007C0EBB" w:rsidP="00C97DC2" w:rsidR="007C0EBB">
      <w:pPr>
        <w:spacing w:before="240"/>
        <w:ind w:firstLine="708"/>
        <w:jc w:val="both"/>
      </w:pPr>
    </w:p>
    <w:p w:rsidRDefault="007C0EBB" w:rsidP="007C0EBB" w:rsidR="007C0EBB">
      <w:pPr>
        <w:ind w:firstLine="708" w:left="5664"/>
        <w:rPr>
          <w:bCs/>
        </w:rPr>
      </w:pPr>
      <w:r>
        <w:rPr>
          <w:bCs/>
        </w:rPr>
        <w:t>S U D A C</w:t>
      </w:r>
    </w:p>
    <w:p w:rsidRDefault="007C0EBB" w:rsidP="007C0EBB" w:rsidR="007C0EBB">
      <w:pPr>
        <w:jc w:val="center"/>
        <w:rPr>
          <w:bCs/>
        </w:rPr>
      </w:pPr>
    </w:p>
    <w:p w:rsidRDefault="007C0EBB" w:rsidP="00362BD6" w:rsidR="007C0EBB" w:rsidRPr="00362BD6">
      <w:pPr>
        <w:pStyle w:val="Bezproreda"/>
        <w:ind w:firstLine="708" w:left="4956"/>
        <w:rPr>
          <w:rFonts w:cs="Times New Roman" w:eastAsia="Calibri" w:hAnsi="Times New Roman" w:ascii="Times New Roman"/>
          <w:sz w:val="24"/>
          <w:szCs w:val="24"/>
        </w:rPr>
      </w:pPr>
      <w:r>
        <w:t xml:space="preserve">           </w:t>
      </w:r>
      <w:r w:rsidRPr="00362BD6">
        <w:rPr>
          <w:rFonts w:cs="Times New Roman" w:hAnsi="Times New Roman" w:ascii="Times New Roman"/>
          <w:sz w:val="24"/>
          <w:szCs w:val="24"/>
        </w:rPr>
        <w:t>Velimir Vuković</w:t>
      </w:r>
    </w:p>
    <w:p w:rsidRDefault="007C0EBB" w:rsidP="007C0EBB" w:rsidR="007C0E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C0EBB" w:rsidP="007C0EBB" w:rsidR="007C0E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7C0EBB" w:rsidP="007C0EBB" w:rsidR="007C0E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dopuštena je žalba Visokom trgovačkom sudu Republike Hrvatske. Žalba se podnosi putem ovog suda, pismeno u tri primjerka, u roku do 8 dana od dostave ovog rješenja, a dostava ovog rješenja smatra se obavljenom istekom osmog dana od dana njegove objave na mrežnoj stranici e-Oglasna ploča sudova.</w:t>
      </w:r>
    </w:p>
    <w:p w:rsidRDefault="007C0EBB" w:rsidP="007C0EBB" w:rsidR="007C0EBB">
      <w:pPr>
        <w:jc w:val="both"/>
      </w:pPr>
    </w:p>
    <w:p w:rsidRDefault="007C0EBB" w:rsidP="007C0EBB" w:rsidR="007C0EBB">
      <w:pPr>
        <w:jc w:val="both"/>
      </w:pPr>
    </w:p>
    <w:p w:rsidRDefault="007C0EBB" w:rsidP="007C0EBB" w:rsidR="007C0EBB">
      <w:pPr>
        <w:jc w:val="both"/>
      </w:pPr>
      <w:r>
        <w:t>DNA</w:t>
      </w:r>
    </w:p>
    <w:p w:rsidRDefault="007C0EBB" w:rsidP="007C0EBB" w:rsidR="007C0EBB">
      <w:pPr>
        <w:jc w:val="both"/>
      </w:pPr>
      <w:r>
        <w:t>-</w:t>
      </w:r>
      <w:r w:rsidRPr="007C0EBB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stečajnom vjerovniku</w:t>
      </w:r>
      <w:r w:rsidRPr="00C97DC2">
        <w:t xml:space="preserve"> </w:t>
      </w:r>
      <w:r>
        <w:t>i jamcu DELTRON d.o.o. Split, po punomoćniku</w:t>
      </w:r>
    </w:p>
    <w:p w:rsidRDefault="007C0EBB" w:rsidP="007C0EBB" w:rsidR="007C0EBB">
      <w:pPr>
        <w:jc w:val="both"/>
      </w:pPr>
      <w:r>
        <w:t>- stečajnom upravitelju</w:t>
      </w:r>
    </w:p>
    <w:p w:rsidRDefault="007C0EBB" w:rsidP="007C0EBB" w:rsidR="007C0EBB">
      <w:pPr>
        <w:jc w:val="both"/>
      </w:pPr>
      <w:r>
        <w:t>- e-oglasna ploča sudova</w:t>
      </w:r>
    </w:p>
    <w:p w:rsidRDefault="00FC7DFF" w:rsidP="00BC234A" w:rsidR="00FC7DFF">
      <w:pPr>
        <w:spacing w:before="240"/>
        <w:ind w:firstLine="709"/>
        <w:jc w:val="both"/>
        <w:rPr>
          <w:rFonts w:eastAsia="Calibri"/>
          <w:lang w:eastAsia="en-US"/>
        </w:rPr>
      </w:pPr>
    </w:p>
    <w:p w:rsidRDefault="00BC234A" w:rsidP="00BC234A" w:rsidR="00BC234A">
      <w:pPr>
        <w:ind w:firstLine="708" w:left="2124"/>
        <w:rPr>
          <w:rFonts w:eastAsia="Calibri"/>
          <w:lang w:eastAsia="en-US"/>
        </w:rPr>
      </w:pPr>
    </w:p>
    <w:p w:rsidRDefault="00BC234A" w:rsidP="00BC234A" w:rsidR="00BC234A">
      <w:pPr>
        <w:jc w:val="center"/>
        <w:rPr>
          <w:rFonts w:eastAsia="Calibri"/>
          <w:sz w:val="16"/>
          <w:szCs w:val="16"/>
          <w:lang w:eastAsia="en-US"/>
        </w:rPr>
      </w:pPr>
    </w:p>
    <w:p w:rsidRDefault="00BC234A" w:rsidP="00D22F2C" w:rsidR="00BC234A">
      <w:pPr>
        <w:jc w:val="both"/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   </w:t>
      </w: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E13F0B"/>
    <w:multiLevelType w:val="hybridMultilevel"/>
    <w:tmpl w:val="D4C8994C"/>
    <w:lvl w:tplc="3004914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2E55EE"/>
    <w:multiLevelType w:val="hybridMultilevel"/>
    <w:tmpl w:val="76FC3A78"/>
    <w:lvl w:tplc="06B25F7A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234A"/>
    <w:rsid w:val="00034305"/>
    <w:rsid w:val="00082AB0"/>
    <w:rsid w:val="0023721E"/>
    <w:rsid w:val="00362BD6"/>
    <w:rsid w:val="00403C1A"/>
    <w:rsid w:val="005E03B2"/>
    <w:rsid w:val="00605238"/>
    <w:rsid w:val="00646AE5"/>
    <w:rsid w:val="0066417E"/>
    <w:rsid w:val="007C0EBB"/>
    <w:rsid w:val="008A36D5"/>
    <w:rsid w:val="008F22B3"/>
    <w:rsid w:val="009E1FDD"/>
    <w:rsid w:val="00B0321E"/>
    <w:rsid w:val="00B804A0"/>
    <w:rsid w:val="00BC234A"/>
    <w:rsid w:val="00C44C96"/>
    <w:rsid w:val="00C97DC2"/>
    <w:rsid w:val="00D22F2C"/>
    <w:rsid w:val="00F136AC"/>
    <w:rsid w:val="00F3139B"/>
    <w:rsid w:val="00F53219"/>
    <w:rsid w:val="00FC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234A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C234A"/>
    <w:rPr>
      <w:rFonts w:cstheme="minorBidi" w:hAnsiTheme="minorHAnsi" w:asciiTheme="minorHAnsi"/>
      <w:sz w:val="22"/>
      <w:szCs w:val="22"/>
    </w:rPr>
  </w:style>
  <w:style w:styleId="Odlomakpopisa" w:type="paragraph">
    <w:name w:val="List Paragraph"/>
    <w:basedOn w:val="Normal"/>
    <w:uiPriority w:val="34"/>
    <w:qFormat/>
    <w:rsid w:val="00BC234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C23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23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43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430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430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430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430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234A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C234A"/>
    <w:rPr>
      <w:rFonts w:asciiTheme="minorHAnsi" w:cstheme="minorBidi" w:hAnsiTheme="minorHAnsi"/>
      <w:sz w:val="22"/>
      <w:szCs w:val="22"/>
    </w:rPr>
  </w:style>
  <w:style w:styleId="Odlomakpopisa" w:type="paragraph">
    <w:name w:val="List Paragraph"/>
    <w:basedOn w:val="Normal"/>
    <w:uiPriority w:val="34"/>
    <w:qFormat/>
    <w:rsid w:val="00BC234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C23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23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43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430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430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430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430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39664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listopada 2014.</izvorni_sadrzaj>
    <derivirana_varijabla naziv="DomainObject.Predmet.DatumOsnivanja_1">22.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Priložen spis Općinskog suda u Splitu br. Ovr-7616/15</izvorni_sadrzaj>
    <derivirana_varijabla naziv="DomainObject.Predmet.Opis_1">Priložen spis Općinskog suda u Splitu br. Ovr-7616/15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St-159/2014</izvorni_sadrzaj>
    <derivirana_varijabla naziv="DomainObject.Predmet.OznakaBroj_1">St-159/2014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dodjeljen  novi broj po uputi suca Joze Ćalete na poleđini stranice spisa 251,</izvorni_sadrzaj>
    <derivirana_varijabla naziv="DomainObject.Predmet.PrimjedbaSuca_1">Spisu dodjeljen  novi broj po uputi suca Joze Ćalete na poleđini stranice spisa 251,</derivirana_varijabla>
  </DomainObject.Predmet.PrimjedbaSuca>
  <DomainObject.Predmet.ProtustrankaFormated>
    <izvorni_sadrzaj>  ATRIUM SPALATUM, društvo s ograničenom odgovornošću za graditeljstvo i usluge u stečaju zastupanog po punomoćniku Ines Jurišin</izvorni_sadrzaj>
    <derivirana_varijabla naziv="DomainObject.Predmet.ProtustrankaFormated_1">  ATRIUM SPALATUM, društvo s ograničenom odgovornošću za graditeljstvo i usluge u stečaju zastupanog po punomoćniku Ines Jurišin</derivirana_varijabla>
  </DomainObject.Predmet.ProtustrankaFormated>
  <DomainObject.Predmet.ProtustrankaFormatedOIB>
    <izvorni_sadrzaj>  ATRIUM SPALATUM, društvo s ograničenom odgovornošću za graditeljstvo i usluge u stečaju, OIB 75237018400 zastupanog po punomoćniku Ines Jurišin</izvorni_sadrzaj>
    <derivirana_varijabla naziv="DomainObject.Predmet.ProtustrankaFormatedOIB_1">  ATRIUM SPALATUM, društvo s ograničenom odgovornošću za graditeljstvo i usluge u stečaju, OIB 75237018400 zastupanog po punomoćniku Ines Jurišin</derivirana_varijabla>
  </DomainObject.Predmet.ProtustrankaFormatedOIB>
  <DomainObject.Predmet.ProtustrankaFormatedWithAdress>
    <izvorni_sadrzaj> ATRIUM SPALATUM, društvo s ograničenom odgovornošću za graditeljstvo i usluge u stečaju, Poljička cesta 20 B, 21000 Split zastupanog po punomoćniku Ines Jurišin</izvorni_sadrzaj>
    <derivirana_varijabla naziv="DomainObject.Predmet.ProtustrankaFormatedWithAdress_1"> ATRIUM SPALATUM, društvo s ograničenom odgovornošću za graditeljstvo i usluge u stečaju, Poljička cesta 20 B, 21000 Split zastupanog po punomoćniku Ines Jurišin</derivirana_varijabla>
  </DomainObject.Predmet.ProtustrankaFormatedWithAdress>
  <DomainObject.Predmet.ProtustrankaFormatedWithAdressOIB>
    <izvorni_sadrzaj> ATRIUM SPALATUM, društvo s ograničenom odgovornošću za graditeljstvo i usluge u stečaju, OIB 75237018400, Poljička cesta 20 B, 21000 Split zastupanog po punomoćniku Ines Jurišin</izvorni_sadrzaj>
    <derivirana_varijabla naziv="DomainObject.Predmet.ProtustrankaFormatedWithAdressOIB_1"> ATRIUM SPALATUM, društvo s ograničenom odgovornošću za graditeljstvo i usluge u stečaju, OIB 75237018400, Poljička cesta 20 B, 21000 Split zastupanog po punomoćniku Ines Jurišin</derivirana_varijabla>
  </DomainObject.Predmet.ProtustrankaFormatedWithAdressOIB>
  <DomainObject.Predmet.ProtustrankaWithAdress>
    <izvorni_sadrzaj>ATRIUM SPALATUM, društvo s ograničenom odgovornošću za graditeljstvo i usluge u stečaju Poljička cesta 20 B, 21000 Split</izvorni_sadrzaj>
    <derivirana_varijabla naziv="DomainObject.Predmet.ProtustrankaWithAdress_1">ATRIUM SPALATUM, društvo s ograničenom odgovornošću za graditeljstvo i usluge u stečaju Poljička cesta 20 B, 21000 Split</derivirana_varijabla>
  </DomainObject.Predmet.ProtustrankaWithAdress>
  <DomainObject.Predmet.ProtustrankaWithAdressOIB>
    <izvorni_sadrzaj>ATRIUM SPALATUM, društvo s ograničenom odgovornošću za graditeljstvo i usluge u stečaju, OIB 75237018400, Poljička cesta 20 B, 21000 Split</izvorni_sadrzaj>
    <derivirana_varijabla naziv="DomainObject.Predmet.ProtustrankaWithAdressOIB_1">ATRIUM SPALATUM, društvo s ograničenom odgovornošću za graditeljstvo i usluge u stečaju, OIB 75237018400, Poljička cesta 20 B, 21000 Split</derivirana_varijabla>
  </DomainObject.Predmet.ProtustrankaWithAdressOIB>
  <DomainObject.Predmet.ProtustrankaNazivFormated>
    <izvorni_sadrzaj>ATRIUM SPALATUM, društvo s ograničenom odgovornošću za graditeljstvo i usluge u stečaju</izvorni_sadrzaj>
    <derivirana_varijabla naziv="DomainObject.Predmet.ProtustrankaNazivFormated_1">ATRIUM SPALATUM, društvo s ograničenom odgovornošću za graditeljstvo i usluge u stečaju</derivirana_varijabla>
  </DomainObject.Predmet.ProtustrankaNazivFormated>
  <DomainObject.Predmet.ProtustrankaNazivFormatedOIB>
    <izvorni_sadrzaj>ATRIUM SPALATUM, društvo s ograničenom odgovornošću za graditeljstvo i usluge u stečaju, OIB 75237018400</izvorni_sadrzaj>
    <derivirana_varijabla naziv="DomainObject.Predmet.ProtustrankaNazivFormatedOIB_1">ATRIUM SPALATUM, društvo s ograničenom odgovornošću za graditeljstvo i usluge u stečaju, OIB 75237018400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VICTA d.o.o. za trgovinu, export-import zastupanog po punomoćniku Jere Matić; Trgovači sud u Splitu - Oglasna ploča</izvorni_sadrzaj>
    <derivirana_varijabla naziv="DomainObject.Predmet.StrankaFormated_1">  VICTA d.o.o. za trgovinu, export-import zastupanog po punomoćniku Jere Matić; Trgovači sud u Splitu - Oglasna ploča</derivirana_varijabla>
  </DomainObject.Predmet.StrankaFormated>
  <DomainObject.Predmet.StrankaFormatedOIB>
    <izvorni_sadrzaj>  VICTA d.o.o. za trgovinu, export-import, OIB 63467075102 zastupanog po punomoćniku Jere Matić; Trgovači sud u Splitu - Oglasna ploča</izvorni_sadrzaj>
    <derivirana_varijabla naziv="DomainObject.Predmet.StrankaFormatedOIB_1">  VICTA d.o.o. za trgovinu, export-import, OIB 63467075102 zastupanog po punomoćniku Jere Matić; Trgovači sud u Splitu - Oglasna ploča</derivirana_varijabla>
  </DomainObject.Predmet.StrankaFormatedOIB>
  <DomainObject.Predmet.StrankaFormatedWithAdress>
    <izvorni_sadrzaj> VICTA d.o.o. za trgovinu, export-import, Spinčićeva 2/b, 21000 Split zastupanog po punomoćniku Jere Matić; Trgovači sud u Splitu - Oglasna ploča, Sukojišanska 6, 21000 Split</izvorni_sadrzaj>
    <derivirana_varijabla naziv="DomainObject.Predmet.StrankaFormatedWithAdress_1"> VICTA d.o.o. za trgovinu, export-import, Spinčićeva 2/b, 21000 Split zastupanog po punomoćniku Jere Matić; Trgovači sud u Splitu - Oglasna ploča, Sukojišanska 6, 21000 Split</derivirana_varijabla>
  </DomainObject.Predmet.StrankaFormatedWithAdress>
  <DomainObject.Predmet.StrankaFormatedWithAdressOIB>
    <izvorni_sadrzaj> VICTA d.o.o. za trgovinu, export-import, OIB 63467075102, Spinčićeva 2/b, 21000 Split zastupanog po punomoćniku Jere Matić; Trgovači sud u Splitu - Oglasna ploča, Sukojišanska 6, 21000 Split</izvorni_sadrzaj>
    <derivirana_varijabla naziv="DomainObject.Predmet.StrankaFormatedWithAdressOIB_1"> VICTA d.o.o. za trgovinu, export-import, OIB 63467075102, Spinčićeva 2/b, 21000 Split zastupanog po punomoćniku Jere Matić; Trgovači sud u Splitu - Oglasna ploča, Sukojišanska 6, 21000 Split</derivirana_varijabla>
  </DomainObject.Predmet.StrankaFormatedWithAdressOIB>
  <DomainObject.Predmet.StrankaWithAdress>
    <izvorni_sadrzaj>VICTA d.o.o. za trgovinu, export-import Spinčićeva 2/b,21000 Split,Trgovači sud u Splitu - Oglasna ploča Sukojišanska 6,21000 Split</izvorni_sadrzaj>
    <derivirana_varijabla naziv="DomainObject.Predmet.StrankaWithAdress_1">VICTA d.o.o. za trgovinu, export-import Spinčićeva 2/b,21000 Split,Trgovači sud u Splitu - Oglasna ploča Sukojišanska 6,21000 Split</derivirana_varijabla>
  </DomainObject.Predmet.StrankaWithAdress>
  <DomainObject.Predmet.StrankaWithAdressOIB>
    <izvorni_sadrzaj>VICTA d.o.o. za trgovinu, export-import, OIB 63467075102, Spinčićeva 2/b,21000 Split,Trgovači sud u Splitu - Oglasna ploča, Sukojišanska 6,21000 Split</izvorni_sadrzaj>
    <derivirana_varijabla naziv="DomainObject.Predmet.StrankaWithAdressOIB_1">VICTA d.o.o. za trgovinu, export-import, OIB 63467075102, Spinčićeva 2/b,21000 Split,Trgovači sud u Splitu - Oglasna ploča, Sukojišanska 6,21000 Split</derivirana_varijabla>
  </DomainObject.Predmet.StrankaWithAdressOIB>
  <DomainObject.Predmet.StrankaNazivFormated>
    <izvorni_sadrzaj>VICTA d.o.o. za trgovinu, export-import,Trgovači sud u Splitu - Oglasna ploča</izvorni_sadrzaj>
    <derivirana_varijabla naziv="DomainObject.Predmet.StrankaNazivFormated_1">VICTA d.o.o. za trgovinu, export-import,Trgovači sud u Splitu - Oglasna ploča</derivirana_varijabla>
  </DomainObject.Predmet.StrankaNazivFormated>
  <DomainObject.Predmet.StrankaNazivFormatedOIB>
    <izvorni_sadrzaj>VICTA d.o.o. za trgovinu, export-import, OIB 63467075102,Trgovači sud u Splitu - Oglasna ploča</izvorni_sadrzaj>
    <derivirana_varijabla naziv="DomainObject.Predmet.StrankaNazivFormatedOIB_1">VICTA d.o.o. za trgovinu, export-import, OIB 63467075102,Trgovači sud u Splitu - Oglasna ploča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VICTA d.o.o. za trgovinu, export-import zastupanog po punomoćniku Jere Matić</item>
      <item>Trgovači sud u Splitu - Oglasna ploča</item>
    </izvorni_sadrzaj>
    <derivirana_varijabla naziv="DomainObject.Predmet.StrankaListFormated_1">
      <item>VICTA d.o.o. za trgovinu, export-import zastupanog po punomoćniku Jere Matić</item>
      <item>Trgovači sud u Splitu - Oglasna ploča</item>
    </derivirana_varijabla>
  </DomainObject.Predmet.StrankaListFormated>
  <DomainObject.Predmet.StrankaListFormatedOIB>
    <izvorni_sadrzaj>
      <item>VICTA d.o.o. za trgovinu, export-import, OIB 63467075102 zastupanog po punomoćniku Jere Matić</item>
      <item>Trgovači sud u Splitu - Oglasna ploča</item>
    </izvorni_sadrzaj>
    <derivirana_varijabla naziv="DomainObject.Predmet.StrankaListFormatedOIB_1">
      <item>VICTA d.o.o. za trgovinu, export-import, OIB 63467075102 zastupanog po punomoćniku Jere Matić</item>
      <item>Trgovači sud u Splitu - Oglasna ploča</item>
    </derivirana_varijabla>
  </DomainObject.Predmet.StrankaListFormatedOIB>
  <DomainObject.Predmet.StrankaListFormatedWithAdress>
    <izvorni_sadrzaj>
      <item>VICTA d.o.o. za trgovinu, export-import, Spinčićeva 2/b, 21000 Split zastupanog po punomoćniku Jere Matić</item>
      <item>Trgovači sud u Splitu - Oglasna ploča, Sukojišanska 6, 21000 Split</item>
    </izvorni_sadrzaj>
    <derivirana_varijabla naziv="DomainObject.Predmet.StrankaListFormatedWithAdress_1">
      <item>VICTA d.o.o. za trgovinu, export-import, Spinčićeva 2/b, 21000 Split zastupanog po punomoćniku Jere Matić</item>
      <item>Trgovači sud u Splitu - Oglasna ploča, Sukojišanska 6, 21000 Split</item>
    </derivirana_varijabla>
  </DomainObject.Predmet.StrankaListFormatedWithAdress>
  <DomainObject.Predmet.StrankaListFormatedWithAdressOIB>
    <izvorni_sadrzaj>
      <item>VICTA d.o.o. za trgovinu, export-import, OIB 63467075102, Spinčićeva 2/b, 21000 Split zastupanog po punomoćniku Jere Matić</item>
      <item>Trgovači sud u Splitu - Oglasna ploča, Sukojišanska 6, 21000 Split</item>
    </izvorni_sadrzaj>
    <derivirana_varijabla naziv="DomainObject.Predmet.StrankaListFormatedWithAdressOIB_1">
      <item>VICTA d.o.o. za trgovinu, export-import, OIB 63467075102, Spinčićeva 2/b, 21000 Split zastupanog po punomoćniku Jere Matić</item>
      <item>Trgovači sud u Splitu - Oglasna ploča, Sukojišanska 6, 21000 Split</item>
    </derivirana_varijabla>
  </DomainObject.Predmet.StrankaListFormatedWithAdressOIB>
  <DomainObject.Predmet.StrankaListNazivFormated>
    <izvorni_sadrzaj>
      <item>VICTA d.o.o. za trgovinu, export-import</item>
      <item>Trgovači sud u Splitu - Oglasna ploča</item>
    </izvorni_sadrzaj>
    <derivirana_varijabla naziv="DomainObject.Predmet.StrankaListNazivFormated_1">
      <item>VICTA d.o.o. za trgovinu, export-import</item>
      <item>Trgovači sud u Splitu - Oglasna ploča</item>
    </derivirana_varijabla>
  </DomainObject.Predmet.StrankaListNazivFormated>
  <DomainObject.Predmet.StrankaListNazivFormatedOIB>
    <izvorni_sadrzaj>
      <item>VICTA d.o.o. za trgovinu, export-import, OIB 63467075102</item>
      <item>Trgovači sud u Splitu - Oglasna ploča</item>
    </izvorni_sadrzaj>
    <derivirana_varijabla naziv="DomainObject.Predmet.StrankaListNazivFormatedOIB_1">
      <item>VICTA d.o.o. za trgovinu, export-import, OIB 63467075102</item>
      <item>Trgovači sud u Splitu - Oglasna ploča</item>
    </derivirana_varijabla>
  </DomainObject.Predmet.StrankaListNazivFormatedOIB>
  <DomainObject.Predmet.ProtuStrankaListFormated>
    <izvorni_sadrzaj>
      <item>ATRIUM SPALATUM, društvo s ograničenom odgovornošću za graditeljstvo i usluge u stečaju zastupanog po punomoćniku Ines Jurišin</item>
    </izvorni_sadrzaj>
    <derivirana_varijabla naziv="DomainObject.Predmet.ProtuStrankaListFormated_1">
      <item>ATRIUM SPALATUM, društvo s ograničenom odgovornošću za graditeljstvo i usluge u stečaju zastupanog po punomoćniku Ines Jurišin</item>
    </derivirana_varijabla>
  </DomainObject.Predmet.ProtuStrankaListFormated>
  <DomainObject.Predmet.ProtuStrankaListFormatedOIB>
    <izvorni_sadrzaj>
      <item>ATRIUM SPALATUM, društvo s ograničenom odgovornošću za graditeljstvo i usluge u stečaju, OIB 75237018400 zastupanog po punomoćniku Ines Jurišin</item>
    </izvorni_sadrzaj>
    <derivirana_varijabla naziv="DomainObject.Predmet.ProtuStrankaListFormatedOIB_1">
      <item>ATRIUM SPALATUM, društvo s ograničenom odgovornošću za graditeljstvo i usluge u stečaju, OIB 75237018400 zastupanog po punomoćniku Ines Jurišin</item>
    </derivirana_varijabla>
  </DomainObject.Predmet.ProtuStrankaListFormatedOIB>
  <DomainObject.Predmet.ProtuStrankaListFormatedWithAdress>
    <izvorni_sadrzaj>
      <item>ATRIUM SPALATUM, društvo s ograničenom odgovornošću za graditeljstvo i usluge u stečaju, Poljička cesta 20 B, 21000 Split zastupanog po punomoćniku Ines Jurišin</item>
    </izvorni_sadrzaj>
    <derivirana_varijabla naziv="DomainObject.Predmet.ProtuStrankaListFormatedWithAdress_1">
      <item>ATRIUM SPALATUM, društvo s ograničenom odgovornošću za graditeljstvo i usluge u stečaju, Poljička cesta 20 B, 21000 Split zastupanog po punomoćniku Ines Jurišin</item>
    </derivirana_varijabla>
  </DomainObject.Predmet.ProtuStrankaListFormatedWithAdress>
  <DomainObject.Predmet.ProtuStrankaListFormatedWithAdressOIB>
    <izvorni_sadrzaj>
      <item>ATRIUM SPALATUM, društvo s ograničenom odgovornošću za graditeljstvo i usluge u stečaju, OIB 75237018400, Poljička cesta 20 B, 21000 Split zastupanog po punomoćniku Ines Jurišin</item>
    </izvorni_sadrzaj>
    <derivirana_varijabla naziv="DomainObject.Predmet.ProtuStrankaListFormatedWithAdressOIB_1">
      <item>ATRIUM SPALATUM, društvo s ograničenom odgovornošću za graditeljstvo i usluge u stečaju, OIB 75237018400, Poljička cesta 20 B, 21000 Split zastupanog po punomoćniku Ines Jurišin</item>
    </derivirana_varijabla>
  </DomainObject.Predmet.ProtuStrankaListFormatedWithAdressOIB>
  <DomainObject.Predmet.ProtuStrankaListNazivFormated>
    <izvorni_sadrzaj>
      <item>ATRIUM SPALATUM, društvo s ograničenom odgovornošću za graditeljstvo i usluge u stečaju</item>
    </izvorni_sadrzaj>
    <derivirana_varijabla naziv="DomainObject.Predmet.ProtuStrankaListNazivFormated_1">
      <item>ATRIUM SPALATUM, društvo s ograničenom odgovornošću za graditeljstvo i usluge u stečaju</item>
    </derivirana_varijabla>
  </DomainObject.Predmet.ProtuStrankaListNazivFormated>
  <DomainObject.Predmet.ProtuStrankaListNazivFormatedOIB>
    <izvorni_sadrzaj>
      <item>ATRIUM SPALATUM, društvo s ograničenom odgovornošću za graditeljstvo i usluge u stečaju, OIB 75237018400</item>
    </izvorni_sadrzaj>
    <derivirana_varijabla naziv="DomainObject.Predmet.ProtuStrankaListNazivFormatedOIB_1">
      <item>ATRIUM SPALATUM, društvo s ograničenom odgovornošću za graditeljstvo i usluge u stečaju, OIB 75237018400</item>
    </derivirana_varijabla>
  </DomainObject.Predmet.ProtuStrankaListNazivFormatedOIB>
  <DomainObject.Predmet.OstaliListFormated>
    <izvorni_sadrzaj>
      <item>Visoki trgovački sud Republike Hrvatske</item>
      <item>Jere Matić punomoćnik sudionika u postupku VICTA d.o.o. za trgovinu, export-import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 punomoćnik sudionika u postupku ATRIUM SPALATUM, društvo s ograničenom odgovornošću za graditeljstvo i usluge u stečaju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</izvorni_sadrzaj>
    <derivirana_varijabla naziv="DomainObject.Predmet.OstaliListFormated_1">
      <item>Visoki trgovački sud Republike Hrvatske</item>
      <item>Jere Matić punomoćnik sudionika u postupku VICTA d.o.o. za trgovinu, export-import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 punomoćnik sudionika u postupku ATRIUM SPALATUM, društvo s ograničenom odgovornošću za graditeljstvo i usluge u stečaju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</derivirana_varijabla>
  </DomainObject.Predmet.OstaliListFormated>
  <DomainObject.Predmet.OstaliListFormatedOIB>
    <izvorni_sadrzaj>
      <item>Visoki trgovački sud Republike Hrvatske, OIB 97349366519</item>
      <item>Jere Matić punomoćnik sudionika u postupku VICTA d.o.o. za trgovinu, export-import</item>
      <item>Trgovački sud Split Registarski odjel, OIB 30842297926</item>
      <item>Ivo Staničić</item>
      <item>HYPO ALPE-ADRIA-BANK dioničko društvo, OIB 14036333877</item>
      <item>Zoran Zović, OIB 19457167274</item>
      <item>Financijska agencija, OIB 85821130368</item>
      <item>Trgovački sud Split - Stečajna pisarnica, OIB 30842297926</item>
      <item>Ivan Kukić, OIB 08291364380</item>
      <item>Narodne novine d.d.</item>
      <item>Meri Šitić, OIB 61723426098</item>
      <item>Financijska agencija Split, OIB 85821130368</item>
      <item>Trgovački sud u Splitu - E-oglasna ploča</item>
      <item>Županijsko državno odvjetništvo u Splitu, OIB 70793241859</item>
      <item>Porezna uprava Split</item>
      <item>Trgovački sud u Splitu - Ovršna pisarnica</item>
      <item>Trgovački sud u Splitu - Ured predsjednika suda</item>
      <item>Općinski sud u Splitu - ZK odjel</item>
      <item>Ines Jurišin, OIB 32605583421 punomoćnik sudionika u postupku ATRIUM SPALATUM, društvo s ograničenom odgovornošću za graditeljstvo i usluge u stečaju</item>
      <item>Ordinacije dentalne medicine Branka Radić, OIB 77301309074</item>
      <item>Helena Krešić Jurić</item>
      <item>MONTER PROJEKT, društvo s ograničenom odgovornošću za inženjering poslove u građevinarstvu "u stečaju", OIB 02734084556</item>
      <item>Ivica Babić, OIB 76688891305</item>
      <item>Mario Skejić</item>
      <item>TEA PHARIA, društvo s ograničenom odgovornošću za trgovinu i usluge, OIB 99294824555</item>
      <item>Marijo Granić</item>
      <item>Rezika Turuk, OIB 43092639925</item>
      <item>Stanko Turuk, OIB 31856616835</item>
      <item>DELTRON d.o.o. za trgovinu i usluge, OIB 36118056137</item>
      <item>Mijo Jeličić, OIB 71855290129</item>
      <item>Dujo Đonlić, OIB 88702933072</item>
      <item>Mirna Veža</item>
      <item>ŠPRAJC THD d. o. o. za projektiranje, građenje i opremanje objekata, OIB 79814433904</item>
      <item>Odvjetničko društvo FARČIĆ &amp; ŠARUŠIĆ, OIB 36509206457</item>
      <item>Jasna Matičević, OIB 49285627118</item>
      <item>Dejan Trninić, OIB 36121538833</item>
      <item>BERICA, d.o.o. za proizvodnju i transport građevinskog materijala, OIB 17971252479</item>
      <item>GLOBAL RELAX NEKRETNINE d.o.o. za promet nekretninama, OIB 01037156871</item>
      <item>Hrvoje Kuprešak</item>
      <item>OD Ivan Močić i Boris Bulj</item>
      <item>Ivana Milardović, OIB 78390018054</item>
      <item>Tatjana Marković</item>
      <item>Vinko Milardović, OIB 19033636946</item>
      <item>H-ABDUCO društvo s ograničenom odgovornošću za usluge, OIB 13667298928</item>
      <item>Gordana Vidmar, OIB 76997357927</item>
      <item>Meri Prar, OIB 06694147872</item>
      <item>Tomislav Baus, OIB 35552868009</item>
    </izvorni_sadrzaj>
    <derivirana_varijabla naziv="DomainObject.Predmet.OstaliListFormatedOIB_1">
      <item>Visoki trgovački sud Republike Hrvatske, OIB 97349366519</item>
      <item>Jere Matić punomoćnik sudionika u postupku VICTA d.o.o. za trgovinu, export-import</item>
      <item>Trgovački sud Split Registarski odjel, OIB 30842297926</item>
      <item>Ivo Staničić</item>
      <item>HYPO ALPE-ADRIA-BANK dioničko društvo, OIB 14036333877</item>
      <item>Zoran Zović, OIB 19457167274</item>
      <item>Financijska agencija, OIB 85821130368</item>
      <item>Trgovački sud Split - Stečajna pisarnica, OIB 30842297926</item>
      <item>Ivan Kukić, OIB 08291364380</item>
      <item>Narodne novine d.d.</item>
      <item>Meri Šitić, OIB 61723426098</item>
      <item>Financijska agencija Split, OIB 85821130368</item>
      <item>Trgovački sud u Splitu - E-oglasna ploča</item>
      <item>Županijsko državno odvjetništvo u Splitu, OIB 70793241859</item>
      <item>Porezna uprava Split</item>
      <item>Trgovački sud u Splitu - Ovršna pisarnica</item>
      <item>Trgovački sud u Splitu - Ured predsjednika suda</item>
      <item>Općinski sud u Splitu - ZK odjel</item>
      <item>Ines Jurišin, OIB 32605583421 punomoćnik sudionika u postupku ATRIUM SPALATUM, društvo s ograničenom odgovornošću za graditeljstvo i usluge u stečaju</item>
      <item>Ordinacije dentalne medicine Branka Radić, OIB 77301309074</item>
      <item>Helena Krešić Jurić</item>
      <item>MONTER PROJEKT, društvo s ograničenom odgovornošću za inženjering poslove u građevinarstvu "u stečaju", OIB 02734084556</item>
      <item>Ivica Babić, OIB 76688891305</item>
      <item>Mario Skejić</item>
      <item>TEA PHARIA, društvo s ograničenom odgovornošću za trgovinu i usluge, OIB 99294824555</item>
      <item>Marijo Granić</item>
      <item>Rezika Turuk, OIB 43092639925</item>
      <item>Stanko Turuk, OIB 31856616835</item>
      <item>DELTRON d.o.o. za trgovinu i usluge, OIB 36118056137</item>
      <item>Mijo Jeličić, OIB 71855290129</item>
      <item>Dujo Đonlić, OIB 88702933072</item>
      <item>Mirna Veža</item>
      <item>ŠPRAJC THD d. o. o. za projektiranje, građenje i opremanje objekata, OIB 79814433904</item>
      <item>Odvjetničko društvo FARČIĆ &amp; ŠARUŠIĆ, OIB 36509206457</item>
      <item>Jasna Matičević, OIB 49285627118</item>
      <item>Dejan Trninić, OIB 36121538833</item>
      <item>BERICA, d.o.o. za proizvodnju i transport građevinskog materijala, OIB 17971252479</item>
      <item>GLOBAL RELAX NEKRETNINE d.o.o. za promet nekretninama, OIB 01037156871</item>
      <item>Hrvoje Kuprešak</item>
      <item>OD Ivan Močić i Boris Bulj</item>
      <item>Ivana Milardović, OIB 78390018054</item>
      <item>Tatjana Marković</item>
      <item>Vinko Milardović, OIB 19033636946</item>
      <item>H-ABDUCO društvo s ograničenom odgovornošću za usluge, OIB 13667298928</item>
      <item>Gordana Vidmar, OIB 76997357927</item>
      <item>Meri Prar, OIB 06694147872</item>
      <item>Tomislav Baus, OIB 35552868009</item>
    </derivirana_varijabla>
  </DomainObject.Predmet.OstaliListFormatedOIB>
  <DomainObject.Predmet.OstaliListFormatedWithAdress>
    <izvorni_sadrzaj>
      <item>Visoki trgovački sud Republike Hrvatske,  Berislavićeva 11, 10000 Zagreb</item>
      <item>Jere Matić, Gundulićeva 20, 21000 Split punomoćnik sudionika u postupku VICTA d.o.o. za trgovinu, export-import</item>
      <item>Trgovački sud Split Registarski odjel, Sukoišanska 6, 21000 Split</item>
      <item>Ivo Staničić, I. Gundulića 26 A, 21000 Split</item>
      <item>HYPO ALPE-ADRIA-BANK dioničko društvo, Slavonska avenija 6, 10000 Zagreb</item>
      <item>Zoran Zović, Gundulićeva 20, 21000 Split</item>
      <item>Financijska agencija, Ulica grada Vukovara 70, 10000 Zagreb</item>
      <item>Trgovački sud Split - Stečajna pisarnica, Sukoišanska 6, 21000 Split</item>
      <item>Ivan Kukić, Put Meja 3, 21000 Split</item>
      <item>Narodne novine d.d., Savski gaj, XIII. put 6, 10000 Zagreb</item>
      <item>Meri Šitić, Šime Ljubića 7, 21000 Split</item>
      <item>Financijska agencija Split, Mažuranićevo šetalište 24B, 21000 Split</item>
      <item>Trgovački sud u Splitu - E-oglasna ploča, Sukoišanska 6, 21000 Split</item>
      <item>Županijsko državno odvjetništvo u Splitu, Gundulićeva 29A, 21000 Split</item>
      <item>Porezna uprava Split, Trg Franje Tuđmana 4,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Ines Jurišin, Gundulićeva 26 A, 21000 Split punomoćnik sudionika u postupku ATRIUM SPALATUM, društvo s ograničenom odgovornošću za graditeljstvo i usluge u stečaju</item>
      <item>Ordinacije dentalne medicine Branka Radić, Križanićeva 21, 21000 Split</item>
      <item>Helena Krešić Jurić, Zoranićeva 1/I, 21000 Split</item>
      <item>MONTER PROJEKT, društvo s ograničenom odgovornošću za inženjering poslove u građevinarstvu "u stečaju", Poljička Cesta 39, 21000 Split</item>
      <item>Ivica Babić, Poljička Cesta 20a, 21000 Split</item>
      <item>Mario Skejić, Starčevićeva 13, 21000 Split</item>
      <item>TEA PHARIA, društvo s ograničenom odgovornošću za trgovinu i usluge, 114.Brigade 10, 21000 Split</item>
      <item>Marijo Granić, Starčevićeva 13, 21000 Split</item>
      <item>Rezika Turuk, Jurja Dragišića 44, 10000 Zagreb</item>
      <item>Stanko Turuk, Jurja Dragišića 44, 10000 Zagreb</item>
      <item>DELTRON d.o.o. za trgovinu i usluge, Vukovarska 148, 21000 Split</item>
      <item>Mijo Jeličić, Kliška 29., 21000 Split</item>
      <item>Dujo Đonlić, Voštane 81, 21240 Voštane</item>
      <item>Mirna Veža, Tršćanska 41, 21000 Split</item>
      <item>ŠPRAJC THD d. o. o. za projektiranje, građenje i opremanje objekata, Sjeverna vezna cesta br. 13, 35000 Slavonski Brod</item>
      <item>Odvjetničko društvo FARČIĆ &amp; ŠARUŠIĆ, Baštijanova 2A, 10000 Zagreb</item>
      <item>Jasna Matičević, Horvaćanska 168, 10000 Zagreb</item>
      <item>Dejan Trninić, Listopadska 5, 10000 Zagreb</item>
      <item>BERICA, d.o.o. za proizvodnju i transport građevinskog materijala, Industrijska 24, 21400 Nerežišća</item>
      <item>GLOBAL RELAX NEKRETNINE d.o.o. za promet nekretninama, Riva 4, 52100 Pula</item>
      <item>Hrvoje Kuprešak, Meštrovićeg trg 2, 10000 Zagreb</item>
      <item>OD Ivan Močić i Boris Bulj, Hrvatske mornarice 1F, 21000 Split</item>
      <item>Ivana Milardović</item>
      <item>Tatjana Marković</item>
      <item>Vinko Milardović, Poljička Cesta 20 A, 21000 Split</item>
      <item>H-ABDUCO društvo s ograničenom odgovornošću za usluge, Slavonska avenija 6A, 10000 Zagreb</item>
      <item>Gordana Vidmar, Medulićeva 24, 10000 Zagreb</item>
      <item>Meri Prar, Gotovčeva 3, 21000 Split</item>
      <item>Tomislav Baus, Biogradska 6, 21000 Split</item>
    </izvorni_sadrzaj>
    <derivirana_varijabla naziv="DomainObject.Predmet.OstaliListFormatedWithAdress_1">
      <item>Visoki trgovački sud Republike Hrvatske,  Berislavićeva 11, 10000 Zagreb</item>
      <item>Jere Matić, Gundulićeva 20, 21000 Split punomoćnik sudionika u postupku VICTA d.o.o. za trgovinu, export-import</item>
      <item>Trgovački sud Split Registarski odjel, Sukoišanska 6, 21000 Split</item>
      <item>Ivo Staničić, I. Gundulića 26 A, 21000 Split</item>
      <item>HYPO ALPE-ADRIA-BANK dioničko društvo, Slavonska avenija 6, 10000 Zagreb</item>
      <item>Zoran Zović, Gundulićeva 20, 21000 Split</item>
      <item>Financijska agencija, Ulica grada Vukovara 70, 10000 Zagreb</item>
      <item>Trgovački sud Split - Stečajna pisarnica, Sukoišanska 6, 21000 Split</item>
      <item>Ivan Kukić, Put Meja 3, 21000 Split</item>
      <item>Narodne novine d.d., Savski gaj, XIII. put 6, 10000 Zagreb</item>
      <item>Meri Šitić, Šime Ljubića 7, 21000 Split</item>
      <item>Financijska agencija Split, Mažuranićevo šetalište 24B, 21000 Split</item>
      <item>Trgovački sud u Splitu - E-oglasna ploča, Sukoišanska 6, 21000 Split</item>
      <item>Županijsko državno odvjetništvo u Splitu, Gundulićeva 29A, 21000 Split</item>
      <item>Porezna uprava Split, Trg Franje Tuđmana 4,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Ines Jurišin, Gundulićeva 26 A, 21000 Split punomoćnik sudionika u postupku ATRIUM SPALATUM, društvo s ograničenom odgovornošću za graditeljstvo i usluge u stečaju</item>
      <item>Ordinacije dentalne medicine Branka Radić, Križanićeva 21, 21000 Split</item>
      <item>Helena Krešić Jurić, Zoranićeva 1/I, 21000 Split</item>
      <item>MONTER PROJEKT, društvo s ograničenom odgovornošću za inženjering poslove u građevinarstvu "u stečaju", Poljička Cesta 39, 21000 Split</item>
      <item>Ivica Babić, Poljička Cesta 20a, 21000 Split</item>
      <item>Mario Skejić, Starčevićeva 13, 21000 Split</item>
      <item>TEA PHARIA, društvo s ograničenom odgovornošću za trgovinu i usluge, 114.Brigade 10, 21000 Split</item>
      <item>Marijo Granić, Starčevićeva 13, 21000 Split</item>
      <item>Rezika Turuk, Jurja Dragišića 44, 10000 Zagreb</item>
      <item>Stanko Turuk, Jurja Dragišića 44, 10000 Zagreb</item>
      <item>DELTRON d.o.o. za trgovinu i usluge, Vukovarska 148, 21000 Split</item>
      <item>Mijo Jeličić, Kliška 29., 21000 Split</item>
      <item>Dujo Đonlić, Voštane 81, 21240 Voštane</item>
      <item>Mirna Veža, Tršćanska 41, 21000 Split</item>
      <item>ŠPRAJC THD d. o. o. za projektiranje, građenje i opremanje objekata, Sjeverna vezna cesta br. 13, 35000 Slavonski Brod</item>
      <item>Odvjetničko društvo FARČIĆ &amp; ŠARUŠIĆ, Baštijanova 2A, 10000 Zagreb</item>
      <item>Jasna Matičević, Horvaćanska 168, 10000 Zagreb</item>
      <item>Dejan Trninić, Listopadska 5, 10000 Zagreb</item>
      <item>BERICA, d.o.o. za proizvodnju i transport građevinskog materijala, Industrijska 24, 21400 Nerežišća</item>
      <item>GLOBAL RELAX NEKRETNINE d.o.o. za promet nekretninama, Riva 4, 52100 Pula</item>
      <item>Hrvoje Kuprešak, Meštrovićeg trg 2, 10000 Zagreb</item>
      <item>OD Ivan Močić i Boris Bulj, Hrvatske mornarice 1F, 21000 Split</item>
      <item>Ivana Milardović</item>
      <item>Tatjana Marković</item>
      <item>Vinko Milardović, Poljička Cesta 20 A, 21000 Split</item>
      <item>H-ABDUCO društvo s ograničenom odgovornošću za usluge, Slavonska avenija 6A, 10000 Zagreb</item>
      <item>Gordana Vidmar, Medulićeva 24, 10000 Zagreb</item>
      <item>Meri Prar, Gotovčeva 3, 21000 Split</item>
      <item>Tomislav Baus, Biogradska 6, 21000 Split</item>
    </derivirana_varijabla>
  </DomainObject.Predmet.OstaliListFormatedWithAdress>
  <DomainObject.Predmet.OstaliListFormatedWithAdressOIB>
    <izvorni_sadrzaj>
      <item>Visoki trgovački sud Republike Hrvatske, OIB 97349366519,  Berislavićeva 11, 10000 Zagreb</item>
      <item>Jere Matić, Gundulićeva 20, 21000 Split punomoćnik sudionika u postupku VICTA d.o.o. za trgovinu, export-import</item>
      <item>Trgovački sud Split Registarski odjel, OIB 30842297926, Sukoišanska 6, 21000 Split</item>
      <item>Ivo Staničić, I. Gundulića 26 A, 21000 Split</item>
      <item>HYPO ALPE-ADRIA-BANK dioničko društvo, OIB 14036333877, Slavonska avenija 6, 10000 Zagreb</item>
      <item>Zoran Zović, OIB 19457167274, Gundulićeva 20, 21000 Split</item>
      <item>Financijska agencija, OIB 85821130368, Ulica grada Vukovara 70, 10000 Zagreb</item>
      <item>Trgovački sud Split - Stečajna pisarnica, OIB 30842297926, Sukoišanska 6, 21000 Split</item>
      <item>Ivan Kukić, OIB 08291364380, Put Meja 3, 21000 Split</item>
      <item>Narodne novine d.d., Savski gaj, XIII. put 6, 10000 Zagreb</item>
      <item>Meri Šitić, OIB 61723426098, Šime Ljubića 7, 21000 Split</item>
      <item>Financijska agencija Split, OIB 85821130368, Mažuranićevo šetalište 24B, 21000 Split</item>
      <item>Trgovački sud u Splitu - E-oglasna ploča, Sukoišanska 6, 21000 Split</item>
      <item>Županijsko državno odvjetništvo u Splitu, OIB 70793241859, Gundulićeva 29A, 21000 Split</item>
      <item>Porezna uprava Split, Trg Franje Tuđmana 4,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Ines Jurišin, OIB 32605583421, Gundulićeva 26 A, 21000 Split punomoćnik sudionika u postupku ATRIUM SPALATUM, društvo s ograničenom odgovornošću za graditeljstvo i usluge u stečaju</item>
      <item>Ordinacije dentalne medicine Branka Radić, OIB 77301309074, Križanićeva 21, 21000 Split</item>
      <item>Helena Krešić Jurić, Zoranićeva 1/I, 21000 Split</item>
      <item>MONTER PROJEKT, društvo s ograničenom odgovornošću za inženjering poslove u građevinarstvu "u stečaju", OIB 02734084556, Poljička Cesta 39, 21000 Split</item>
      <item>Ivica Babić, OIB 76688891305, Poljička Cesta 20a, 21000 Split</item>
      <item>Mario Skejić, Starčevićeva 13, 21000 Split</item>
      <item>TEA PHARIA, društvo s ograničenom odgovornošću za trgovinu i usluge, OIB 99294824555, 114.Brigade 10, 21000 Split</item>
      <item>Marijo Granić, Starčevićeva 13, 21000 Split</item>
      <item>Rezika Turuk, OIB 43092639925, Jurja Dragišića 44, 10000 Zagreb</item>
      <item>Stanko Turuk, OIB 31856616835, Jurja Dragišića 44, 10000 Zagreb</item>
      <item>DELTRON d.o.o. za trgovinu i usluge, OIB 36118056137, Vukovarska 148, 21000 Split</item>
      <item>Mijo Jeličić, OIB 71855290129, Kliška 29., 21000 Split</item>
      <item>Dujo Đonlić, OIB 88702933072, Voštane 81, 21240 Voštane</item>
      <item>Mirna Veža, Tršćanska 41, 21000 Split</item>
      <item>ŠPRAJC THD d. o. o. za projektiranje, građenje i opremanje objekata, OIB 79814433904, Sjeverna vezna cesta br. 13, 35000 Slavonski Brod</item>
      <item>Odvjetničko društvo FARČIĆ &amp; ŠARUŠIĆ, OIB 36509206457, Baštijanova 2A, 10000 Zagreb</item>
      <item>Jasna Matičević, OIB 49285627118, Horvaćanska 168, 10000 Zagreb</item>
      <item>Dejan Trninić, OIB 36121538833, Listopadska 5, 10000 Zagreb</item>
      <item>BERICA, d.o.o. za proizvodnju i transport građevinskog materijala, OIB 17971252479, Industrijska 24, 21400 Nerežišća</item>
      <item>GLOBAL RELAX NEKRETNINE d.o.o. za promet nekretninama, OIB 01037156871, Riva 4, 52100 Pula</item>
      <item>Hrvoje Kuprešak, Meštrovićeg trg 2, 10000 Zagreb</item>
      <item>OD Ivan Močić i Boris Bulj, Hrvatske mornarice 1F, 21000 Split</item>
      <item>Ivana Milardović, OIB 78390018054</item>
      <item>Tatjana Marković</item>
      <item>Vinko Milardović, OIB 19033636946, Poljička Cesta 20 A, 21000 Split</item>
      <item>H-ABDUCO društvo s ograničenom odgovornošću za usluge, OIB 13667298928, Slavonska avenija 6A, 10000 Zagreb</item>
      <item>Gordana Vidmar, OIB 76997357927, Medulićeva 24, 10000 Zagreb</item>
      <item>Meri Prar, OIB 06694147872, Gotovčeva 3, 21000 Split</item>
      <item>Tomislav Baus, OIB 35552868009, Biogradska 6, 21000 Split</item>
    </izvorni_sadrzaj>
    <derivirana_varijabla naziv="DomainObject.Predmet.OstaliListFormatedWithAdressOIB_1">
      <item>Visoki trgovački sud Republike Hrvatske, OIB 97349366519,  Berislavićeva 11, 10000 Zagreb</item>
      <item>Jere Matić, Gundulićeva 20, 21000 Split punomoćnik sudionika u postupku VICTA d.o.o. za trgovinu, export-import</item>
      <item>Trgovački sud Split Registarski odjel, OIB 30842297926, Sukoišanska 6, 21000 Split</item>
      <item>Ivo Staničić, I. Gundulića 26 A, 21000 Split</item>
      <item>HYPO ALPE-ADRIA-BANK dioničko društvo, OIB 14036333877, Slavonska avenija 6, 10000 Zagreb</item>
      <item>Zoran Zović, OIB 19457167274, Gundulićeva 20, 21000 Split</item>
      <item>Financijska agencija, OIB 85821130368, Ulica grada Vukovara 70, 10000 Zagreb</item>
      <item>Trgovački sud Split - Stečajna pisarnica, OIB 30842297926, Sukoišanska 6, 21000 Split</item>
      <item>Ivan Kukić, OIB 08291364380, Put Meja 3, 21000 Split</item>
      <item>Narodne novine d.d., Savski gaj, XIII. put 6, 10000 Zagreb</item>
      <item>Meri Šitić, OIB 61723426098, Šime Ljubića 7, 21000 Split</item>
      <item>Financijska agencija Split, OIB 85821130368, Mažuranićevo šetalište 24B, 21000 Split</item>
      <item>Trgovački sud u Splitu - E-oglasna ploča, Sukoišanska 6, 21000 Split</item>
      <item>Županijsko državno odvjetništvo u Splitu, OIB 70793241859, Gundulićeva 29A, 21000 Split</item>
      <item>Porezna uprava Split, Trg Franje Tuđmana 4,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Ines Jurišin, OIB 32605583421, Gundulićeva 26 A, 21000 Split punomoćnik sudionika u postupku ATRIUM SPALATUM, društvo s ograničenom odgovornošću za graditeljstvo i usluge u stečaju</item>
      <item>Ordinacije dentalne medicine Branka Radić, OIB 77301309074, Križanićeva 21, 21000 Split</item>
      <item>Helena Krešić Jurić, Zoranićeva 1/I, 21000 Split</item>
      <item>MONTER PROJEKT, društvo s ograničenom odgovornošću za inženjering poslove u građevinarstvu "u stečaju", OIB 02734084556, Poljička Cesta 39, 21000 Split</item>
      <item>Ivica Babić, OIB 76688891305, Poljička Cesta 20a, 21000 Split</item>
      <item>Mario Skejić, Starčevićeva 13, 21000 Split</item>
      <item>TEA PHARIA, društvo s ograničenom odgovornošću za trgovinu i usluge, OIB 99294824555, 114.Brigade 10, 21000 Split</item>
      <item>Marijo Granić, Starčevićeva 13, 21000 Split</item>
      <item>Rezika Turuk, OIB 43092639925, Jurja Dragišića 44, 10000 Zagreb</item>
      <item>Stanko Turuk, OIB 31856616835, Jurja Dragišića 44, 10000 Zagreb</item>
      <item>DELTRON d.o.o. za trgovinu i usluge, OIB 36118056137, Vukovarska 148, 21000 Split</item>
      <item>Mijo Jeličić, OIB 71855290129, Kliška 29., 21000 Split</item>
      <item>Dujo Đonlić, OIB 88702933072, Voštane 81, 21240 Voštane</item>
      <item>Mirna Veža, Tršćanska 41, 21000 Split</item>
      <item>ŠPRAJC THD d. o. o. za projektiranje, građenje i opremanje objekata, OIB 79814433904, Sjeverna vezna cesta br. 13, 35000 Slavonski Brod</item>
      <item>Odvjetničko društvo FARČIĆ &amp; ŠARUŠIĆ, OIB 36509206457, Baštijanova 2A, 10000 Zagreb</item>
      <item>Jasna Matičević, OIB 49285627118, Horvaćanska 168, 10000 Zagreb</item>
      <item>Dejan Trninić, OIB 36121538833, Listopadska 5, 10000 Zagreb</item>
      <item>BERICA, d.o.o. za proizvodnju i transport građevinskog materijala, OIB 17971252479, Industrijska 24, 21400 Nerežišća</item>
      <item>GLOBAL RELAX NEKRETNINE d.o.o. za promet nekretninama, OIB 01037156871, Riva 4, 52100 Pula</item>
      <item>Hrvoje Kuprešak, Meštrovićeg trg 2, 10000 Zagreb</item>
      <item>OD Ivan Močić i Boris Bulj, Hrvatske mornarice 1F, 21000 Split</item>
      <item>Ivana Milardović, OIB 78390018054</item>
      <item>Tatjana Marković</item>
      <item>Vinko Milardović, OIB 19033636946, Poljička Cesta 20 A, 21000 Split</item>
      <item>H-ABDUCO društvo s ograničenom odgovornošću za usluge, OIB 13667298928, Slavonska avenija 6A, 10000 Zagreb</item>
      <item>Gordana Vidmar, OIB 76997357927, Medulićeva 24, 10000 Zagreb</item>
      <item>Meri Prar, OIB 06694147872, Gotovčeva 3, 21000 Split</item>
      <item>Tomislav Baus, OIB 35552868009, Biogradska 6, 21000 Split</item>
    </derivirana_varijabla>
  </DomainObject.Predmet.OstaliListFormatedWithAdressOIB>
  <DomainObject.Predmet.OstaliListNazivFormated>
    <izvorni_sadrzaj>
      <item>Visoki trgovački sud Republike Hrvatske</item>
      <item>Jere Matić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</izvorni_sadrzaj>
    <derivirana_varijabla naziv="DomainObject.Predmet.OstaliListNazivFormated_1">
      <item>Visoki trgovački sud Republike Hrvatske</item>
      <item>Jere Matić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</derivirana_varijabla>
  </DomainObject.Predmet.OstaliListNazivFormated>
  <DomainObject.Predmet.OstaliListNazivFormatedOIB>
    <izvorni_sadrzaj>
      <item>Visoki trgovački sud Republike Hrvatske, OIB 97349366519</item>
      <item>Jere Matić</item>
      <item>Trgovački sud Split Registarski odjel, OIB 30842297926</item>
      <item>Ivo Staničić</item>
      <item>HYPO ALPE-ADRIA-BANK dioničko društvo, OIB 14036333877</item>
      <item>Zoran Zović, OIB 19457167274</item>
      <item>Financijska agencija, OIB 85821130368</item>
      <item>Trgovački sud Split - Stečajna pisarnica, OIB 30842297926</item>
      <item>Ivan Kukić, OIB 08291364380</item>
      <item>Narodne novine d.d.</item>
      <item>Meri Šitić, OIB 61723426098</item>
      <item>Financijska agencija Split, OIB 85821130368</item>
      <item>Trgovački sud u Splitu - E-oglasna ploča</item>
      <item>Županijsko državno odvjetništvo u Splitu, OIB 70793241859</item>
      <item>Porezna uprava Split</item>
      <item>Trgovački sud u Splitu - Ovršna pisarnica</item>
      <item>Trgovački sud u Splitu - Ured predsjednika suda</item>
      <item>Općinski sud u Splitu - ZK odjel</item>
      <item>Ines Jurišin, OIB 32605583421</item>
      <item>Ordinacije dentalne medicine Branka Radić, OIB 77301309074</item>
      <item>Helena Krešić Jurić</item>
      <item>MONTER PROJEKT, društvo s ograničenom odgovornošću za inženjering poslove u građevinarstvu "u stečaju", OIB 02734084556</item>
      <item>Ivica Babić, OIB 76688891305</item>
      <item>Mario Skejić</item>
      <item>TEA PHARIA, društvo s ograničenom odgovornošću za trgovinu i usluge, OIB 99294824555</item>
      <item>Marijo Granić</item>
      <item>Rezika Turuk, OIB 43092639925</item>
      <item>Stanko Turuk, OIB 31856616835</item>
      <item>DELTRON d.o.o. za trgovinu i usluge, OIB 36118056137</item>
      <item>Mijo Jeličić, OIB 71855290129</item>
      <item>Dujo Đonlić, OIB 88702933072</item>
      <item>Mirna Veža</item>
      <item>ŠPRAJC THD d. o. o. za projektiranje, građenje i opremanje objekata, OIB 79814433904</item>
      <item>Odvjetničko društvo FARČIĆ &amp; ŠARUŠIĆ, OIB 36509206457</item>
      <item>Jasna Matičević, OIB 49285627118</item>
      <item>Dejan Trninić, OIB 36121538833</item>
      <item>BERICA, d.o.o. za proizvodnju i transport građevinskog materijala, OIB 17971252479</item>
      <item>GLOBAL RELAX NEKRETNINE d.o.o. za promet nekretninama, OIB 01037156871</item>
      <item>Hrvoje Kuprešak</item>
      <item>OD Ivan Močić i Boris Bulj</item>
      <item>Ivana Milardović, OIB 78390018054</item>
      <item>Tatjana Marković</item>
      <item>Vinko Milardović, OIB 19033636946</item>
      <item>H-ABDUCO društvo s ograničenom odgovornošću za usluge, OIB 13667298928</item>
      <item>Gordana Vidmar, OIB 76997357927</item>
      <item>Meri Prar, OIB 06694147872</item>
      <item>Tomislav Baus, OIB 35552868009</item>
    </izvorni_sadrzaj>
    <derivirana_varijabla naziv="DomainObject.Predmet.OstaliListNazivFormatedOIB_1">
      <item>Visoki trgovački sud Republike Hrvatske, OIB 97349366519</item>
      <item>Jere Matić</item>
      <item>Trgovački sud Split Registarski odjel, OIB 30842297926</item>
      <item>Ivo Staničić</item>
      <item>HYPO ALPE-ADRIA-BANK dioničko društvo, OIB 14036333877</item>
      <item>Zoran Zović, OIB 19457167274</item>
      <item>Financijska agencija, OIB 85821130368</item>
      <item>Trgovački sud Split - Stečajna pisarnica, OIB 30842297926</item>
      <item>Ivan Kukić, OIB 08291364380</item>
      <item>Narodne novine d.d.</item>
      <item>Meri Šitić, OIB 61723426098</item>
      <item>Financijska agencija Split, OIB 85821130368</item>
      <item>Trgovački sud u Splitu - E-oglasna ploča</item>
      <item>Županijsko državno odvjetništvo u Splitu, OIB 70793241859</item>
      <item>Porezna uprava Split</item>
      <item>Trgovački sud u Splitu - Ovršna pisarnica</item>
      <item>Trgovački sud u Splitu - Ured predsjednika suda</item>
      <item>Općinski sud u Splitu - ZK odjel</item>
      <item>Ines Jurišin, OIB 32605583421</item>
      <item>Ordinacije dentalne medicine Branka Radić, OIB 77301309074</item>
      <item>Helena Krešić Jurić</item>
      <item>MONTER PROJEKT, društvo s ograničenom odgovornošću za inženjering poslove u građevinarstvu "u stečaju", OIB 02734084556</item>
      <item>Ivica Babić, OIB 76688891305</item>
      <item>Mario Skejić</item>
      <item>TEA PHARIA, društvo s ograničenom odgovornošću za trgovinu i usluge, OIB 99294824555</item>
      <item>Marijo Granić</item>
      <item>Rezika Turuk, OIB 43092639925</item>
      <item>Stanko Turuk, OIB 31856616835</item>
      <item>DELTRON d.o.o. za trgovinu i usluge, OIB 36118056137</item>
      <item>Mijo Jeličić, OIB 71855290129</item>
      <item>Dujo Đonlić, OIB 88702933072</item>
      <item>Mirna Veža</item>
      <item>ŠPRAJC THD d. o. o. za projektiranje, građenje i opremanje objekata, OIB 79814433904</item>
      <item>Odvjetničko društvo FARČIĆ &amp; ŠARUŠIĆ, OIB 36509206457</item>
      <item>Jasna Matičević, OIB 49285627118</item>
      <item>Dejan Trninić, OIB 36121538833</item>
      <item>BERICA, d.o.o. za proizvodnju i transport građevinskog materijala, OIB 17971252479</item>
      <item>GLOBAL RELAX NEKRETNINE d.o.o. za promet nekretninama, OIB 01037156871</item>
      <item>Hrvoje Kuprešak</item>
      <item>OD Ivan Močić i Boris Bulj</item>
      <item>Ivana Milardović, OIB 78390018054</item>
      <item>Tatjana Marković</item>
      <item>Vinko Milardović, OIB 19033636946</item>
      <item>H-ABDUCO društvo s ograničenom odgovornošću za usluge, OIB 13667298928</item>
      <item>Gordana Vidmar, OIB 76997357927</item>
      <item>Meri Prar, OIB 06694147872</item>
      <item>Tomislav Baus, OIB 35552868009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VICTA d.o.o. za trgovinu, export-import i dr.</izvorni_sadrzaj>
    <derivirana_varijabla naziv="DomainObject.Predmet.StrankaIDrugi_1">VICTA d.o.o. za trgovinu, export-import i dr.</derivirana_varijabla>
  </DomainObject.Predmet.StrankaIDrugi>
  <DomainObject.Predmet.ProtustrankaIDrugi>
    <izvorni_sadrzaj>ATRIUM SPALATUM, društvo s ograničenom odgovornošću za graditeljstvo i usluge u stečaju</izvorni_sadrzaj>
    <derivirana_varijabla naziv="DomainObject.Predmet.ProtustrankaIDrugi_1">ATRIUM SPALATUM, društvo s ograničenom odgovornošću za graditeljstvo i usluge u stečaju</derivirana_varijabla>
  </DomainObject.Predmet.ProtustrankaIDrugi>
  <DomainObject.Predmet.StrankaIDrugiAdressOIB>
    <izvorni_sadrzaj>VICTA d.o.o. za trgovinu, export-import, OIB 63467075102, Spinčićeva 2/b, 21000 Split i dr.</izvorni_sadrzaj>
    <derivirana_varijabla naziv="DomainObject.Predmet.StrankaIDrugiAdressOIB_1">VICTA d.o.o. za trgovinu, export-import, OIB 63467075102, Spinčićeva 2/b, 21000 Split i dr.</derivirana_varijabla>
  </DomainObject.Predmet.StrankaIDrugiAdressOIB>
  <DomainObject.Predmet.ProtustrankaIDrugiAdressOIB>
    <izvorni_sadrzaj>ATRIUM SPALATUM, društvo s ograničenom odgovornošću za graditeljstvo i usluge u stečaju, OIB 75237018400, Poljička cesta 20 B, 21000 Split</izvorni_sadrzaj>
    <derivirana_varijabla naziv="DomainObject.Predmet.ProtustrankaIDrugiAdressOIB_1">ATRIUM SPALATUM, društvo s ograničenom odgovornošću za graditeljstvo i usluge u stečaju, OIB 75237018400, Poljička cesta 20 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Visoki trgovački sud Republike Hrvatske</item>
      <item>Jere Matić</item>
      <item>VICTA d.o.o. za trgovinu, export-import</item>
      <item>ATRIUM SPALATUM, društvo s ograničenom odgovornošću za graditeljstvo i usluge u stečaju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Trgovači sud u Splitu - Oglasna ploča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</izvorni_sadrzaj>
    <derivirana_varijabla naziv="DomainObject.Predmet.SudioniciListNaziv_1">
      <item>Visoki trgovački sud Republike Hrvatske</item>
      <item>Jere Matić</item>
      <item>VICTA d.o.o. za trgovinu, export-import</item>
      <item>ATRIUM SPALATUM, društvo s ograničenom odgovornošću za graditeljstvo i usluge u stečaju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Trgovači sud u Splitu - Oglasna ploča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</derivirana_varijabla>
  </DomainObject.Predmet.SudioniciListNaziv>
  <DomainObject.Predmet.SudioniciListAdressOIB>
    <izvorni_sadrzaj>
      <item>Visoki trgovački sud Republike Hrvatske, OIB 97349366519,  Berislavićeva 11,10000 Zagreb</item>
      <item>Jere Matić, Gundulićeva 20,21000 Split</item>
      <item>VICTA d.o.o. za trgovinu, export-import, OIB 63467075102, Spinčićeva 2/b,21000 Split</item>
      <item>ATRIUM SPALATUM, društvo s ograničenom odgovornošću za graditeljstvo i usluge u stečaju, OIB 75237018400, Poljička cesta 20 B,21000 Split</item>
      <item>Trgovački sud Split Registarski odjel, OIB 30842297926, Sukoišanska 6,21000 Split</item>
      <item>Ivo Staničić, I. Gundulića 26 A,21000 Split</item>
      <item>HYPO ALPE-ADRIA-BANK dioničko društvo, OIB 14036333877, Slavonska avenija 6,10000 Zagreb</item>
      <item>Zoran Zović, OIB 19457167274, Gundulićeva 20,21000 Split</item>
      <item>Financijska agencija, OIB 85821130368, Ulica grada Vukovara 70,10000 Zagreb</item>
      <item>Trgovački sud Split - Stečajna pisarnica, OIB 30842297926, Sukoišanska 6,21000 Split</item>
      <item>Ivan Kukić, OIB 08291364380, Put Meja 3,21000 Split</item>
      <item>Trgovači sud u Splitu - Oglasna ploča, Sukojišanska 6,21000 Split</item>
      <item>Narodne novine d.d., Savski gaj, XIII. put 6,10000 Zagreb</item>
      <item>Meri Šitić, OIB 61723426098, Šime Ljubića 7,21000 Split</item>
      <item>Financijska agencija Split, OIB 85821130368, Mažuranićevo šetalište 24B,21000 Split</item>
      <item>Trgovački sud u Splitu - E-oglasna ploča, Sukoišanska 6,21000 Split</item>
      <item>Županijsko državno odvjetništvo u Splitu, OIB 70793241859, Gundulićeva 29A,21000 Split</item>
      <item>Porezna uprava Split, Trg Franje Tuđmana 4,21000 Split</item>
      <item>Trgovački sud u Splitu - Ovršna pisarnica, Sukoišanska 6,21000 Split</item>
      <item>Trgovački sud u Splitu - Ured predsjednika suda, Sukoišanska 6,21000 Split</item>
      <item>Općinski sud u Splitu - ZK odjel, Gundulićeva 29,21000 Split</item>
      <item>Ines Jurišin, OIB 32605583421, Gundulićeva 26 A,21000 Split</item>
      <item>Ordinacije dentalne medicine Branka Radić, OIB 77301309074, Križanićeva 21,21000 Split</item>
      <item>Helena Krešić Jurić, Zoranićeva 1/I,21000 Split</item>
      <item>MONTER PROJEKT, društvo s ograničenom odgovornošću za inženjering poslove u građevinarstvu "u stečaju", OIB 02734084556, Poljička Cesta 39,21000 Split</item>
      <item>Ivica Babić, OIB 76688891305, Poljička Cesta 20a,21000 Split</item>
      <item>Mario Skejić, Starčevićeva 13,21000 Split</item>
      <item>TEA PHARIA, društvo s ograničenom odgovornošću za trgovinu i usluge, OIB 99294824555, 114.Brigade 10,21000 Split</item>
      <item>Marijo Granić, Starčevićeva 13,21000 Split</item>
      <item>Rezika Turuk, OIB 43092639925, Jurja Dragišića 44,10000 Zagreb</item>
      <item>Stanko Turuk, OIB 31856616835, Jurja Dragišića 44,10000 Zagreb</item>
      <item>DELTRON d.o.o. za trgovinu i usluge, OIB 36118056137, Vukovarska 148,21000 Split</item>
      <item>Mijo Jeličić, OIB 71855290129, Kliška 29.,21000 Split</item>
      <item>Dujo Đonlić, OIB 88702933072, Voštane 81,21240 Voštane</item>
      <item>Mirna Veža, Tršćanska 41,21000 Split</item>
      <item>ŠPRAJC THD d. o. o. za projektiranje, građenje i opremanje objekata, OIB 79814433904, Sjeverna vezna cesta br. 13,35000 Slavonski Brod</item>
      <item>Odvjetničko društvo FARČIĆ &amp; ŠARUŠIĆ, OIB 36509206457, Baštijanova 2A,10000 Zagreb</item>
      <item>Jasna Matičević, OIB 49285627118, Horvaćanska 168,10000 Zagreb</item>
      <item>Dejan Trninić, OIB 36121538833, Listopadska 5,10000 Zagreb</item>
      <item>BERICA, d.o.o. za proizvodnju i transport građevinskog materijala, OIB 17971252479, Industrijska 24,21400 Nerežišća</item>
      <item>GLOBAL RELAX NEKRETNINE d.o.o. za promet nekretninama, OIB 01037156871, Riva 4,52100 Pula</item>
      <item>Hrvoje Kuprešak, Meštrovićeg trg 2,10000 Zagreb</item>
      <item>OD Ivan Močić i Boris Bulj, Hrvatske mornarice 1F,21000 Split</item>
      <item>Ivana Milardović, OIB 78390018054</item>
      <item>Tatjana Marković</item>
      <item>Vinko Milardović, OIB 19033636946, Poljička Cesta 20 A,21000 Split</item>
      <item>H-ABDUCO društvo s ograničenom odgovornošću za usluge, OIB 13667298928, Slavonska avenija 6A,10000 Zagreb</item>
      <item>Gordana Vidmar, OIB 76997357927, Medulićeva 24,10000 Zagreb</item>
      <item>Meri Prar, OIB 06694147872, Gotovčeva 3,21000 Split</item>
      <item>Tomislav Baus, OIB 35552868009, Biogradska 6,21000 Split</item>
    </izvorni_sadrzaj>
    <derivirana_varijabla naziv="DomainObject.Predmet.SudioniciListAdressOIB_1">
      <item>Visoki trgovački sud Republike Hrvatske, OIB 97349366519,  Berislavićeva 11,10000 Zagreb</item>
      <item>Jere Matić, Gundulićeva 20,21000 Split</item>
      <item>VICTA d.o.o. za trgovinu, export-import, OIB 63467075102, Spinčićeva 2/b,21000 Split</item>
      <item>ATRIUM SPALATUM, društvo s ograničenom odgovornošću za graditeljstvo i usluge u stečaju, OIB 75237018400, Poljička cesta 20 B,21000 Split</item>
      <item>Trgovački sud Split Registarski odjel, OIB 30842297926, Sukoišanska 6,21000 Split</item>
      <item>Ivo Staničić, I. Gundulića 26 A,21000 Split</item>
      <item>HYPO ALPE-ADRIA-BANK dioničko društvo, OIB 14036333877, Slavonska avenija 6,10000 Zagreb</item>
      <item>Zoran Zović, OIB 19457167274, Gundulićeva 20,21000 Split</item>
      <item>Financijska agencija, OIB 85821130368, Ulica grada Vukovara 70,10000 Zagreb</item>
      <item>Trgovački sud Split - Stečajna pisarnica, OIB 30842297926, Sukoišanska 6,21000 Split</item>
      <item>Ivan Kukić, OIB 08291364380, Put Meja 3,21000 Split</item>
      <item>Trgovači sud u Splitu - Oglasna ploča, Sukojišanska 6,21000 Split</item>
      <item>Narodne novine d.d., Savski gaj, XIII. put 6,10000 Zagreb</item>
      <item>Meri Šitić, OIB 61723426098, Šime Ljubića 7,21000 Split</item>
      <item>Financijska agencija Split, OIB 85821130368, Mažuranićevo šetalište 24B,21000 Split</item>
      <item>Trgovački sud u Splitu - E-oglasna ploča, Sukoišanska 6,21000 Split</item>
      <item>Županijsko državno odvjetništvo u Splitu, OIB 70793241859, Gundulićeva 29A,21000 Split</item>
      <item>Porezna uprava Split, Trg Franje Tuđmana 4,21000 Split</item>
      <item>Trgovački sud u Splitu - Ovršna pisarnica, Sukoišanska 6,21000 Split</item>
      <item>Trgovački sud u Splitu - Ured predsjednika suda, Sukoišanska 6,21000 Split</item>
      <item>Općinski sud u Splitu - ZK odjel, Gundulićeva 29,21000 Split</item>
      <item>Ines Jurišin, OIB 32605583421, Gundulićeva 26 A,21000 Split</item>
      <item>Ordinacije dentalne medicine Branka Radić, OIB 77301309074, Križanićeva 21,21000 Split</item>
      <item>Helena Krešić Jurić, Zoranićeva 1/I,21000 Split</item>
      <item>MONTER PROJEKT, društvo s ograničenom odgovornošću za inženjering poslove u građevinarstvu "u stečaju", OIB 02734084556, Poljička Cesta 39,21000 Split</item>
      <item>Ivica Babić, OIB 76688891305, Poljička Cesta 20a,21000 Split</item>
      <item>Mario Skejić, Starčevićeva 13,21000 Split</item>
      <item>TEA PHARIA, društvo s ograničenom odgovornošću za trgovinu i usluge, OIB 99294824555, 114.Brigade 10,21000 Split</item>
      <item>Marijo Granić, Starčevićeva 13,21000 Split</item>
      <item>Rezika Turuk, OIB 43092639925, Jurja Dragišića 44,10000 Zagreb</item>
      <item>Stanko Turuk, OIB 31856616835, Jurja Dragišića 44,10000 Zagreb</item>
      <item>DELTRON d.o.o. za trgovinu i usluge, OIB 36118056137, Vukovarska 148,21000 Split</item>
      <item>Mijo Jeličić, OIB 71855290129, Kliška 29.,21000 Split</item>
      <item>Dujo Đonlić, OIB 88702933072, Voštane 81,21240 Voštane</item>
      <item>Mirna Veža, Tršćanska 41,21000 Split</item>
      <item>ŠPRAJC THD d. o. o. za projektiranje, građenje i opremanje objekata, OIB 79814433904, Sjeverna vezna cesta br. 13,35000 Slavonski Brod</item>
      <item>Odvjetničko društvo FARČIĆ &amp; ŠARUŠIĆ, OIB 36509206457, Baštijanova 2A,10000 Zagreb</item>
      <item>Jasna Matičević, OIB 49285627118, Horvaćanska 168,10000 Zagreb</item>
      <item>Dejan Trninić, OIB 36121538833, Listopadska 5,10000 Zagreb</item>
      <item>BERICA, d.o.o. za proizvodnju i transport građevinskog materijala, OIB 17971252479, Industrijska 24,21400 Nerežišća</item>
      <item>GLOBAL RELAX NEKRETNINE d.o.o. za promet nekretninama, OIB 01037156871, Riva 4,52100 Pula</item>
      <item>Hrvoje Kuprešak, Meštrovićeg trg 2,10000 Zagreb</item>
      <item>OD Ivan Močić i Boris Bulj, Hrvatske mornarice 1F,21000 Split</item>
      <item>Ivana Milardović, OIB 78390018054</item>
      <item>Tatjana Marković</item>
      <item>Vinko Milardović, OIB 19033636946, Poljička Cesta 20 A,21000 Split</item>
      <item>H-ABDUCO društvo s ograničenom odgovornošću za usluge, OIB 13667298928, Slavonska avenija 6A,10000 Zagreb</item>
      <item>Gordana Vidmar, OIB 76997357927, Medulićeva 24,10000 Zagreb</item>
      <item>Meri Prar, OIB 06694147872, Gotovčeva 3,21000 Split</item>
      <item>Tomislav Baus, OIB 35552868009, Biogradska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97349366519</item>
      <item>, OIB null</item>
      <item>, OIB 63467075102</item>
      <item>, OIB 75237018400</item>
      <item>, OIB 30842297926</item>
      <item>, OIB null</item>
      <item>, OIB 14036333877</item>
      <item>, OIB 19457167274</item>
      <item>, OIB 85821130368</item>
      <item>, OIB 30842297926</item>
      <item>, OIB 08291364380</item>
      <item>, OIB null</item>
      <item>, OIB null</item>
      <item>, OIB 61723426098</item>
      <item>, OIB 85821130368</item>
      <item>, OIB null</item>
      <item>, OIB 70793241859</item>
      <item>, OIB null</item>
      <item>, OIB null</item>
      <item>, OIB null</item>
      <item>, OIB null</item>
      <item>, OIB 32605583421</item>
      <item>, OIB 77301309074</item>
      <item>, OIB null</item>
      <item>, OIB 02734084556</item>
      <item>, OIB 76688891305</item>
      <item>, OIB null</item>
      <item>, OIB 99294824555</item>
      <item>, OIB null</item>
      <item>, OIB 43092639925</item>
      <item>, OIB 31856616835</item>
      <item>, OIB 36118056137</item>
      <item>, OIB 71855290129</item>
      <item>, OIB 88702933072</item>
      <item>, OIB null</item>
      <item>, OIB 79814433904</item>
      <item>, OIB 36509206457</item>
      <item>, OIB 49285627118</item>
      <item>, OIB 36121538833</item>
      <item>, OIB 17971252479</item>
      <item>, OIB 01037156871</item>
      <item>, OIB null</item>
      <item>, OIB null</item>
      <item>, OIB 78390018054</item>
      <item>, OIB null</item>
      <item>, OIB 19033636946</item>
      <item>, OIB 13667298928</item>
      <item>, OIB 76997357927</item>
      <item>, OIB 06694147872</item>
      <item>, OIB 35552868009</item>
    </izvorni_sadrzaj>
    <derivirana_varijabla naziv="DomainObject.Predmet.SudioniciListNazivOIB_1">
      <item>, OIB 97349366519</item>
      <item>, OIB null</item>
      <item>, OIB 63467075102</item>
      <item>, OIB 75237018400</item>
      <item>, OIB 30842297926</item>
      <item>, OIB null</item>
      <item>, OIB 14036333877</item>
      <item>, OIB 19457167274</item>
      <item>, OIB 85821130368</item>
      <item>, OIB 30842297926</item>
      <item>, OIB 08291364380</item>
      <item>, OIB null</item>
      <item>, OIB null</item>
      <item>, OIB 61723426098</item>
      <item>, OIB 85821130368</item>
      <item>, OIB null</item>
      <item>, OIB 70793241859</item>
      <item>, OIB null</item>
      <item>, OIB null</item>
      <item>, OIB null</item>
      <item>, OIB null</item>
      <item>, OIB 32605583421</item>
      <item>, OIB 77301309074</item>
      <item>, OIB null</item>
      <item>, OIB 02734084556</item>
      <item>, OIB 76688891305</item>
      <item>, OIB null</item>
      <item>, OIB 99294824555</item>
      <item>, OIB null</item>
      <item>, OIB 43092639925</item>
      <item>, OIB 31856616835</item>
      <item>, OIB 36118056137</item>
      <item>, OIB 71855290129</item>
      <item>, OIB 88702933072</item>
      <item>, OIB null</item>
      <item>, OIB 79814433904</item>
      <item>, OIB 36509206457</item>
      <item>, OIB 49285627118</item>
      <item>, OIB 36121538833</item>
      <item>, OIB 17971252479</item>
      <item>, OIB 01037156871</item>
      <item>, OIB null</item>
      <item>, OIB null</item>
      <item>, OIB 78390018054</item>
      <item>, OIB null</item>
      <item>, OIB 19033636946</item>
      <item>, OIB 13667298928</item>
      <item>, OIB 76997357927</item>
      <item>, OIB 06694147872</item>
      <item>, OIB 35552868009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Meri Šitić, OIB 61723426098, Šime Ljubića 7 Split</item>
    </izvorni_sadrzaj>
    <derivirana_varijabla naziv="DomainObject.Predmet.StecajniUpraviteljiListAddressOIB_1">
      <item>Meri Šitić, OIB 61723426098, Šime Ljubića 7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8D1A65-2C4A-402A-8982-F6ECE30A14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787</properties:Words>
  <properties:Characters>4439</properties:Characters>
  <properties:Lines>94</properties:Lines>
  <properties:Paragraphs>27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2018-07-03T10:07:00Z</dcterms:created>
  <dc:creator>Velimir Vuković</dc:creator>
  <cp:lastModifiedBy>Velimir Vuković</cp:lastModifiedBy>
  <cp:lastPrinted>2018-07-03T11:14:00Z</cp:lastPrinted>
  <dcterms:modified xmlns:xsi="http://www.w3.org/2001/XMLSchema-instance" xsi:type="dcterms:W3CDTF">2018-07-03T11:17:00Z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Dopunsko rješenje (1.st-159-14 dopunsko rješenje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