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7089" w14:paraId="e3c7089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0079BF">
        <w:t xml:space="preserve"> St-7696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34D5">
        <w:t>2</w:t>
      </w:r>
      <w:r w:rsidR="000079BF">
        <w:t>8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973DF3" w:rsidRPr="00D205B3">
        <w:t>PAC-ECO, d.o.o., Ozalj, Zrinskih i Frankopana 18, OIB: 65284306055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079BF">
        <w:t>41.571,21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2</w:t>
      </w:r>
      <w:r w:rsidR="000079BF">
        <w:t>8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E07FF"/>
    <w:rsid w:val="005E1DB2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2131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378EE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7696</izvorni_sadrzaj>
    <derivirana_varijabla naziv="DomainObject.Predmet.Broj_1">7696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St-7696/2015</izvorni_sadrzaj>
    <derivirana_varijabla naziv="DomainObject.Predmet.OznakaBroj_1">St-7696/2015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PAC-ECO, d.o.o. zastupanog po punomoćniku GRGO TOMISLAV ANTIČIĆ</izvorni_sadrzaj>
    <derivirana_varijabla naziv="DomainObject.Predmet.ProtustrankaFormated_1">  PAC-ECO, d.o.o. zastupanog po punomoćniku GRGO TOMISLAV ANTIČIĆ</derivirana_varijabla>
  </DomainObject.Predmet.ProtustrankaFormated>
  <DomainObject.Predmet.ProtustrankaFormatedOIB>
    <izvorni_sadrzaj>  PAC-ECO, d.o.o., OIB 65284306055 zastupanog po punomoćniku GRGO TOMISLAV ANTIČIĆ</izvorni_sadrzaj>
    <derivirana_varijabla naziv="DomainObject.Predmet.ProtustrankaFormatedOIB_1">  PAC-ECO, d.o.o., OIB 65284306055 zastupanog po punomoćniku GRGO TOMISLAV ANTIČIĆ</derivirana_varijabla>
  </DomainObject.Predmet.ProtustrankaFormatedOIB>
  <DomainObject.Predmet.ProtustrankaFormatedWithAdress>
    <izvorni_sadrzaj> PAC-ECO, d.o.o., Zrinskih i Frankopana 18, 47280 Ozalj zastupanog po punomoćniku GRGO TOMISLAV ANTIČIĆ</izvorni_sadrzaj>
    <derivirana_varijabla naziv="DomainObject.Predmet.ProtustrankaFormatedWithAdress_1"> PAC-ECO, d.o.o., Zrinskih i Frankopana 18, 47280 Ozalj zastupanog po punomoćniku GRGO TOMISLAV ANTIČIĆ</derivirana_varijabla>
  </DomainObject.Predmet.ProtustrankaFormatedWithAdress>
  <DomainObject.Predmet.ProtustrankaFormatedWithAdressOIB>
    <izvorni_sadrzaj> PAC-ECO, d.o.o., OIB 65284306055, Zrinskih i Frankopana 18, 47280 Ozalj zastupanog po punomoćniku GRGO TOMISLAV ANTIČIĆ</izvorni_sadrzaj>
    <derivirana_varijabla naziv="DomainObject.Predmet.ProtustrankaFormatedWithAdressOIB_1"> PAC-ECO, d.o.o., OIB 65284306055, Zrinskih i Frankopana 18, 47280 Ozalj zastupanog po punomoćniku GRGO TOMISLAV ANTIČIĆ</derivirana_varijabla>
  </DomainObject.Predmet.ProtustrankaFormatedWithAdressOIB>
  <DomainObject.Predmet.ProtustrankaWithAdress>
    <izvorni_sadrzaj>PAC-ECO, d.o.o. Zrinskih i Frankopana 18, 47280 Ozalj</izvorni_sadrzaj>
    <derivirana_varijabla naziv="DomainObject.Predmet.ProtustrankaWithAdress_1">PAC-ECO, d.o.o. Zrinskih i Frankopana 18, 47280 Ozalj</derivirana_varijabla>
  </DomainObject.Predmet.ProtustrankaWithAdress>
  <DomainObject.Predmet.ProtustrankaWithAdressOIB>
    <izvorni_sadrzaj>PAC-ECO, d.o.o., OIB 65284306055, Zrinskih i Frankopana 18, 47280 Ozalj</izvorni_sadrzaj>
    <derivirana_varijabla naziv="DomainObject.Predmet.ProtustrankaWithAdressOIB_1">PAC-ECO, d.o.o., OIB 65284306055, Zrinskih i Frankopana 18, 47280 Ozalj</derivirana_varijabla>
  </DomainObject.Predmet.ProtustrankaWithAdressOIB>
  <DomainObject.Predmet.ProtustrankaNazivFormated>
    <izvorni_sadrzaj>PAC-ECO, d.o.o.</izvorni_sadrzaj>
    <derivirana_varijabla naziv="DomainObject.Predmet.ProtustrankaNazivFormated_1">PAC-ECO, d.o.o.</derivirana_varijabla>
  </DomainObject.Predmet.ProtustrankaNazivFormated>
  <DomainObject.Predmet.ProtustrankaNazivFormatedOIB>
    <izvorni_sadrzaj>PAC-ECO, d.o.o., OIB 65284306055</izvorni_sadrzaj>
    <derivirana_varijabla naziv="DomainObject.Predmet.ProtustrankaNazivFormatedOIB_1">PAC-ECO, d.o.o., OIB 65284306055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PAC-ECO, d.o.o. zastupanog po punomoćniku GRGO TOMISLAV ANTIČIĆ</item>
    </izvorni_sadrzaj>
    <derivirana_varijabla naziv="DomainObject.Predmet.ProtuStrankaListFormated_1">
      <item>PAC-ECO, d.o.o. zastupanog po punomoćniku GRGO TOMISLAV ANTIČIĆ</item>
    </derivirana_varijabla>
  </DomainObject.Predmet.ProtuStrankaListFormated>
  <DomainObject.Predmet.ProtuStrankaListFormatedOIB>
    <izvorni_sadrzaj>
      <item>PAC-ECO, d.o.o., OIB 65284306055 zastupanog po punomoćniku GRGO TOMISLAV ANTIČIĆ</item>
    </izvorni_sadrzaj>
    <derivirana_varijabla naziv="DomainObject.Predmet.ProtuStrankaListFormatedOIB_1">
      <item>PAC-ECO, d.o.o., OIB 65284306055 zastupanog po punomoćniku GRGO TOMISLAV ANTIČIĆ</item>
    </derivirana_varijabla>
  </DomainObject.Predmet.ProtuStrankaListFormatedOIB>
  <DomainObject.Predmet.ProtuStrankaListFormatedWithAdress>
    <izvorni_sadrzaj>
      <item>PAC-ECO, d.o.o., Zrinskih i Frankopana 18, 47280 Ozalj zastupanog po punomoćniku GRGO TOMISLAV ANTIČIĆ</item>
    </izvorni_sadrzaj>
    <derivirana_varijabla naziv="DomainObject.Predmet.ProtuStrankaListFormatedWithAdress_1">
      <item>PAC-ECO, d.o.o., Zrinskih i Frankopana 18, 47280 Ozalj zastupanog po punomoćniku GRGO TOMISLAV ANTIČIĆ</item>
    </derivirana_varijabla>
  </DomainObject.Predmet.ProtuStrankaListFormatedWithAdress>
  <DomainObject.Predmet.ProtuStrankaListFormatedWithAdressOIB>
    <izvorni_sadrzaj>
      <item>PAC-ECO, d.o.o., OIB 65284306055, Zrinskih i Frankopana 18, 47280 Ozalj zastupanog po punomoćniku GRGO TOMISLAV ANTIČIĆ</item>
    </izvorni_sadrzaj>
    <derivirana_varijabla naziv="DomainObject.Predmet.ProtuStrankaListFormatedWithAdressOIB_1">
      <item>PAC-ECO, d.o.o., OIB 65284306055, Zrinskih i Frankopana 18, 47280 Ozalj zastupanog po punomoćniku GRGO TOMISLAV ANTIČIĆ</item>
    </derivirana_varijabla>
  </DomainObject.Predmet.ProtuStrankaListFormatedWithAdressOIB>
  <DomainObject.Predmet.ProtuStrankaListNazivFormated>
    <izvorni_sadrzaj>
      <item>PAC-ECO, d.o.o.</item>
    </izvorni_sadrzaj>
    <derivirana_varijabla naziv="DomainObject.Predmet.ProtuStrankaListNazivFormated_1">
      <item>PAC-ECO, d.o.o.</item>
    </derivirana_varijabla>
  </DomainObject.Predmet.ProtuStrankaListNazivFormated>
  <DomainObject.Predmet.ProtuStrankaListNazivFormatedOIB>
    <izvorni_sadrzaj>
      <item>PAC-ECO, d.o.o., OIB 65284306055</item>
    </izvorni_sadrzaj>
    <derivirana_varijabla naziv="DomainObject.Predmet.ProtuStrankaListNazivFormatedOIB_1">
      <item>PAC-ECO, d.o.o., OIB 65284306055</item>
    </derivirana_varijabla>
  </DomainObject.Predmet.ProtuStrankaListNazivFormatedOIB>
  <DomainObject.Predmet.OstaliListFormated>
    <izvorni_sadrzaj>
      <item>GRGO TOMISLAV ANTIČIĆ punomoćnik sudionika u postupku PAC-ECO, d.o.o.</item>
    </izvorni_sadrzaj>
    <derivirana_varijabla naziv="DomainObject.Predmet.OstaliListFormated_1">
      <item>GRGO TOMISLAV ANTIČIĆ punomoćnik sudionika u postupku PAC-ECO, d.o.o.</item>
    </derivirana_varijabla>
  </DomainObject.Predmet.OstaliListFormated>
  <DomainObject.Predmet.OstaliListFormatedOIB>
    <izvorni_sadrzaj>
      <item>GRGO TOMISLAV ANTIČIĆ, OIB 89955963560 punomoćnik sudionika u postupku PAC-ECO, d.o.o.</item>
    </izvorni_sadrzaj>
    <derivirana_varijabla naziv="DomainObject.Predmet.OstaliListFormatedOIB_1">
      <item>GRGO TOMISLAV ANTIČIĆ, OIB 89955963560 punomoćnik sudionika u postupku PAC-ECO, d.o.o.</item>
    </derivirana_varijabla>
  </DomainObject.Predmet.OstaliListFormatedOIB>
  <DomainObject.Predmet.OstaliListFormatedWithAdress>
    <izvorni_sadrzaj>
      <item>GRGO TOMISLAV ANTIČIĆ, Liševo 2/a, 10362 Paruževina punomoćnik sudionika u postupku PAC-ECO, d.o.o.</item>
    </izvorni_sadrzaj>
    <derivirana_varijabla naziv="DomainObject.Predmet.OstaliListFormatedWithAdress_1">
      <item>GRGO TOMISLAV ANTIČIĆ, Liševo 2/a, 10362 Paruževina punomoćnik sudionika u postupku PAC-ECO, d.o.o.</item>
    </derivirana_varijabla>
  </DomainObject.Predmet.OstaliListFormatedWithAdress>
  <DomainObject.Predmet.OstaliListFormatedWithAdressOIB>
    <izvorni_sadrzaj>
      <item>GRGO TOMISLAV ANTIČIĆ, OIB 89955963560, Liševo 2/a, 10362 Paruževina punomoćnik sudionika u postupku PAC-ECO, d.o.o.</item>
    </izvorni_sadrzaj>
    <derivirana_varijabla naziv="DomainObject.Predmet.OstaliListFormatedWithAdressOIB_1">
      <item>GRGO TOMISLAV ANTIČIĆ, OIB 89955963560, Liševo 2/a, 10362 Paruževina punomoćnik sudionika u postupku PAC-ECO, d.o.o.</item>
    </derivirana_varijabla>
  </DomainObject.Predmet.OstaliListFormatedWithAdressOIB>
  <DomainObject.Predmet.OstaliListNazivFormated>
    <izvorni_sadrzaj>
      <item>GRGO TOMISLAV ANTIČIĆ</item>
    </izvorni_sadrzaj>
    <derivirana_varijabla naziv="DomainObject.Predmet.OstaliListNazivFormated_1">
      <item>GRGO TOMISLAV ANTIČIĆ</item>
    </derivirana_varijabla>
  </DomainObject.Predmet.OstaliListNazivFormated>
  <DomainObject.Predmet.OstaliListNazivFormatedOIB>
    <izvorni_sadrzaj>
      <item>GRGO TOMISLAV ANTIČIĆ, OIB 89955963560</item>
    </izvorni_sadrzaj>
    <derivirana_varijabla naziv="DomainObject.Predmet.OstaliListNazivFormatedOIB_1">
      <item>GRGO 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PAC-ECO, d.o.o.</izvorni_sadrzaj>
    <derivirana_varijabla naziv="DomainObject.Predmet.ProtustrankaIDrugi_1">PAC-ECO,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PAC-ECO, d.o.o., OIB 65284306055, Zrinskih i Frankopana 18, 47280 Ozalj</izvorni_sadrzaj>
    <derivirana_varijabla naziv="DomainObject.Predmet.ProtustrankaIDrugiAdressOIB_1">PAC-ECO, d.o.o., OIB 65284306055,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PAC-ECO, d.o.o.</item>
      <item>GRGO TOMISLAV ANTIČIĆ</item>
    </izvorni_sadrzaj>
    <derivirana_varijabla naziv="DomainObject.Predmet.SudioniciListNaziv_1">
      <item>Fina regionalni centar Zagreb, podružnica Karlovac</item>
      <item>PAC-ECO, d.o.o.</item>
      <item>GRGO TOMISLAV ANTIČIĆ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PAC-ECO, d.o.o., OIB 65284306055, Zrinskih i Frankopana 18,47280 Ozalj</item>
      <item>GRGO TOMISLAV ANTIČIĆ, OIB 89955963560, Liševo 2/a,10362 Paruževina</item>
    </izvorni_sadrzaj>
    <derivirana_varijabla naziv="DomainObject.Predmet.SudioniciListAdressOIB_1">
      <item>Fina regionalni centar Zagreb, podružnica Karlovac, OIB 85821130368, Vitezovićeva 1,47000 Karlovac</item>
      <item>PAC-ECO, d.o.o., OIB 65284306055, Zrinskih i Frankopana 18,47280 Ozalj</item>
      <item>GRGO TOMISLAV ANTIČIĆ, OIB 89955963560, Liševo 2/a,10362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65284306055</item>
      <item>, OIB 89955963560</item>
    </izvorni_sadrzaj>
    <derivirana_varijabla naziv="DomainObject.Predmet.SudioniciListNazivOIB_1">
      <item>, OIB 85821130368</item>
      <item>, OIB 65284306055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1366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2016-01-28T07:57:00Z</dcterms:created>
  <dc:creator>ilukac</dc:creator>
  <cp:lastModifiedBy>Nevenka Furić</cp:lastModifiedBy>
  <cp:lastPrinted>2016-01-26T11:31:00Z</cp:lastPrinted>
  <dcterms:modified xmlns:xsi="http://www.w3.org/2001/XMLSchema-instance" xsi:type="dcterms:W3CDTF">2016-01-28T09:42:00Z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