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f88a" w14:paraId="297f88a" w:rsidRDefault="00075DE2" w:rsidP="00075DE2" w:rsidR="00075DE2">
      <w:pPr>
        <w:jc w:val="right"/>
        <w15:collapsed w:val="false"/>
      </w:pPr>
      <w:r>
        <w:t>6 St-</w:t>
      </w:r>
      <w:r w:rsidR="00BA174C">
        <w:t>521/17-16</w:t>
      </w:r>
    </w:p>
    <w:p w:rsidRDefault="00075DE2" w:rsidP="00075DE2" w:rsidR="00075DE2">
      <w:r>
        <w:rPr>
          <w:rStyle w:val="Naglaeno"/>
        </w:rPr>
        <w:t xml:space="preserve">             </w:t>
      </w:r>
      <w:r w:rsidR="00C4597B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DE2" w:rsidP="00075DE2" w:rsidR="00075DE2" w:rsidRPr="00D21A2C"/>
    <w:p w:rsidRDefault="00075DE2" w:rsidP="00075DE2" w:rsidR="00075DE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75DE2" w:rsidP="00075DE2" w:rsidR="00075DE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75DE2" w:rsidP="00075DE2" w:rsidR="00075DE2" w:rsidRPr="00007C8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75DE2" w:rsidP="00075DE2" w:rsidR="00075DE2" w:rsidRPr="00F91E85">
      <w:pPr>
        <w:jc w:val="center"/>
      </w:pPr>
      <w:r w:rsidRPr="00F91E85">
        <w:t>Z A K L J U Č A K</w:t>
      </w:r>
    </w:p>
    <w:p w:rsidRDefault="00075DE2" w:rsidP="00075DE2" w:rsidR="00075DE2">
      <w:pPr>
        <w:rPr>
          <w:b/>
          <w:sz w:val="28"/>
          <w:szCs w:val="28"/>
        </w:rPr>
      </w:pPr>
    </w:p>
    <w:p w:rsidRDefault="00075DE2" w:rsidP="00075DE2" w:rsidR="00075DE2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3E3955">
        <w:t>j sutkinji</w:t>
      </w:r>
      <w:r>
        <w:t xml:space="preserve"> Nadi Roso, u </w:t>
      </w:r>
      <w:r w:rsidR="002805E9">
        <w:t xml:space="preserve">stečajnom postupku nad dužnikom </w:t>
      </w:r>
      <w:r w:rsidR="00BA174C">
        <w:t>IRENA j.d.o.o. za krojačke djelatnosti, Cerić, Stjepana Radića 50, MBS 030129363, OIB 33985034517</w:t>
      </w:r>
      <w:r w:rsidRPr="008139EF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BA174C">
        <w:t>19. veljače</w:t>
      </w:r>
      <w:r w:rsidR="000F0AA8">
        <w:t xml:space="preserve"> 2018.</w:t>
      </w:r>
      <w:r w:rsidR="00293717">
        <w:t xml:space="preserve"> g.,</w:t>
      </w:r>
      <w:r>
        <w:t xml:space="preserve"> </w:t>
      </w:r>
    </w:p>
    <w:p w:rsidRDefault="00FD42F9" w:rsidP="00851DDD" w:rsidR="00FD42F9"/>
    <w:p w:rsidRDefault="00851DDD" w:rsidP="00851DDD" w:rsidR="00851DDD">
      <w:pPr>
        <w:jc w:val="center"/>
      </w:pPr>
      <w:r>
        <w:t>z a k l j u č i o  j e</w:t>
      </w:r>
    </w:p>
    <w:p w:rsidRDefault="00851DDD" w:rsidP="00851DDD" w:rsidR="00851DDD"/>
    <w:p w:rsidRDefault="00851DDD" w:rsidP="00851DDD" w:rsidR="00851DDD"/>
    <w:p w:rsidRDefault="00293717" w:rsidP="00BA174C" w:rsidR="00BA174C" w:rsidRPr="00BA174C">
      <w:pPr>
        <w:ind w:hanging="1080"/>
        <w:jc w:val="both"/>
      </w:pPr>
      <w:r>
        <w:t xml:space="preserve">     </w:t>
      </w:r>
      <w:r>
        <w:tab/>
      </w:r>
      <w:r>
        <w:tab/>
      </w:r>
      <w:r w:rsidR="00851DDD">
        <w:t>I</w:t>
      </w:r>
      <w:r w:rsidR="00851DDD">
        <w:tab/>
        <w:t xml:space="preserve">Poziva </w:t>
      </w:r>
      <w:r w:rsidR="0008654F">
        <w:t xml:space="preserve">se </w:t>
      </w:r>
      <w:r w:rsidR="00D9516F">
        <w:t xml:space="preserve">zakonski zastupnik dužnika </w:t>
      </w:r>
      <w:r w:rsidR="00BA174C">
        <w:t xml:space="preserve">Nada Čuljak, Vinkovci, Bana Jelačića 23, OIB: 57641781128 </w:t>
      </w:r>
      <w:r w:rsidR="00D9516F">
        <w:t xml:space="preserve">da </w:t>
      </w:r>
      <w:r w:rsidR="00BA174C">
        <w:t xml:space="preserve"> uplati 1. obrok od 500,00 kn na račun Trgovačkog suda u Osijeku broj </w:t>
      </w:r>
      <w:r w:rsidR="00BA174C" w:rsidRPr="00A52E85">
        <w:t>HR31 2390 0011 3000 0020 0 model HR05 272-</w:t>
      </w:r>
      <w:r w:rsidR="00BA174C">
        <w:rPr>
          <w:b/>
        </w:rPr>
        <w:t xml:space="preserve">521-17 </w:t>
      </w:r>
      <w:r w:rsidR="00BA174C">
        <w:t>u roku od 30 dana od dana primitka ovog Zaključka</w:t>
      </w:r>
      <w:r w:rsidR="00BA174C">
        <w:rPr>
          <w:b/>
        </w:rPr>
        <w:t xml:space="preserve"> a </w:t>
      </w:r>
      <w:r w:rsidR="00BA174C" w:rsidRPr="00BA174C">
        <w:t>u protivnom će se naplatiti cjelokupan iznos.</w:t>
      </w:r>
    </w:p>
    <w:p w:rsidRDefault="00166E61" w:rsidP="002E7A82" w:rsidR="00166E61">
      <w:pPr>
        <w:jc w:val="both"/>
      </w:pPr>
    </w:p>
    <w:p w:rsidRDefault="00F91E85" w:rsidP="002E7A82" w:rsidR="00F91E85">
      <w:pPr>
        <w:jc w:val="both"/>
      </w:pPr>
      <w:r>
        <w:tab/>
      </w:r>
    </w:p>
    <w:p w:rsidRDefault="00166E61" w:rsidP="00166E61" w:rsidR="00166E61">
      <w:pPr>
        <w:jc w:val="both"/>
      </w:pPr>
    </w:p>
    <w:p w:rsidRDefault="0008654F" w:rsidP="00851DDD" w:rsidR="00851DDD">
      <w:pPr>
        <w:jc w:val="center"/>
      </w:pPr>
      <w:r>
        <w:t xml:space="preserve">U Osijeku </w:t>
      </w:r>
      <w:r w:rsidR="00BA174C">
        <w:t>19. veljače</w:t>
      </w:r>
      <w:r w:rsidR="00544EAF">
        <w:t xml:space="preserve"> 2018. g.</w:t>
      </w:r>
    </w:p>
    <w:p w:rsidRDefault="00851DDD" w:rsidP="00851DDD" w:rsidR="00851DDD"/>
    <w:p w:rsidRDefault="00851DDD" w:rsidP="00851DDD" w:rsidR="00851DDD"/>
    <w:p w:rsidRDefault="00851DDD" w:rsidP="00851DDD" w:rsidR="00851DDD"/>
    <w:p w:rsidRDefault="00851DDD" w:rsidP="00851DDD" w:rsidR="00851DDD">
      <w:r>
        <w:t xml:space="preserve">ZAPISNIČAR                                                                                 </w:t>
      </w:r>
      <w:r w:rsidR="001A2673">
        <w:t xml:space="preserve">   </w:t>
      </w:r>
      <w:r>
        <w:t xml:space="preserve">   </w:t>
      </w:r>
      <w:r w:rsidR="001A2673">
        <w:t>STEČAJNA SUTKINJA</w:t>
      </w:r>
    </w:p>
    <w:p w:rsidRDefault="00851DDD" w:rsidP="00851DDD" w:rsidR="00851DDD">
      <w:r>
        <w:t>Danijela Sekulić                                                                                               Nada Roso</w:t>
      </w:r>
    </w:p>
    <w:p w:rsidRDefault="00851DDD" w:rsidP="00851DDD" w:rsidR="00851DDD"/>
    <w:p w:rsidRDefault="00851DDD" w:rsidP="00851DDD" w:rsidR="00851DDD">
      <w:r>
        <w:t xml:space="preserve">  </w:t>
      </w:r>
    </w:p>
    <w:p w:rsidRDefault="00851DDD" w:rsidP="00851DDD" w:rsidR="00851DDD">
      <w:r>
        <w:t xml:space="preserve">NAPUTAK O PRAVNOM LIJEKU: </w:t>
      </w:r>
    </w:p>
    <w:p w:rsidRDefault="00851DDD" w:rsidP="00851DDD" w:rsidR="00851DDD">
      <w:r>
        <w:t xml:space="preserve">Protiv zaključka nije dopuštena žalba (čl. 11. st. 9. Stečajnog zakona). </w:t>
      </w:r>
    </w:p>
    <w:p w:rsidRDefault="00851DDD" w:rsidP="00851DDD" w:rsidR="00851DDD"/>
    <w:p w:rsidRDefault="00851DDD" w:rsidP="00851DDD" w:rsidR="00851DDD"/>
    <w:p w:rsidRDefault="00851DDD" w:rsidP="002B620D" w:rsidR="00851DDD" w:rsidRPr="002B620D">
      <w:pPr>
        <w:tabs>
          <w:tab w:pos="4536" w:val="center"/>
        </w:tabs>
      </w:pPr>
      <w:r>
        <w:t xml:space="preserve">DNA: </w:t>
      </w:r>
      <w:r w:rsidR="002B620D" w:rsidRPr="002B620D">
        <w:tab/>
      </w:r>
    </w:p>
    <w:p w:rsidRDefault="00851DDD" w:rsidP="003E3955" w:rsidR="00B9203F">
      <w:pPr>
        <w:tabs>
          <w:tab w:pos="2918" w:val="left"/>
        </w:tabs>
      </w:pPr>
      <w:r w:rsidRPr="002B620D">
        <w:t>1.</w:t>
      </w:r>
      <w:r w:rsidR="00DB2BF9">
        <w:t xml:space="preserve">  </w:t>
      </w:r>
      <w:r w:rsidR="00920E1F">
        <w:t xml:space="preserve">z.z. dužnika </w:t>
      </w:r>
      <w:r w:rsidR="00544EAF">
        <w:t xml:space="preserve"> </w:t>
      </w:r>
      <w:r w:rsidR="00BA174C">
        <w:t>Nada Čuljak, Vinkovci, Bana Jelačića 23</w:t>
      </w:r>
    </w:p>
    <w:p w:rsidRDefault="00BA174C" w:rsidP="003E3955" w:rsidR="00DB2BF9" w:rsidRPr="00C4597B">
      <w:pPr>
        <w:tabs>
          <w:tab w:pos="2918" w:val="left"/>
        </w:tabs>
      </w:pPr>
      <w:r>
        <w:t>2.  e-ogl.p.</w:t>
      </w:r>
    </w:p>
    <w:p w:rsidRDefault="00DB2BF9" w:rsidP="00851DDD" w:rsidR="00851DDD">
      <w:r>
        <w:t>3</w:t>
      </w:r>
      <w:r w:rsidR="00C141FD">
        <w:t>.</w:t>
      </w:r>
      <w:r>
        <w:t xml:space="preserve">  </w:t>
      </w:r>
      <w:r w:rsidR="00C141FD">
        <w:t>k-</w:t>
      </w:r>
      <w:r w:rsidR="00BA174C">
        <w:t>26.3.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075DE2" w:rsidP="002B67A7" w:rsidR="00075DE2"/>
    <w:p w:rsidRDefault="00075DE2" w:rsidP="002B67A7" w:rsidR="00075DE2"/>
    <w:p w:rsidRDefault="00075DE2" w:rsidP="002B67A7" w:rsidR="00075DE2"/>
    <w:p w:rsidRDefault="0083623D" w:rsidP="002B67A7" w:rsidR="0083623D"/>
    <w:p w:rsidRDefault="00DB2BF9" w:rsidP="002B67A7" w:rsidR="00DB2BF9"/>
    <w:p w:rsidRDefault="00DB2BF9" w:rsidP="002B67A7" w:rsidR="00DB2BF9"/>
    <w:p w:rsidRDefault="00DB2BF9" w:rsidP="002B67A7" w:rsidR="00DB2BF9"/>
    <w:p w:rsidRDefault="00DB2BF9" w:rsidP="002B67A7" w:rsidR="00DB2BF9"/>
    <w:p w:rsidRDefault="00DB2BF9" w:rsidP="002B67A7" w:rsidR="00DB2BF9"/>
    <w:p w:rsidRDefault="00DB2BF9" w:rsidP="002B67A7" w:rsidR="00DB2BF9"/>
    <w:p w:rsidRDefault="00DB2BF9" w:rsidP="002B67A7" w:rsidR="00DB2BF9" w:rsidRPr="00BB737A"/>
    <w:p w:rsidRDefault="002B67A7" w:rsidP="002B67A7" w:rsidR="002B67A7" w:rsidRPr="00BB737A"/>
    <w:p w:rsidRDefault="002B67A7" w:rsidP="00C4597B" w:rsidR="002B67A7" w:rsidRPr="00BB737A">
      <w:pPr>
        <w:ind w:firstLine="708"/>
      </w:pPr>
    </w:p>
    <w:p w:rsidRDefault="00DC631E" w:rsidP="00DC631E" w:rsidR="00DC631E" w:rsidRPr="00BB737A">
      <w:pPr>
        <w:jc w:val="center"/>
      </w:pPr>
      <w:bookmarkStart w:name="_GoBack" w:id="0"/>
      <w:bookmarkEnd w:id="0"/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F40" w:rsidR="00711F40">
      <w:r>
        <w:separator/>
      </w:r>
    </w:p>
  </w:endnote>
  <w:endnote w:id="0" w:type="continuationSeparator">
    <w:p w:rsidRDefault="00711F40" w:rsidR="00711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F40" w:rsidR="00711F40">
      <w:r>
        <w:separator/>
      </w:r>
    </w:p>
  </w:footnote>
  <w:footnote w:id="0" w:type="continuationSeparator">
    <w:p w:rsidRDefault="00711F40" w:rsidR="00711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B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41147"/>
    <w:rsid w:val="000418C3"/>
    <w:rsid w:val="00045647"/>
    <w:rsid w:val="00075DE2"/>
    <w:rsid w:val="0008654F"/>
    <w:rsid w:val="00097E86"/>
    <w:rsid w:val="000A3E24"/>
    <w:rsid w:val="000A4E35"/>
    <w:rsid w:val="000B68D5"/>
    <w:rsid w:val="000C1333"/>
    <w:rsid w:val="000D200D"/>
    <w:rsid w:val="000D5B40"/>
    <w:rsid w:val="000D79E6"/>
    <w:rsid w:val="000F0AA8"/>
    <w:rsid w:val="000F1C99"/>
    <w:rsid w:val="00102A12"/>
    <w:rsid w:val="00111EDE"/>
    <w:rsid w:val="00121687"/>
    <w:rsid w:val="00123283"/>
    <w:rsid w:val="00124808"/>
    <w:rsid w:val="00143711"/>
    <w:rsid w:val="00150198"/>
    <w:rsid w:val="00152992"/>
    <w:rsid w:val="0015308A"/>
    <w:rsid w:val="00157B19"/>
    <w:rsid w:val="001619DB"/>
    <w:rsid w:val="00166191"/>
    <w:rsid w:val="00166AAF"/>
    <w:rsid w:val="00166E61"/>
    <w:rsid w:val="001705B0"/>
    <w:rsid w:val="00180C3D"/>
    <w:rsid w:val="0018417F"/>
    <w:rsid w:val="0018700A"/>
    <w:rsid w:val="00194276"/>
    <w:rsid w:val="00195514"/>
    <w:rsid w:val="001A2673"/>
    <w:rsid w:val="001A5B06"/>
    <w:rsid w:val="001B07E2"/>
    <w:rsid w:val="001D031F"/>
    <w:rsid w:val="001D0370"/>
    <w:rsid w:val="001D09F0"/>
    <w:rsid w:val="001D3E19"/>
    <w:rsid w:val="001D7B24"/>
    <w:rsid w:val="001F1496"/>
    <w:rsid w:val="001F498D"/>
    <w:rsid w:val="001F57AD"/>
    <w:rsid w:val="001F6E63"/>
    <w:rsid w:val="001F7AB6"/>
    <w:rsid w:val="00200DA6"/>
    <w:rsid w:val="00222ACD"/>
    <w:rsid w:val="002433B0"/>
    <w:rsid w:val="00247B96"/>
    <w:rsid w:val="0026090A"/>
    <w:rsid w:val="0026340F"/>
    <w:rsid w:val="0026372F"/>
    <w:rsid w:val="0026619A"/>
    <w:rsid w:val="0027140F"/>
    <w:rsid w:val="002805E9"/>
    <w:rsid w:val="00286714"/>
    <w:rsid w:val="00291DD1"/>
    <w:rsid w:val="00293717"/>
    <w:rsid w:val="00294C74"/>
    <w:rsid w:val="00295DC9"/>
    <w:rsid w:val="00297E9E"/>
    <w:rsid w:val="002A0C6B"/>
    <w:rsid w:val="002A5154"/>
    <w:rsid w:val="002B1F43"/>
    <w:rsid w:val="002B620D"/>
    <w:rsid w:val="002B67A7"/>
    <w:rsid w:val="002C7508"/>
    <w:rsid w:val="002C7D71"/>
    <w:rsid w:val="002E6B77"/>
    <w:rsid w:val="002E7A82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E3955"/>
    <w:rsid w:val="003E3A0B"/>
    <w:rsid w:val="003F0EB7"/>
    <w:rsid w:val="003F550A"/>
    <w:rsid w:val="00400EF1"/>
    <w:rsid w:val="00411305"/>
    <w:rsid w:val="004134BB"/>
    <w:rsid w:val="00414BF8"/>
    <w:rsid w:val="00420918"/>
    <w:rsid w:val="004257A1"/>
    <w:rsid w:val="0043108E"/>
    <w:rsid w:val="00435F58"/>
    <w:rsid w:val="00440AAC"/>
    <w:rsid w:val="0044213D"/>
    <w:rsid w:val="00452BFA"/>
    <w:rsid w:val="00456017"/>
    <w:rsid w:val="00456526"/>
    <w:rsid w:val="004603D9"/>
    <w:rsid w:val="00470E81"/>
    <w:rsid w:val="00472273"/>
    <w:rsid w:val="004737C9"/>
    <w:rsid w:val="004762CC"/>
    <w:rsid w:val="004776FC"/>
    <w:rsid w:val="00496825"/>
    <w:rsid w:val="00496A0D"/>
    <w:rsid w:val="004A0C28"/>
    <w:rsid w:val="004B7DDC"/>
    <w:rsid w:val="004C1DB5"/>
    <w:rsid w:val="004C5046"/>
    <w:rsid w:val="004D7828"/>
    <w:rsid w:val="004E667D"/>
    <w:rsid w:val="004F318A"/>
    <w:rsid w:val="005005BB"/>
    <w:rsid w:val="005204BA"/>
    <w:rsid w:val="0053001D"/>
    <w:rsid w:val="00542D72"/>
    <w:rsid w:val="005437EB"/>
    <w:rsid w:val="00544EAF"/>
    <w:rsid w:val="00545D1C"/>
    <w:rsid w:val="00557D8E"/>
    <w:rsid w:val="0056218C"/>
    <w:rsid w:val="00567063"/>
    <w:rsid w:val="005678EA"/>
    <w:rsid w:val="0057629B"/>
    <w:rsid w:val="00581668"/>
    <w:rsid w:val="005962EC"/>
    <w:rsid w:val="005A1A55"/>
    <w:rsid w:val="005B5F96"/>
    <w:rsid w:val="005C3E4B"/>
    <w:rsid w:val="005C7E30"/>
    <w:rsid w:val="005D1DE1"/>
    <w:rsid w:val="005D3B53"/>
    <w:rsid w:val="005D408D"/>
    <w:rsid w:val="005D6AEB"/>
    <w:rsid w:val="005E5A42"/>
    <w:rsid w:val="005E60E8"/>
    <w:rsid w:val="005E6A63"/>
    <w:rsid w:val="005E7AD4"/>
    <w:rsid w:val="005E7E6E"/>
    <w:rsid w:val="005F512A"/>
    <w:rsid w:val="005F5259"/>
    <w:rsid w:val="005F6214"/>
    <w:rsid w:val="005F71D1"/>
    <w:rsid w:val="00603823"/>
    <w:rsid w:val="0060720A"/>
    <w:rsid w:val="00624517"/>
    <w:rsid w:val="0063516F"/>
    <w:rsid w:val="0063627C"/>
    <w:rsid w:val="00636CB4"/>
    <w:rsid w:val="0063734E"/>
    <w:rsid w:val="00652B06"/>
    <w:rsid w:val="006606BE"/>
    <w:rsid w:val="0066555C"/>
    <w:rsid w:val="00665D55"/>
    <w:rsid w:val="006669C6"/>
    <w:rsid w:val="00677309"/>
    <w:rsid w:val="006777CF"/>
    <w:rsid w:val="00687B6C"/>
    <w:rsid w:val="006A676E"/>
    <w:rsid w:val="006A7FB1"/>
    <w:rsid w:val="006C720F"/>
    <w:rsid w:val="006E27CA"/>
    <w:rsid w:val="006E476B"/>
    <w:rsid w:val="006E5B68"/>
    <w:rsid w:val="006E7FEE"/>
    <w:rsid w:val="006F2007"/>
    <w:rsid w:val="006F3605"/>
    <w:rsid w:val="00711F40"/>
    <w:rsid w:val="00713682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771F3"/>
    <w:rsid w:val="00781370"/>
    <w:rsid w:val="00785AFF"/>
    <w:rsid w:val="00796E89"/>
    <w:rsid w:val="007A16FB"/>
    <w:rsid w:val="007A189D"/>
    <w:rsid w:val="007B19D5"/>
    <w:rsid w:val="007D79D3"/>
    <w:rsid w:val="007E080D"/>
    <w:rsid w:val="007F19AE"/>
    <w:rsid w:val="007F39A0"/>
    <w:rsid w:val="007F5473"/>
    <w:rsid w:val="0080078E"/>
    <w:rsid w:val="00801793"/>
    <w:rsid w:val="0081126E"/>
    <w:rsid w:val="0081332A"/>
    <w:rsid w:val="0082140E"/>
    <w:rsid w:val="0083623D"/>
    <w:rsid w:val="008509D5"/>
    <w:rsid w:val="00851DDD"/>
    <w:rsid w:val="008555E5"/>
    <w:rsid w:val="00856B2F"/>
    <w:rsid w:val="0087746D"/>
    <w:rsid w:val="00877682"/>
    <w:rsid w:val="00881D29"/>
    <w:rsid w:val="008A58DC"/>
    <w:rsid w:val="008B12CE"/>
    <w:rsid w:val="008B1814"/>
    <w:rsid w:val="008B2690"/>
    <w:rsid w:val="008B2927"/>
    <w:rsid w:val="008B595C"/>
    <w:rsid w:val="008B73CD"/>
    <w:rsid w:val="008B770C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20E1F"/>
    <w:rsid w:val="00925BDA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94D1B"/>
    <w:rsid w:val="009C0B65"/>
    <w:rsid w:val="009C0CE5"/>
    <w:rsid w:val="009C3635"/>
    <w:rsid w:val="009D0B9A"/>
    <w:rsid w:val="009E405A"/>
    <w:rsid w:val="00A157B8"/>
    <w:rsid w:val="00A27E89"/>
    <w:rsid w:val="00A461DE"/>
    <w:rsid w:val="00A6061E"/>
    <w:rsid w:val="00A632ED"/>
    <w:rsid w:val="00A65363"/>
    <w:rsid w:val="00A856CD"/>
    <w:rsid w:val="00A91CA2"/>
    <w:rsid w:val="00A93D33"/>
    <w:rsid w:val="00A96E91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824A4"/>
    <w:rsid w:val="00B825A9"/>
    <w:rsid w:val="00B877F1"/>
    <w:rsid w:val="00B9203F"/>
    <w:rsid w:val="00BA174C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6FCE"/>
    <w:rsid w:val="00BD735E"/>
    <w:rsid w:val="00BE3A70"/>
    <w:rsid w:val="00BE57E4"/>
    <w:rsid w:val="00C01334"/>
    <w:rsid w:val="00C0189A"/>
    <w:rsid w:val="00C01B18"/>
    <w:rsid w:val="00C141FD"/>
    <w:rsid w:val="00C2380B"/>
    <w:rsid w:val="00C24609"/>
    <w:rsid w:val="00C3034F"/>
    <w:rsid w:val="00C33478"/>
    <w:rsid w:val="00C353D4"/>
    <w:rsid w:val="00C36472"/>
    <w:rsid w:val="00C40E96"/>
    <w:rsid w:val="00C43BC0"/>
    <w:rsid w:val="00C4597B"/>
    <w:rsid w:val="00C600AB"/>
    <w:rsid w:val="00C62ED2"/>
    <w:rsid w:val="00C63A06"/>
    <w:rsid w:val="00C706B1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52B8"/>
    <w:rsid w:val="00D3607C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16F"/>
    <w:rsid w:val="00D95F08"/>
    <w:rsid w:val="00D97158"/>
    <w:rsid w:val="00DA32E5"/>
    <w:rsid w:val="00DA5231"/>
    <w:rsid w:val="00DB2BF9"/>
    <w:rsid w:val="00DB3A45"/>
    <w:rsid w:val="00DB4758"/>
    <w:rsid w:val="00DB6063"/>
    <w:rsid w:val="00DC12F9"/>
    <w:rsid w:val="00DC5332"/>
    <w:rsid w:val="00DC5B59"/>
    <w:rsid w:val="00DC631E"/>
    <w:rsid w:val="00DC6692"/>
    <w:rsid w:val="00DD05A3"/>
    <w:rsid w:val="00DD1B87"/>
    <w:rsid w:val="00DF14D0"/>
    <w:rsid w:val="00DF6C1A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510A"/>
    <w:rsid w:val="00E736A6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F0015"/>
    <w:rsid w:val="00EF5637"/>
    <w:rsid w:val="00F112F3"/>
    <w:rsid w:val="00F11874"/>
    <w:rsid w:val="00F129D0"/>
    <w:rsid w:val="00F164D2"/>
    <w:rsid w:val="00F2011A"/>
    <w:rsid w:val="00F31196"/>
    <w:rsid w:val="00F4419D"/>
    <w:rsid w:val="00F456B9"/>
    <w:rsid w:val="00F5239E"/>
    <w:rsid w:val="00F552BC"/>
    <w:rsid w:val="00F6176A"/>
    <w:rsid w:val="00F65933"/>
    <w:rsid w:val="00F676C6"/>
    <w:rsid w:val="00F903C6"/>
    <w:rsid w:val="00F91E85"/>
    <w:rsid w:val="00FA14A0"/>
    <w:rsid w:val="00FA6A60"/>
    <w:rsid w:val="00FA6EDA"/>
    <w:rsid w:val="00FD42F9"/>
    <w:rsid w:val="00FD72E7"/>
    <w:rsid w:val="00FD7533"/>
    <w:rsid w:val="00FE4356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5B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5B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B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B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B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5B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5B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B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B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B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IRENA j.d.o.o. za krojačke djelatnosti</izvorni_sadrzaj>
    <derivirana_varijabla naziv="DomainObject.Predmet.ProtustrankaFormated_1">  IRENA j.d.o.o. za krojačke djelatnosti</derivirana_varijabla>
  </DomainObject.Predmet.ProtustrankaFormated>
  <DomainObject.Predmet.ProtustrankaFormatedOIB>
    <izvorni_sadrzaj>  IRENA j.d.o.o. za krojačke djelatnosti, OIB 33985034517</izvorni_sadrzaj>
    <derivirana_varijabla naziv="DomainObject.Predmet.ProtustrankaFormatedOIB_1">  IRENA j.d.o.o. za krojačke djelatnosti, OIB 33985034517</derivirana_varijabla>
  </DomainObject.Predmet.ProtustrankaFormatedOIB>
  <DomainObject.Predmet.ProtustrankaFormatedWithAdress>
    <izvorni_sadrzaj> IRENA j.d.o.o. za krojačke djelatnosti, Stjepana Radića 50 , 32221 Cerić</izvorni_sadrzaj>
    <derivirana_varijabla naziv="DomainObject.Predmet.ProtustrankaFormatedWithAdress_1"> IRENA j.d.o.o. za krojačke djelatnosti, Stjepana Radića 50 , 32221 Cerić</derivirana_varijabla>
  </DomainObject.Predmet.ProtustrankaFormatedWithAdress>
  <DomainObject.Predmet.ProtustrankaFormatedWithAdressOIB>
    <izvorni_sadrzaj> IRENA j.d.o.o. za krojačke djelatnosti, OIB 33985034517, Stjepana Radića 50 , 32221 Cerić</izvorni_sadrzaj>
    <derivirana_varijabla naziv="DomainObject.Predmet.ProtustrankaFormatedWithAdressOIB_1"> IRENA j.d.o.o. za krojačke djelatnosti, OIB 33985034517, Stjepana Radića 50 , 32221 Cerić</derivirana_varijabla>
  </DomainObject.Predmet.ProtustrankaFormatedWithAdressOIB>
  <DomainObject.Predmet.ProtustrankaWithAdress>
    <izvorni_sadrzaj>IRENA j.d.o.o. za krojačke djelatnosti Stjepana Radića 50 , 32221 Cerić</izvorni_sadrzaj>
    <derivirana_varijabla naziv="DomainObject.Predmet.ProtustrankaWithAdress_1">IRENA j.d.o.o. za krojačke djelatnosti Stjepana Radića 50 , 32221 Cerić</derivirana_varijabla>
  </DomainObject.Predmet.ProtustrankaWithAdress>
  <DomainObject.Predmet.ProtustrankaWithAdressOIB>
    <izvorni_sadrzaj>IRENA j.d.o.o. za krojačke djelatnosti, OIB 33985034517, Stjepana Radića 50 , 32221 Cerić</izvorni_sadrzaj>
    <derivirana_varijabla naziv="DomainObject.Predmet.ProtustrankaWithAdressOIB_1">IRENA j.d.o.o. za krojačke djelatnosti, OIB 33985034517, Stjepana Radića 50 , 32221 Cerić</derivirana_varijabla>
  </DomainObject.Predmet.ProtustrankaWithAdressOIB>
  <DomainObject.Predmet.ProtustrankaNazivFormated>
    <izvorni_sadrzaj>IRENA j.d.o.o. za krojačke djelatnosti</izvorni_sadrzaj>
    <derivirana_varijabla naziv="DomainObject.Predmet.ProtustrankaNazivFormated_1">IRENA j.d.o.o. za krojačke djelatnosti</derivirana_varijabla>
  </DomainObject.Predmet.ProtustrankaNazivFormated>
  <DomainObject.Predmet.ProtustrankaNazivFormatedOIB>
    <izvorni_sadrzaj>IRENA j.d.o.o. za krojačke djelatnosti, OIB 33985034517</izvorni_sadrzaj>
    <derivirana_varijabla naziv="DomainObject.Predmet.ProtustrankaNazivFormatedOIB_1">IRENA j.d.o.o. za krojačke djelatnosti, OIB 33985034517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IRENA j.d.o.o. za krojačke djelatnosti</item>
    </izvorni_sadrzaj>
    <derivirana_varijabla naziv="DomainObject.Predmet.ProtuStrankaListFormated_1">
      <item>IRENA j.d.o.o. za krojačke djelatnosti</item>
    </derivirana_varijabla>
  </DomainObject.Predmet.ProtuStrankaListFormated>
  <DomainObject.Predmet.ProtuStrankaListFormatedOIB>
    <izvorni_sadrzaj>
      <item>IRENA j.d.o.o. za krojačke djelatnosti, OIB 33985034517</item>
    </izvorni_sadrzaj>
    <derivirana_varijabla naziv="DomainObject.Predmet.ProtuStrankaListFormatedOIB_1">
      <item>IRENA j.d.o.o. za krojačke djelatnosti, OIB 33985034517</item>
    </derivirana_varijabla>
  </DomainObject.Predmet.ProtuStrankaListFormatedOIB>
  <DomainObject.Predmet.ProtuStrankaListFormatedWithAdress>
    <izvorni_sadrzaj>
      <item>IRENA j.d.o.o. za krojačke djelatnosti, Stjepana Radića 50 , 32221 Cerić</item>
    </izvorni_sadrzaj>
    <derivirana_varijabla naziv="DomainObject.Predmet.ProtuStrankaListFormatedWithAdress_1">
      <item>IRENA j.d.o.o. za krojačke djelatnosti, Stjepana Radića 50 , 32221 Cerić</item>
    </derivirana_varijabla>
  </DomainObject.Predmet.ProtuStrankaListFormatedWithAdress>
  <DomainObject.Predmet.ProtuStrankaListFormatedWithAdressOIB>
    <izvorni_sadrzaj>
      <item>IRENA j.d.o.o. za krojačke djelatnosti, OIB 33985034517, Stjepana Radića 50 , 32221 Cerić</item>
    </izvorni_sadrzaj>
    <derivirana_varijabla naziv="DomainObject.Predmet.ProtuStrankaListFormatedWithAdressOIB_1">
      <item>IRENA j.d.o.o. za krojačke djelatnosti, OIB 33985034517, Stjepana Radića 50 , 32221 Cerić</item>
    </derivirana_varijabla>
  </DomainObject.Predmet.ProtuStrankaListFormatedWithAdressOIB>
  <DomainObject.Predmet.ProtuStrankaListNazivFormated>
    <izvorni_sadrzaj>
      <item>IRENA j.d.o.o. za krojačke djelatnosti</item>
    </izvorni_sadrzaj>
    <derivirana_varijabla naziv="DomainObject.Predmet.ProtuStrankaListNazivFormated_1">
      <item>IRENA j.d.o.o. za krojačke djelatnosti</item>
    </derivirana_varijabla>
  </DomainObject.Predmet.ProtuStrankaListNazivFormated>
  <DomainObject.Predmet.ProtuStrankaListNazivFormatedOIB>
    <izvorni_sadrzaj>
      <item>IRENA j.d.o.o. za krojačke djelatnosti, OIB 33985034517</item>
    </izvorni_sadrzaj>
    <derivirana_varijabla naziv="DomainObject.Predmet.ProtuStrankaListNazivFormatedOIB_1">
      <item>IRENA j.d.o.o. za krojačke djelatnosti, OIB 33985034517</item>
    </derivirana_varijabla>
  </DomainObject.Predmet.ProtuStrankaListNazivFormatedOIB>
  <DomainObject.Predmet.OstaliListFormated>
    <izvorni_sadrzaj>
      <item>Nada Čuljak</item>
    </izvorni_sadrzaj>
    <derivirana_varijabla naziv="DomainObject.Predmet.OstaliListFormated_1">
      <item>Nada Čuljak</item>
    </derivirana_varijabla>
  </DomainObject.Predmet.OstaliListFormated>
  <DomainObject.Predmet.OstaliListFormatedOIB>
    <izvorni_sadrzaj>
      <item>Nada Čuljak, OIB 57641781128</item>
    </izvorni_sadrzaj>
    <derivirana_varijabla naziv="DomainObject.Predmet.OstaliListFormatedOIB_1">
      <item>Nada Čuljak, OIB 57641781128</item>
    </derivirana_varijabla>
  </DomainObject.Predmet.OstaliListFormatedOIB>
  <DomainObject.Predmet.OstaliListFormatedWithAdress>
    <izvorni_sadrzaj>
      <item>Nada Čuljak, Bana Jelačića 23, 32100 Vinkovci</item>
    </izvorni_sadrzaj>
    <derivirana_varijabla naziv="DomainObject.Predmet.OstaliListFormatedWithAdress_1">
      <item>Nada Čuljak, Bana Jelačića 23, 32100 Vinkovci</item>
    </derivirana_varijabla>
  </DomainObject.Predmet.OstaliListFormatedWithAdress>
  <DomainObject.Predmet.OstaliListFormatedWithAdressOIB>
    <izvorni_sadrzaj>
      <item>Nada Čuljak, OIB 57641781128, Bana Jelačića 23, 32100 Vinkovci</item>
    </izvorni_sadrzaj>
    <derivirana_varijabla naziv="DomainObject.Predmet.OstaliListFormatedWithAdressOIB_1">
      <item>Nada Čuljak, OIB 57641781128, Bana Jelačića 23, 32100 Vinkovci</item>
    </derivirana_varijabla>
  </DomainObject.Predmet.OstaliListFormatedWithAdressOIB>
  <DomainObject.Predmet.OstaliListNazivFormated>
    <izvorni_sadrzaj>
      <item>Nada Čuljak</item>
    </izvorni_sadrzaj>
    <derivirana_varijabla naziv="DomainObject.Predmet.OstaliListNazivFormated_1">
      <item>Nada Čuljak</item>
    </derivirana_varijabla>
  </DomainObject.Predmet.OstaliListNazivFormated>
  <DomainObject.Predmet.OstaliListNazivFormatedOIB>
    <izvorni_sadrzaj>
      <item>Nada Čuljak, OIB 57641781128</item>
    </izvorni_sadrzaj>
    <derivirana_varijabla naziv="DomainObject.Predmet.OstaliListNazivFormatedOIB_1">
      <item>Nada Čuljak, OIB 57641781128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IRENA j.d.o.o. za krojačke djelatnosti</izvorni_sadrzaj>
    <derivirana_varijabla naziv="DomainObject.Predmet.ProtustrankaIDrugi_1">IRENA j.d.o.o. za krojačke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IRENA j.d.o.o. za krojačke djelatnosti, OIB 33985034517, Stjepana Radića 50 , 32221 Cerić</izvorni_sadrzaj>
    <derivirana_varijabla naziv="DomainObject.Predmet.ProtustrankaIDrugiAdressOIB_1">IRENA j.d.o.o. za krojačke djelatnosti, OIB 33985034517, Stjepana Radića 50 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IRENA j.d.o.o. za krojačke djelatnosti</item>
      <item>Nada Čuljak</item>
    </izvorni_sadrzaj>
    <derivirana_varijabla naziv="DomainObject.Predmet.SudioniciListNaziv_1">
      <item>FINA RC OSIJEK</item>
      <item>IRENA j.d.o.o. za krojačke djelatnosti</item>
      <item>Nada Čuljak</item>
    </derivirana_varijabla>
  </DomainObject.Predmet.SudioniciListNaziv>
  <DomainObject.Predmet.SudioniciListAdressOIB>
    <izvorni_sadrzaj>
      <item>FINA RC OSIJEK, OIB 85821130368</item>
      <item>IRENA j.d.o.o. za krojačke djelatnosti, OIB 33985034517, Stjepana Radića 50 ,32221 Cerić</item>
      <item>Nada Čuljak, OIB 57641781128, Bana Jelačića 23,32100 Vinkovci</item>
    </izvorni_sadrzaj>
    <derivirana_varijabla naziv="DomainObject.Predmet.SudioniciListAdressOIB_1">
      <item>FINA RC OSIJEK, OIB 85821130368</item>
      <item>IRENA j.d.o.o. za krojačke djelatnosti, OIB 33985034517, Stjepana Radića 50 ,32221 Cerić</item>
      <item>Nada Čuljak, OIB 57641781128, Bana Jelačića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33985034517</item>
      <item>, OIB 57641781128</item>
    </izvorni_sadrzaj>
    <derivirana_varijabla naziv="DomainObject.Predmet.SudioniciListNazivOIB_1">
      <item>, OIB 85821130368</item>
      <item>, OIB 33985034517</item>
      <item>, OIB 57641781128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745</properties:Characters>
  <properties:Lines>61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2018-02-19T09:16:00Z</dcterms:created>
  <dc:creator>Korisnik</dc:creator>
  <cp:lastModifiedBy>Danijela Sekulić</cp:lastModifiedBy>
  <cp:lastPrinted>2018-02-19T09:16:00Z</cp:lastPrinted>
  <dcterms:modified xmlns:xsi="http://www.w3.org/2001/XMLSchema-instance" xsi:type="dcterms:W3CDTF">2018-02-19T09:16:00Z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z.z. OBROCI.docx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