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ea52" w14:paraId="d3aea52" w:rsidRDefault="00750828" w:rsidP="00750828" w:rsidR="00750828">
      <w:pPr>
        <w15:collapsed w:val="false"/>
      </w:pPr>
      <w:bookmarkStart w:name="_GoBack" w:id="0"/>
      <w:bookmarkEnd w:id="0"/>
      <w:r>
        <w:rPr>
          <w:rFonts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958215" cx="7169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828" w:rsidP="00750828" w:rsidR="00750828">
      <w:r>
        <w:t xml:space="preserve">REPUBLIKA HRVATSKA                                                                             </w:t>
      </w:r>
    </w:p>
    <w:p w:rsidRDefault="00750828" w:rsidP="00750828" w:rsidR="00750828">
      <w:r>
        <w:t>Trgovački sud u Zagrebu</w:t>
      </w:r>
    </w:p>
    <w:p w:rsidRDefault="00750828" w:rsidP="00750828" w:rsidR="00750828">
      <w:r>
        <w:t>Zagreb, Amruševa 2/II</w:t>
      </w:r>
    </w:p>
    <w:p w:rsidRDefault="00750828" w:rsidP="00750828" w:rsidR="00750828"/>
    <w:p w:rsidRDefault="00750828" w:rsidP="00750828" w:rsidR="00750828">
      <w:pPr>
        <w:jc w:val="center"/>
      </w:pPr>
      <w:r>
        <w:t>R E P U B L I K A    H R V A T S K A</w:t>
      </w:r>
    </w:p>
    <w:p w:rsidRDefault="00750828" w:rsidP="00750828" w:rsidR="00750828">
      <w:pPr>
        <w:jc w:val="center"/>
      </w:pPr>
    </w:p>
    <w:p w:rsidRDefault="00750828" w:rsidP="00750828" w:rsidR="00750828">
      <w:pPr>
        <w:jc w:val="center"/>
      </w:pPr>
      <w:r>
        <w:t>R J E Š E N J E</w:t>
      </w:r>
    </w:p>
    <w:p w:rsidRDefault="00750828" w:rsidP="00750828" w:rsidR="00750828"/>
    <w:p w:rsidRDefault="00750828" w:rsidP="00750828" w:rsidR="00750828"/>
    <w:p w:rsidRDefault="00750828" w:rsidP="00750828" w:rsidR="00750828">
      <w:pPr>
        <w:ind w:firstLine="708"/>
        <w:jc w:val="both"/>
      </w:pPr>
      <w:r>
        <w:t>Trgovački sud u Zagrebu, po sucu Mirjani Chour Hršak, u skraćenom stečajnom postupku nad dužnikom TIATONI j.d.o.o. za usluge, sa sjedištem u Srešov klanac 21, 10000 Zagreb, OIB: 65790133175, dana 14. ožujka 2016. godine</w:t>
      </w:r>
    </w:p>
    <w:p w:rsidRDefault="00750828" w:rsidP="00750828" w:rsidR="00750828"/>
    <w:p w:rsidRDefault="00750828" w:rsidP="00750828" w:rsidR="00750828">
      <w:pPr>
        <w:jc w:val="center"/>
      </w:pPr>
      <w:r>
        <w:t>r i j e š i o    j e</w:t>
      </w:r>
    </w:p>
    <w:p w:rsidRDefault="00750828" w:rsidP="00750828" w:rsidR="00750828"/>
    <w:p w:rsidRDefault="00750828" w:rsidP="00750828" w:rsidR="00750828">
      <w:pPr>
        <w:ind w:left="708"/>
        <w:jc w:val="both"/>
      </w:pPr>
      <w:r>
        <w:t>Obustavlja se skraćeni stečajni postupak nad dužnikom TIATONI j.d.o.o. za usluge, sa sjedištem u Srešov klanac 21, 10000 Zagreb, OIB: 65790133175.</w:t>
      </w:r>
    </w:p>
    <w:p w:rsidRDefault="00750828" w:rsidP="00750828" w:rsidR="00750828"/>
    <w:p w:rsidRDefault="00750828" w:rsidP="00750828" w:rsidR="00750828">
      <w:pPr>
        <w:jc w:val="center"/>
      </w:pPr>
      <w:r>
        <w:t>Obrazloženje</w:t>
      </w:r>
    </w:p>
    <w:p w:rsidRDefault="00750828" w:rsidP="00750828" w:rsidR="00750828"/>
    <w:p w:rsidRDefault="00750828" w:rsidP="00750828" w:rsidR="00750828">
      <w:pPr>
        <w:jc w:val="both"/>
      </w:pPr>
      <w:r>
        <w:tab/>
        <w:t>Po prijedlogu Financijske agencije, Regionalni centar Zagreb, ovaj je sud rješenjem St-176/2016-3 od 15. siječnja 2016. godine pokrenuo skraćeni stečajni postupak nad gore navedenim dužnikom, sukladno odredbi čl. 428. i 429. Stečajnog zakona (NN 71/15; dalje SZ),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750828" w:rsidP="00750828" w:rsidR="00750828">
      <w:pPr>
        <w:ind w:firstLine="708"/>
        <w:jc w:val="both"/>
      </w:pPr>
      <w:r>
        <w:t>Dopisom od 08.03.2016. godine FINA je izvijestila sud da dužnik više nema u Očevidniku redoslijeda osnova za plaćanje evidentiranih neizvršenih osnova za plaćanje.</w:t>
      </w:r>
    </w:p>
    <w:p w:rsidRDefault="00750828" w:rsidP="00750828" w:rsidR="00750828">
      <w:pPr>
        <w:jc w:val="both"/>
      </w:pPr>
      <w:r>
        <w:t>Kako time proizlazi da nisu ispunjeni uvjeti za vođenje skraćenog stečajnog postupka koji u konačnosti završava otvaranjem i istovremenim zaključenjem skraćenog stečajnog postupka temeljem odredbe čl. 431. SZ-a, to je odlučeno kao u izreci ovog rješenja temeljem odredbe čl. 428. točka 2.  i čl. 433. SZ-a.</w:t>
      </w:r>
    </w:p>
    <w:p w:rsidRDefault="00750828" w:rsidP="00750828" w:rsidR="00750828"/>
    <w:p w:rsidRDefault="00750828" w:rsidP="00750828" w:rsidR="00750828">
      <w:pPr>
        <w:jc w:val="center"/>
      </w:pPr>
      <w:r>
        <w:t>U Zagrebu 14. ožujka 2016.</w:t>
      </w:r>
    </w:p>
    <w:p w:rsidRDefault="00750828" w:rsidP="00750828" w:rsidR="00750828"/>
    <w:p w:rsidRDefault="00750828" w:rsidP="00750828" w:rsidR="007508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</w:t>
      </w:r>
    </w:p>
    <w:p w:rsidRDefault="00750828" w:rsidP="00750828" w:rsidR="007508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750828" w:rsidP="00750828" w:rsidR="00750828">
      <w:pPr>
        <w:jc w:val="right"/>
      </w:pPr>
      <w:r>
        <w:t>MIRJANA CHOUR HRŠAK</w:t>
      </w:r>
    </w:p>
    <w:p w:rsidRDefault="00750828" w:rsidP="00750828" w:rsidR="00750828"/>
    <w:p w:rsidRDefault="00750828" w:rsidP="00750828" w:rsidR="00750828">
      <w:pPr>
        <w:jc w:val="both"/>
      </w:pPr>
      <w:r>
        <w:t>UPUTA O PRAVNOM LIJEKU:</w:t>
      </w:r>
    </w:p>
    <w:p w:rsidRDefault="00750828" w:rsidP="00750828" w:rsidR="00750828">
      <w:pPr>
        <w:jc w:val="both"/>
      </w:pPr>
      <w:r>
        <w:t xml:space="preserve">Protiv ovog rješenja dopuštena je žalba Visokom trgovačkom sudu RH koja se podnosi u roku od 8 dana ovome sudu u 3 primjerka.  </w:t>
      </w: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828" w:rsidP="00750828" w:rsidR="00750828">
      <w:r>
        <w:separator/>
      </w:r>
    </w:p>
  </w:endnote>
  <w:endnote w:id="0" w:type="continuationSeparator">
    <w:p w:rsidRDefault="00750828" w:rsidP="00750828" w:rsidR="00750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828" w:rsidP="00750828" w:rsidR="00750828">
      <w:r>
        <w:separator/>
      </w:r>
    </w:p>
  </w:footnote>
  <w:footnote w:id="0" w:type="continuationSeparator">
    <w:p w:rsidRDefault="00750828" w:rsidP="00750828" w:rsidR="007508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027465"/>
      <w:docPartObj>
        <w:docPartGallery w:val="Page Numbers (Top of Page)"/>
        <w:docPartUnique/>
      </w:docPartObj>
    </w:sdtPr>
    <w:sdtEndPr/>
    <w:sdtContent>
      <w:p w:rsidRDefault="00750828" w:rsidR="0075082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D78">
          <w:rPr>
            <w:noProof/>
          </w:rPr>
          <w:t>1</w:t>
        </w:r>
        <w:r>
          <w:fldChar w:fldCharType="end"/>
        </w:r>
      </w:p>
    </w:sdtContent>
  </w:sdt>
  <w:p w:rsidRDefault="00750828" w:rsidP="00750828" w:rsidR="00750828">
    <w:pPr>
      <w:pStyle w:val="Zaglavlje"/>
      <w:jc w:val="right"/>
    </w:pPr>
    <w:r>
      <w:t>34. St-176/2016-11</w:t>
    </w:r>
  </w:p>
  <w:p w:rsidRDefault="00750828" w:rsidP="00750828" w:rsidR="0075082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0828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505D78"/>
    <w:rsid w:val="006B3CDB"/>
    <w:rsid w:val="00734906"/>
    <w:rsid w:val="00750828"/>
    <w:rsid w:val="007555F9"/>
    <w:rsid w:val="007C6CF3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08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082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508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0828"/>
  </w:style>
  <w:style w:styleId="Podnoje" w:type="paragraph">
    <w:name w:val="footer"/>
    <w:basedOn w:val="Normal"/>
    <w:link w:val="PodnojeChar"/>
    <w:uiPriority w:val="99"/>
    <w:unhideWhenUsed/>
    <w:rsid w:val="007508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0828"/>
  </w:style>
  <w:style w:styleId="Tekstrezerviranogmjesta" w:type="character">
    <w:name w:val="Placeholder Text"/>
    <w:basedOn w:val="Zadanifontodlomka"/>
    <w:uiPriority w:val="99"/>
    <w:semiHidden/>
    <w:rsid w:val="00505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D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D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D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D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08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082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508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0828"/>
  </w:style>
  <w:style w:styleId="Podnoje" w:type="paragraph">
    <w:name w:val="footer"/>
    <w:basedOn w:val="Normal"/>
    <w:link w:val="PodnojeChar"/>
    <w:uiPriority w:val="99"/>
    <w:unhideWhenUsed/>
    <w:rsid w:val="007508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0828"/>
  </w:style>
  <w:style w:styleId="Tekstrezerviranogmjesta" w:type="character">
    <w:name w:val="Placeholder Text"/>
    <w:basedOn w:val="Zadanifontodlomka"/>
    <w:uiPriority w:val="99"/>
    <w:semiHidden/>
    <w:rsid w:val="00505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D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D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D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D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St-176/2016</izvorni_sadrzaj>
    <derivirana_varijabla naziv="DomainObject.Predmet.OznakaBroj_1">St-176/2016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TIATONI j.d.o.o. zastupanog po punomoćniku Tomislav Novosel</izvorni_sadrzaj>
    <derivirana_varijabla naziv="DomainObject.Predmet.ProtustrankaFormated_1">  TIATONI j.d.o.o. zastupanog po punomoćniku Tomislav Novosel</derivirana_varijabla>
  </DomainObject.Predmet.ProtustrankaFormated>
  <DomainObject.Predmet.ProtustrankaFormatedOIB>
    <izvorni_sadrzaj>  TIATONI j.d.o.o., OIB 65790133175 zastupanog po punomoćniku Tomislav Novosel</izvorni_sadrzaj>
    <derivirana_varijabla naziv="DomainObject.Predmet.ProtustrankaFormatedOIB_1">  TIATONI j.d.o.o., OIB 65790133175 zastupanog po punomoćniku Tomislav Novosel</derivirana_varijabla>
  </DomainObject.Predmet.ProtustrankaFormatedOIB>
  <DomainObject.Predmet.ProtustrankaFormatedWithAdress>
    <izvorni_sadrzaj> TIATONI j.d.o.o., Srešov klanac 21, 10000 Zagreb zastupanog po punomoćniku Tomislav Novosel</izvorni_sadrzaj>
    <derivirana_varijabla naziv="DomainObject.Predmet.ProtustrankaFormatedWithAdress_1"> TIATONI j.d.o.o., Srešov klanac 21, 10000 Zagreb zastupanog po punomoćniku Tomislav Novosel</derivirana_varijabla>
  </DomainObject.Predmet.ProtustrankaFormatedWithAdress>
  <DomainObject.Predmet.ProtustrankaFormatedWithAdressOIB>
    <izvorni_sadrzaj> TIATONI j.d.o.o., OIB 65790133175, Srešov klanac 21, 10000 Zagreb zastupanog po punomoćniku Tomislav Novosel</izvorni_sadrzaj>
    <derivirana_varijabla naziv="DomainObject.Predmet.ProtustrankaFormatedWithAdressOIB_1"> TIATONI j.d.o.o., OIB 65790133175, Srešov klanac 21, 10000 Zagreb zastupanog po punomoćniku Tomislav Novosel</derivirana_varijabla>
  </DomainObject.Predmet.ProtustrankaFormatedWithAdressOIB>
  <DomainObject.Predmet.ProtustrankaWithAdress>
    <izvorni_sadrzaj>TIATONI j.d.o.o. Srešov klanac 21, 10000 Zagreb</izvorni_sadrzaj>
    <derivirana_varijabla naziv="DomainObject.Predmet.ProtustrankaWithAdress_1">TIATONI j.d.o.o. Srešov klanac 21, 10000 Zagreb</derivirana_varijabla>
  </DomainObject.Predmet.ProtustrankaWithAdress>
  <DomainObject.Predmet.ProtustrankaWithAdressOIB>
    <izvorni_sadrzaj>TIATONI j.d.o.o., OIB 65790133175, Srešov klanac 21, 10000 Zagreb</izvorni_sadrzaj>
    <derivirana_varijabla naziv="DomainObject.Predmet.ProtustrankaWithAdressOIB_1">TIATONI j.d.o.o., OIB 65790133175, Srešov klanac 21, 10000 Zagreb</derivirana_varijabla>
  </DomainObject.Predmet.ProtustrankaWithAdressOIB>
  <DomainObject.Predmet.ProtustrankaNazivFormated>
    <izvorni_sadrzaj>TIATONI j.d.o.o.</izvorni_sadrzaj>
    <derivirana_varijabla naziv="DomainObject.Predmet.ProtustrankaNazivFormated_1">TIATONI j.d.o.o.</derivirana_varijabla>
  </DomainObject.Predmet.ProtustrankaNazivFormated>
  <DomainObject.Predmet.ProtustrankaNazivFormatedOIB>
    <izvorni_sadrzaj>TIATONI j.d.o.o., OIB 65790133175</izvorni_sadrzaj>
    <derivirana_varijabla naziv="DomainObject.Predmet.ProtustrankaNazivFormatedOIB_1">TIATONI j.d.o.o., OIB 65790133175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TIATONI j.d.o.o. zastupanog po punomoćniku Tomislav Novosel</item>
    </izvorni_sadrzaj>
    <derivirana_varijabla naziv="DomainObject.Predmet.ProtuStrankaListFormated_1">
      <item>TIATONI j.d.o.o. zastupanog po punomoćniku Tomislav Novosel</item>
    </derivirana_varijabla>
  </DomainObject.Predmet.ProtuStrankaListFormated>
  <DomainObject.Predmet.ProtuStrankaListFormatedOIB>
    <izvorni_sadrzaj>
      <item>TIATONI j.d.o.o., OIB 65790133175 zastupanog po punomoćniku Tomislav Novosel</item>
    </izvorni_sadrzaj>
    <derivirana_varijabla naziv="DomainObject.Predmet.ProtuStrankaListFormatedOIB_1">
      <item>TIATONI j.d.o.o., OIB 65790133175 zastupanog po punomoćniku Tomislav Novosel</item>
    </derivirana_varijabla>
  </DomainObject.Predmet.ProtuStrankaListFormatedOIB>
  <DomainObject.Predmet.ProtuStrankaListFormatedWithAdress>
    <izvorni_sadrzaj>
      <item>TIATONI j.d.o.o., Srešov klanac 21, 10000 Zagreb zastupanog po punomoćniku Tomislav Novosel</item>
    </izvorni_sadrzaj>
    <derivirana_varijabla naziv="DomainObject.Predmet.ProtuStrankaListFormatedWithAdress_1">
      <item>TIATONI j.d.o.o., Srešov klanac 21, 10000 Zagreb zastupanog po punomoćniku Tomislav Novosel</item>
    </derivirana_varijabla>
  </DomainObject.Predmet.ProtuStrankaListFormatedWithAdress>
  <DomainObject.Predmet.ProtuStrankaListFormatedWithAdressOIB>
    <izvorni_sadrzaj>
      <item>TIATONI j.d.o.o., OIB 65790133175, Srešov klanac 21, 10000 Zagreb zastupanog po punomoćniku Tomislav Novosel</item>
    </izvorni_sadrzaj>
    <derivirana_varijabla naziv="DomainObject.Predmet.ProtuStrankaListFormatedWithAdressOIB_1">
      <item>TIATONI j.d.o.o., OIB 65790133175, Srešov klanac 21, 10000 Zagreb zastupanog po punomoćniku Tomislav Novosel</item>
    </derivirana_varijabla>
  </DomainObject.Predmet.ProtuStrankaListFormatedWithAdressOIB>
  <DomainObject.Predmet.ProtuStrankaListNazivFormated>
    <izvorni_sadrzaj>
      <item>TIATONI j.d.o.o.</item>
    </izvorni_sadrzaj>
    <derivirana_varijabla naziv="DomainObject.Predmet.ProtuStrankaListNazivFormated_1">
      <item>TIATONI j.d.o.o.</item>
    </derivirana_varijabla>
  </DomainObject.Predmet.ProtuStrankaListNazivFormated>
  <DomainObject.Predmet.ProtuStrankaListNazivFormatedOIB>
    <izvorni_sadrzaj>
      <item>TIATONI j.d.o.o., OIB 65790133175</item>
    </izvorni_sadrzaj>
    <derivirana_varijabla naziv="DomainObject.Predmet.ProtuStrankaListNazivFormatedOIB_1">
      <item>TIATONI j.d.o.o., OIB 65790133175</item>
    </derivirana_varijabla>
  </DomainObject.Predmet.ProtuStrankaListNazivFormatedOIB>
  <DomainObject.Predmet.OstaliListFormated>
    <izvorni_sadrzaj>
      <item>Tomislav Novosel punomoćnik sudionika u postupku TIATONI j.d.o.o.</item>
    </izvorni_sadrzaj>
    <derivirana_varijabla naziv="DomainObject.Predmet.OstaliListFormated_1">
      <item>Tomislav Novosel punomoćnik sudionika u postupku TIATONI j.d.o.o.</item>
    </derivirana_varijabla>
  </DomainObject.Predmet.OstaliListFormated>
  <DomainObject.Predmet.OstaliListFormatedOIB>
    <izvorni_sadrzaj>
      <item>Tomislav Novosel, OIB 10942553051 punomoćnik sudionika u postupku TIATONI j.d.o.o.</item>
    </izvorni_sadrzaj>
    <derivirana_varijabla naziv="DomainObject.Predmet.OstaliListFormatedOIB_1">
      <item>Tomislav Novosel, OIB 10942553051 punomoćnik sudionika u postupku TIATONI j.d.o.o.</item>
    </derivirana_varijabla>
  </DomainObject.Predmet.OstaliListFormatedOIB>
  <DomainObject.Predmet.OstaliListFormatedWithAdress>
    <izvorni_sadrzaj>
      <item>Tomislav Novosel, Srešov Klanac 21, 10000 Zagreb punomoćnik sudionika u postupku TIATONI j.d.o.o.</item>
    </izvorni_sadrzaj>
    <derivirana_varijabla naziv="DomainObject.Predmet.OstaliListFormatedWithAdress_1">
      <item>Tomislav Novosel, Srešov Klanac 21, 10000 Zagreb punomoćnik sudionika u postupku TIATONI j.d.o.o.</item>
    </derivirana_varijabla>
  </DomainObject.Predmet.OstaliListFormatedWithAdress>
  <DomainObject.Predmet.OstaliListFormatedWithAdressOIB>
    <izvorni_sadrzaj>
      <item>Tomislav Novosel, OIB 10942553051, Srešov Klanac 21, 10000 Zagreb punomoćnik sudionika u postupku TIATONI j.d.o.o.</item>
    </izvorni_sadrzaj>
    <derivirana_varijabla naziv="DomainObject.Predmet.OstaliListFormatedWithAdressOIB_1">
      <item>Tomislav Novosel, OIB 10942553051, Srešov Klanac 21, 10000 Zagreb punomoćnik sudionika u postupku TIATONI j.d.o.o.</item>
    </derivirana_varijabla>
  </DomainObject.Predmet.OstaliListFormatedWithAdressOIB>
  <DomainObject.Predmet.OstaliListNazivFormated>
    <izvorni_sadrzaj>
      <item>Tomislav Novosel</item>
    </izvorni_sadrzaj>
    <derivirana_varijabla naziv="DomainObject.Predmet.OstaliListNazivFormated_1">
      <item>Tomislav Novosel</item>
    </derivirana_varijabla>
  </DomainObject.Predmet.OstaliListNazivFormated>
  <DomainObject.Predmet.OstaliListNazivFormatedOIB>
    <izvorni_sadrzaj>
      <item>Tomislav Novosel, OIB 10942553051</item>
    </izvorni_sadrzaj>
    <derivirana_varijabla naziv="DomainObject.Predmet.OstaliListNazivFormatedOIB_1">
      <item>Tomislav Novosel, OIB 10942553051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TIATONI j.d.o.o.</izvorni_sadrzaj>
    <derivirana_varijabla naziv="DomainObject.Predmet.ProtustrankaIDrugi_1">TIATONI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TIATONI j.d.o.o., OIB 65790133175, Srešov klanac 21, 10000 Zagreb</izvorni_sadrzaj>
    <derivirana_varijabla naziv="DomainObject.Predmet.ProtustrankaIDrugiAdressOIB_1">TIATONI j.d.o.o., OIB 65790133175, Srešov klanac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TIATONI j.d.o.o.</item>
      <item>Tomislav Novosel</item>
    </izvorni_sadrzaj>
    <derivirana_varijabla naziv="DomainObject.Predmet.SudioniciListNaziv_1">
      <item>FINA Regionalni centar Zagreb</item>
      <item>TIATONI j.d.o.o.</item>
      <item>Tomislav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TIATONI j.d.o.o., OIB 65790133175, Srešov klanac 21,10000 Zagreb</item>
      <item>Tomislav Novosel, OIB 10942553051, Srešov Klanac 21,10000 Zagreb</item>
    </izvorni_sadrzaj>
    <derivirana_varijabla naziv="DomainObject.Predmet.SudioniciListAdressOIB_1">
      <item>FINA Regionalni centar Zagreb, OIB 85821130368, Trg svibanjskih žrtava 1995. 1,10000 Zagreb</item>
      <item>TIATONI j.d.o.o., OIB 65790133175, Srešov klanac 21,10000 Zagreb</item>
      <item>Tomislav Novosel, OIB 10942553051, Srešov Klanac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65790133175</item>
      <item>, OIB 10942553051</item>
    </izvorni_sadrzaj>
    <derivirana_varijabla naziv="DomainObject.Predmet.SudioniciListNazivOIB_1">
      <item>, OIB 85821130368</item>
      <item>, OIB 65790133175</item>
      <item>, OIB 10942553051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F8AA7-8FD8-41C0-B41A-BC523E1090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1457</properties:Characters>
  <properties:Lines>44</properties:Lines>
  <properties:Paragraphs>17</properties:Paragraphs>
  <properties:TotalTime>4</properties:TotalTime>
  <properties:ScaleCrop>false</properties:ScaleCrop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2016-03-14T10:38:00Z</dcterms:created>
  <dc:creator>Vlasta Bogović Milisavljević</dc:creator>
  <cp:lastModifiedBy>Vlasta Bogović Milisavljević</cp:lastModifiedBy>
  <dcterms:modified xmlns:xsi="http://www.w3.org/2001/XMLSchema-instance" xsi:type="dcterms:W3CDTF">2016-03-14T10:43:00Z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