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84e9" w14:paraId="4c784e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E0069">
        <w:t>1</w:t>
      </w:r>
      <w:r w:rsidR="001F4F9A">
        <w:t>8</w:t>
      </w:r>
      <w:r w:rsidR="00F3680E">
        <w:t>49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622C2" w:rsidP="0040522B" w:rsidR="004622C2" w:rsidRPr="0040522B">
      <w:pPr>
        <w:jc w:val="center"/>
        <w:rPr>
          <w:bCs/>
        </w:rPr>
      </w:pP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4622C2">
        <w:t>TELEVIZIJA SLJEME d.o.o., OIB: 33717859619, MBS: 080459712, Zagreb, Voćarsko naselje 96</w:t>
      </w:r>
      <w:r>
        <w:t>, temeljem članka 430. Stečajnog zakona („Narodne novine“ 71/15)</w:t>
      </w:r>
      <w:r w:rsidR="00687068">
        <w:t>,</w:t>
      </w:r>
      <w:r w:rsidR="009B6422">
        <w:t xml:space="preserve"> dana </w:t>
      </w:r>
      <w:r w:rsidR="004622C2">
        <w:t>16</w:t>
      </w:r>
      <w:r>
        <w:t>. siječnja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4622C2">
        <w:t>TELEVIZIJA SLJEME d.o.o., OIB: 33717859619, MBS: 080459712, Zagreb, Voćarsko naselje 96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001413">
        <w:t>DAMIR CINCAR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001413">
        <w:t>60464850994</w:t>
      </w:r>
      <w:r w:rsidR="00775A16">
        <w:t>,</w:t>
      </w:r>
      <w:r w:rsidR="006B4DFF">
        <w:t xml:space="preserve"> </w:t>
      </w:r>
      <w:r w:rsidR="00001413">
        <w:t xml:space="preserve">Osijek, </w:t>
      </w:r>
      <w:r w:rsidR="00DC7B39">
        <w:t xml:space="preserve"> - </w:t>
      </w:r>
      <w:r w:rsidR="00DC7B39" w:rsidRPr="00DC7B39">
        <w:t xml:space="preserve"> </w:t>
      </w:r>
      <w:r w:rsidR="00DC7B39">
        <w:t>MGK-pack d.d.51227 Kukuljanovo,Kukuljanovo 349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4622C2">
        <w:t>TELEVIZIJA SLJEME d.o.o., OIB: 33717859619, MBS: 080459712, Zagreb, Voćarsko naselje 96</w:t>
      </w:r>
      <w:r w:rsidR="001F4F9A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1F4F9A">
        <w:t>2</w:t>
      </w:r>
      <w:r w:rsidR="004622C2">
        <w:t>5</w:t>
      </w:r>
      <w:r w:rsidR="001F4F9A">
        <w:t>. veljače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4622C2">
        <w:t>5</w:t>
      </w:r>
      <w:r w:rsidR="00D6035C">
        <w:t>-</w:t>
      </w:r>
      <w:r w:rsidR="004622C2">
        <w:t>3851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4622C2">
        <w:t>TELEVIZIJA SLJEME d.o.o., OIB: 33717859619, MBS: 080459712, Zagreb, Voćarsko naselje 96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1F4F9A">
        <w:t>24</w:t>
      </w:r>
      <w:r w:rsidR="00B93078">
        <w:t>. lipnja</w:t>
      </w:r>
      <w:r w:rsidR="00687068">
        <w:t xml:space="preserve"> 2016</w:t>
      </w:r>
      <w:r>
        <w:t>. objavio oglas na mrežnoj stranici e-Oglasna ploča sudova pod posl. brojem St-</w:t>
      </w:r>
      <w:r w:rsidR="008A5A7D">
        <w:t>1</w:t>
      </w:r>
      <w:r w:rsidR="001F4F9A">
        <w:t>8</w:t>
      </w:r>
      <w:r w:rsidR="004622C2">
        <w:t>49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1F4F9A">
        <w:t>16</w:t>
      </w:r>
      <w:r w:rsidR="00896BF4">
        <w:t>. siječnja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1F4F9A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896BF4">
        <w:t>28/2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74E9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A5A7D">
      <w:t>1</w:t>
    </w:r>
    <w:r w:rsidR="001F4F9A">
      <w:t>8</w:t>
    </w:r>
    <w:r w:rsidR="004622C2">
      <w:t>49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7C48"/>
    <w:rsid w:val="004622C2"/>
    <w:rsid w:val="004F0096"/>
    <w:rsid w:val="00500CAC"/>
    <w:rsid w:val="005113D4"/>
    <w:rsid w:val="005874E9"/>
    <w:rsid w:val="00597876"/>
    <w:rsid w:val="005C2121"/>
    <w:rsid w:val="005F26AF"/>
    <w:rsid w:val="00616C8E"/>
    <w:rsid w:val="00637C00"/>
    <w:rsid w:val="00657E40"/>
    <w:rsid w:val="00660277"/>
    <w:rsid w:val="00662F2C"/>
    <w:rsid w:val="00677D1B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3680E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7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874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874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4E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4E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7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874E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874E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4E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4E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St-1849/2016</izvorni_sadrzaj>
    <derivirana_varijabla naziv="DomainObject.Predmet.OznakaBroj_1">St-1849/2016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TELEVIZIJA SLJEME d.o.o.</izvorni_sadrzaj>
    <derivirana_varijabla naziv="DomainObject.Predmet.ProtustrankaFormated_1">  TELEVIZIJA SLJEME d.o.o.</derivirana_varijabla>
  </DomainObject.Predmet.ProtustrankaFormated>
  <DomainObject.Predmet.ProtustrankaFormatedOIB>
    <izvorni_sadrzaj>  TELEVIZIJA SLJEME d.o.o., OIB 33717859619</izvorni_sadrzaj>
    <derivirana_varijabla naziv="DomainObject.Predmet.ProtustrankaFormatedOIB_1">  TELEVIZIJA SLJEME d.o.o., OIB 33717859619</derivirana_varijabla>
  </DomainObject.Predmet.ProtustrankaFormatedOIB>
  <DomainObject.Predmet.ProtustrankaFormatedWithAdress>
    <izvorni_sadrzaj> TELEVIZIJA SLJEME d.o.o., Ljudevita Posavskog 48, 10000 Zagreb</izvorni_sadrzaj>
    <derivirana_varijabla naziv="DomainObject.Predmet.ProtustrankaFormatedWithAdress_1"> TELEVIZIJA SLJEME d.o.o., Ljudevita Posavskog 48, 10000 Zagreb</derivirana_varijabla>
  </DomainObject.Predmet.ProtustrankaFormatedWithAdress>
  <DomainObject.Predmet.ProtustrankaFormatedWithAdressOIB>
    <izvorni_sadrzaj> TELEVIZIJA SLJEME d.o.o., OIB 33717859619, Ljudevita Posavskog 48, 10000 Zagreb</izvorni_sadrzaj>
    <derivirana_varijabla naziv="DomainObject.Predmet.ProtustrankaFormatedWithAdressOIB_1"> TELEVIZIJA SLJEME d.o.o., OIB 33717859619, Ljudevita Posavskog 48, 10000 Zagreb</derivirana_varijabla>
  </DomainObject.Predmet.ProtustrankaFormatedWithAdressOIB>
  <DomainObject.Predmet.ProtustrankaWithAdress>
    <izvorni_sadrzaj>TELEVIZIJA SLJEME d.o.o. Ljudevita Posavskog 48, 10000 Zagreb</izvorni_sadrzaj>
    <derivirana_varijabla naziv="DomainObject.Predmet.ProtustrankaWithAdress_1">TELEVIZIJA SLJEME d.o.o. Ljudevita Posavskog 48, 10000 Zagreb</derivirana_varijabla>
  </DomainObject.Predmet.ProtustrankaWithAdress>
  <DomainObject.Predmet.ProtustrankaWithAdressOIB>
    <izvorni_sadrzaj>TELEVIZIJA SLJEME d.o.o., OIB 33717859619, Ljudevita Posavskog 48, 10000 Zagreb</izvorni_sadrzaj>
    <derivirana_varijabla naziv="DomainObject.Predmet.ProtustrankaWithAdressOIB_1">TELEVIZIJA SLJEME d.o.o., OIB 33717859619, Ljudevita Posavskog 48, 10000 Zagreb</derivirana_varijabla>
  </DomainObject.Predmet.ProtustrankaWithAdressOIB>
  <DomainObject.Predmet.ProtustrankaNazivFormated>
    <izvorni_sadrzaj>TELEVIZIJA SLJEME d.o.o.</izvorni_sadrzaj>
    <derivirana_varijabla naziv="DomainObject.Predmet.ProtustrankaNazivFormated_1">TELEVIZIJA SLJEME d.o.o.</derivirana_varijabla>
  </DomainObject.Predmet.ProtustrankaNazivFormated>
  <DomainObject.Predmet.ProtustrankaNazivFormatedOIB>
    <izvorni_sadrzaj>TELEVIZIJA SLJEME d.o.o., OIB 33717859619</izvorni_sadrzaj>
    <derivirana_varijabla naziv="DomainObject.Predmet.ProtustrankaNazivFormatedOIB_1">TELEVIZIJA SLJEME d.o.o., OIB 33717859619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TELEVIZIJA SLJEME d.o.o.</item>
    </izvorni_sadrzaj>
    <derivirana_varijabla naziv="DomainObject.Predmet.ProtuStrankaListFormated_1">
      <item>TELEVIZIJA SLJEME d.o.o.</item>
    </derivirana_varijabla>
  </DomainObject.Predmet.ProtuStrankaListFormated>
  <DomainObject.Predmet.ProtuStrankaListFormatedOIB>
    <izvorni_sadrzaj>
      <item>TELEVIZIJA SLJEME d.o.o., OIB 33717859619</item>
    </izvorni_sadrzaj>
    <derivirana_varijabla naziv="DomainObject.Predmet.ProtuStrankaListFormatedOIB_1">
      <item>TELEVIZIJA SLJEME d.o.o., OIB 33717859619</item>
    </derivirana_varijabla>
  </DomainObject.Predmet.ProtuStrankaListFormatedOIB>
  <DomainObject.Predmet.ProtuStrankaListFormatedWithAdress>
    <izvorni_sadrzaj>
      <item>TELEVIZIJA SLJEME d.o.o., Ljudevita Posavskog 48, 10000 Zagreb</item>
    </izvorni_sadrzaj>
    <derivirana_varijabla naziv="DomainObject.Predmet.ProtuStrankaListFormatedWithAdress_1">
      <item>TELEVIZIJA SLJEME d.o.o., Ljudevita Posavskog 48, 10000 Zagreb</item>
    </derivirana_varijabla>
  </DomainObject.Predmet.ProtuStrankaListFormatedWithAdress>
  <DomainObject.Predmet.ProtuStrankaListFormatedWithAdressOIB>
    <izvorni_sadrzaj>
      <item>TELEVIZIJA SLJEME d.o.o., OIB 33717859619, Ljudevita Posavskog 48, 10000 Zagreb</item>
    </izvorni_sadrzaj>
    <derivirana_varijabla naziv="DomainObject.Predmet.ProtuStrankaListFormatedWithAdressOIB_1">
      <item>TELEVIZIJA SLJEME d.o.o., OIB 33717859619, Ljudevita Posavskog 48, 10000 Zagreb</item>
    </derivirana_varijabla>
  </DomainObject.Predmet.ProtuStrankaListFormatedWithAdressOIB>
  <DomainObject.Predmet.ProtuStrankaListNazivFormated>
    <izvorni_sadrzaj>
      <item>TELEVIZIJA SLJEME d.o.o.</item>
    </izvorni_sadrzaj>
    <derivirana_varijabla naziv="DomainObject.Predmet.ProtuStrankaListNazivFormated_1">
      <item>TELEVIZIJA SLJEME d.o.o.</item>
    </derivirana_varijabla>
  </DomainObject.Predmet.ProtuStrankaListNazivFormated>
  <DomainObject.Predmet.ProtuStrankaListNazivFormatedOIB>
    <izvorni_sadrzaj>
      <item>TELEVIZIJA SLJEME d.o.o., OIB 33717859619</item>
    </izvorni_sadrzaj>
    <derivirana_varijabla naziv="DomainObject.Predmet.ProtuStrankaListNazivFormatedOIB_1">
      <item>TELEVIZIJA SLJEME d.o.o., OIB 33717859619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TELEVIZIJA SLJEME d.o.o.</izvorni_sadrzaj>
    <derivirana_varijabla naziv="DomainObject.Predmet.ProtustrankaIDrugi_1">TELEVIZIJA SLJEME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TELEVIZIJA SLJEME d.o.o., OIB 33717859619, Ljudevita Posavskog 48, 10000 Zagreb</izvorni_sadrzaj>
    <derivirana_varijabla naziv="DomainObject.Predmet.ProtustrankaIDrugiAdressOIB_1">TELEVIZIJA SLJEME d.o.o., OIB 33717859619, Ljudevita Posavskog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TELEVIZIJA SLJEME d.o.o.</item>
      <item>FINA Regionalni centar Zagreb</item>
    </izvorni_sadrzaj>
    <derivirana_varijabla naziv="DomainObject.Predmet.SudioniciListNaziv_1">
      <item>TELEVIZIJA SLJEME d.o.o.</item>
      <item>FINA Regionalni centar Zagreb</item>
    </derivirana_varijabla>
  </DomainObject.Predmet.SudioniciListNaziv>
  <DomainObject.Predmet.SudioniciListAdressOIB>
    <izvorni_sadrzaj>
      <item>TELEVIZIJA SLJEME d.o.o., OIB 33717859619, Ljudevita Posavskog 48,10000 Zagreb</item>
      <item>FINA Regionalni centar Zagreb, OIB 85821130368, Trg svibanjskih žrtava 1995. br. 1,10000 Zagreb</item>
    </izvorni_sadrzaj>
    <derivirana_varijabla naziv="DomainObject.Predmet.SudioniciListAdressOIB_1">
      <item>TELEVIZIJA SLJEME d.o.o., OIB 33717859619, Ljudevita Posavskog 48,10000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33717859619</item>
      <item>, OIB 85821130368</item>
    </izvorni_sadrzaj>
    <derivirana_varijabla naziv="DomainObject.Predmet.SudioniciListNazivOIB_1">
      <item>, OIB 33717859619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7A32B-DD07-4DE4-B7F7-AFE8D64D7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2406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2017-01-16T11:52:00Z</dcterms:created>
  <dc:creator>korisnik</dc:creator>
  <cp:lastModifiedBy>Snježana Andrijanić</cp:lastModifiedBy>
  <cp:lastPrinted>2017-01-16T11:51:00Z</cp:lastPrinted>
  <dcterms:modified xmlns:xsi="http://www.w3.org/2001/XMLSchema-instance" xsi:type="dcterms:W3CDTF">2017-01-16T11:54:00Z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