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0a2f" w14:paraId="e330a2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40DDC">
        <w:rPr>
          <w:lang w:val="hr-HR"/>
        </w:rPr>
        <w:t>305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stečajnom p</w:t>
      </w:r>
      <w:r>
        <w:rPr>
          <w:lang w:val="hr-HR"/>
        </w:rPr>
        <w:t xml:space="preserve">ostupku nad stečajnim dužnikom </w:t>
      </w:r>
      <w:r w:rsidR="00C40DDC">
        <w:rPr>
          <w:lang w:val="hr-HR"/>
        </w:rPr>
        <w:t>ŠTIT-TOMLJANOVIĆ d.o.o. za zaštitu imovine i osoba, Virovitica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C40DDC">
        <w:rPr>
          <w:lang w:val="hr-HR"/>
        </w:rPr>
        <w:t>Ljudevita Gaja 18 I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40DDC">
        <w:rPr>
          <w:lang w:val="hr-HR"/>
        </w:rPr>
        <w:t xml:space="preserve">01005781, </w:t>
      </w:r>
      <w:r>
        <w:rPr>
          <w:lang w:val="hr-HR"/>
        </w:rPr>
        <w:t xml:space="preserve">OIB: </w:t>
      </w:r>
      <w:r w:rsidR="00C40DDC">
        <w:rPr>
          <w:lang w:val="hr-HR"/>
        </w:rPr>
        <w:t>34980172212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40DDC">
        <w:rPr>
          <w:lang w:val="hr-HR"/>
        </w:rPr>
        <w:t>305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40DDC">
        <w:rPr>
          <w:lang w:val="hr-HR"/>
        </w:rPr>
        <w:t>5</w:t>
      </w:r>
      <w:r w:rsidR="004629E7">
        <w:rPr>
          <w:lang w:val="hr-HR"/>
        </w:rPr>
        <w:t xml:space="preserve">. </w:t>
      </w:r>
      <w:r w:rsidR="00C40DDC">
        <w:rPr>
          <w:lang w:val="hr-HR"/>
        </w:rPr>
        <w:t>studenog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40DDC">
        <w:rPr>
          <w:lang w:val="hr-HR"/>
        </w:rPr>
        <w:t>20.379,98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40DDC">
        <w:rPr>
          <w:lang w:val="hr-HR"/>
        </w:rPr>
        <w:t>Damir Rengel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C40DDC">
        <w:rPr>
          <w:lang w:val="hr-HR"/>
        </w:rPr>
        <w:t>Virovitice</w:t>
      </w:r>
      <w:r w:rsidR="005609E1">
        <w:rPr>
          <w:lang w:val="hr-HR"/>
        </w:rPr>
        <w:t xml:space="preserve">, </w:t>
      </w:r>
      <w:r w:rsidR="00C40DDC">
        <w:rPr>
          <w:lang w:val="hr-HR"/>
        </w:rPr>
        <w:t xml:space="preserve">    J. J. Štrosmajera 145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5273B">
        <w:rPr>
          <w:lang w:val="hr-HR"/>
        </w:rPr>
        <w:t>8</w:t>
      </w:r>
      <w:r w:rsidR="00C40DDC">
        <w:rPr>
          <w:lang w:val="hr-HR"/>
        </w:rPr>
        <w:t>9426426752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40DDC">
        <w:rPr>
          <w:lang w:val="hr-HR"/>
        </w:rPr>
        <w:t>9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C40DDC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880" w:rsidR="007E4880">
      <w:r>
        <w:separator/>
      </w:r>
    </w:p>
  </w:endnote>
  <w:endnote w:id="0" w:type="continuationSeparator">
    <w:p w:rsidRDefault="007E4880" w:rsidR="007E4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880" w:rsidR="007E4880">
      <w:r>
        <w:separator/>
      </w:r>
    </w:p>
  </w:footnote>
  <w:footnote w:id="0" w:type="continuationSeparator">
    <w:p w:rsidRDefault="007E4880" w:rsidR="007E4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5273B"/>
    <w:rsid w:val="00184DF0"/>
    <w:rsid w:val="001B397D"/>
    <w:rsid w:val="00230CD2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2761C"/>
    <w:rsid w:val="007E27E0"/>
    <w:rsid w:val="007E488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0DDC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96275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7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73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6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7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73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6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ŠTIT-TOMLJANOVIĆ d.o.o. za zaštitu imovine i osoba, Virovitica zastupanog po punomoćniku Damir Rengel</izvorni_sadrzaj>
    <derivirana_varijabla naziv="DomainObject.Predmet.ProtustrankaFormated_1">  ŠTIT-TOMLJANOVIĆ d.o.o. za zaštitu imovine i osoba, Virovitica zastupanog po punomoćniku Damir Rengel</derivirana_varijabla>
  </DomainObject.Predmet.ProtustrankaFormated>
  <DomainObject.Predmet.ProtustrankaFormatedOIB>
    <izvorni_sadrzaj>  ŠTIT-TOMLJANOVIĆ d.o.o. za zaštitu imovine i osoba, Virovitica, OIB 34980172212 zastupanog po punomoćniku Damir Rengel</izvorni_sadrzaj>
    <derivirana_varijabla naziv="DomainObject.Predmet.ProtustrankaFormatedOIB_1">  ŠTIT-TOMLJANOVIĆ d.o.o. za zaštitu imovine i osoba, Virovitica, OIB 34980172212 zastupanog po punomoćniku Damir Rengel</derivirana_varijabla>
  </DomainObject.Predmet.ProtustrankaFormatedOIB>
  <DomainObject.Predmet.ProtustrankaFormatedWithAdress>
    <izvorni_sadrzaj> ŠTIT-TOMLJANOVIĆ d.o.o. za zaštitu imovine i osoba, Virovitica, Ljudevita Gaja 18/I, 33000 Virovitica zastupanog po punomoćniku Damir Rengel</izvorni_sadrzaj>
    <derivirana_varijabla naziv="DomainObject.Predmet.ProtustrankaFormatedWithAdress_1"> ŠTIT-TOMLJANOVIĆ d.o.o. za zaštitu imovine i osoba, Virovitica, Ljudevita Gaja 18/I, 33000 Virovitica zastupanog po punomoćniku Damir Rengel</derivirana_varijabla>
  </DomainObject.Predmet.ProtustrankaFormatedWithAdress>
  <DomainObject.Predmet.ProtustrankaFormatedWithAdressOIB>
    <izvorni_sadrzaj> ŠTIT-TOMLJANOVIĆ d.o.o. za zaštitu imovine i osoba, Virovitica, OIB 34980172212, Ljudevita Gaja 18/I, 33000 Virovitica zastupanog po punomoćniku Damir Rengel</izvorni_sadrzaj>
    <derivirana_varijabla naziv="DomainObject.Predmet.ProtustrankaFormatedWithAdressOIB_1"> ŠTIT-TOMLJANOVIĆ d.o.o. za zaštitu imovine i osoba, Virovitica, OIB 34980172212, Ljudevita Gaja 18/I, 33000 Virovitica zastupanog po punomoćniku Damir Rengel</derivirana_varijabla>
  </DomainObject.Predmet.ProtustrankaFormatedWithAdressOIB>
  <DomainObject.Predmet.ProtustrankaWithAdress>
    <izvorni_sadrzaj>ŠTIT-TOMLJANOVIĆ d.o.o. za zaštitu imovine i osoba, Virovitica Ljudevita Gaja 18/I, 33000 Virovitica</izvorni_sadrzaj>
    <derivirana_varijabla naziv="DomainObject.Predmet.ProtustrankaWithAdress_1">ŠTIT-TOMLJANOVIĆ d.o.o. za zaštitu imovine i osoba, Virovitica Ljudevita Gaja 18/I, 33000 Virovitica</derivirana_varijabla>
  </DomainObject.Predmet.ProtustrankaWithAdress>
  <DomainObject.Predmet.ProtustrankaWithAdressOIB>
    <izvorni_sadrzaj>ŠTIT-TOMLJANOVIĆ d.o.o. za zaštitu imovine i osoba, Virovitica, OIB 34980172212, Ljudevita Gaja 18/I, 33000 Virovitica</izvorni_sadrzaj>
    <derivirana_varijabla naziv="DomainObject.Predmet.ProtustrankaWithAdressOIB_1">ŠTIT-TOMLJANOVIĆ d.o.o. za zaštitu imovine i osoba, Virovitica, OIB 34980172212, Ljudevita Gaja 18/I, 33000 Virovitica</derivirana_varijabla>
  </DomainObject.Predmet.ProtustrankaWithAdressOIB>
  <DomainObject.Predmet.ProtustrankaNazivFormated>
    <izvorni_sadrzaj>ŠTIT-TOMLJANOVIĆ d.o.o. za zaštitu imovine i osoba, Virovitica</izvorni_sadrzaj>
    <derivirana_varijabla naziv="DomainObject.Predmet.ProtustrankaNazivFormated_1">ŠTIT-TOMLJANOVIĆ d.o.o. za zaštitu imovine i osoba, Virovitica</derivirana_varijabla>
  </DomainObject.Predmet.ProtustrankaNazivFormated>
  <DomainObject.Predmet.ProtustrankaNazivFormatedOIB>
    <izvorni_sadrzaj>ŠTIT-TOMLJANOVIĆ d.o.o. za zaštitu imovine i osoba, Virovitica, OIB 34980172212</izvorni_sadrzaj>
    <derivirana_varijabla naziv="DomainObject.Predmet.ProtustrankaNazivFormatedOIB_1">ŠTIT-TOMLJANOVIĆ d.o.o. za zaštitu imovine i osoba, Virovitica, OIB 34980172212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ŠTIT-TOMLJANOVIĆ d.o.o. za zaštitu imovine i osoba, Virovitica zastupanog po punomoćniku Damir Rengel</item>
    </izvorni_sadrzaj>
    <derivirana_varijabla naziv="DomainObject.Predmet.ProtuStrankaListFormated_1">
      <item>ŠTIT-TOMLJANOVIĆ d.o.o. za zaštitu imovine i osoba, Virovitica zastupanog po punomoćniku Damir Rengel</item>
    </derivirana_varijabla>
  </DomainObject.Predmet.ProtuStrankaListFormated>
  <DomainObject.Predmet.ProtuStrankaListFormatedOIB>
    <izvorni_sadrzaj>
      <item>ŠTIT-TOMLJANOVIĆ d.o.o. za zaštitu imovine i osoba, Virovitica, OIB 34980172212 zastupanog po punomoćniku Damir Rengel</item>
    </izvorni_sadrzaj>
    <derivirana_varijabla naziv="DomainObject.Predmet.ProtuStrankaListFormatedOIB_1">
      <item>ŠTIT-TOMLJANOVIĆ d.o.o. za zaštitu imovine i osoba, Virovitica, OIB 34980172212 zastupanog po punomoćniku Damir Rengel</item>
    </derivirana_varijabla>
  </DomainObject.Predmet.ProtuStrankaListFormatedOIB>
  <DomainObject.Predmet.ProtuStrankaListFormatedWithAdress>
    <izvorni_sadrzaj>
      <item>ŠTIT-TOMLJANOVIĆ d.o.o. za zaštitu imovine i osoba, Virovitica, Ljudevita Gaja 18/I, 33000 Virovitica zastupanog po punomoćniku Damir Rengel</item>
    </izvorni_sadrzaj>
    <derivirana_varijabla naziv="DomainObject.Predmet.ProtuStrankaListFormatedWithAdress_1">
      <item>ŠTIT-TOMLJANOVIĆ d.o.o. za zaštitu imovine i osoba, Virovitica, Ljudevita Gaja 18/I, 33000 Virovitica zastupanog po punomoćniku Damir Rengel</item>
    </derivirana_varijabla>
  </DomainObject.Predmet.ProtuStrankaListFormatedWithAdress>
  <DomainObject.Predmet.ProtuStrankaListFormatedWithAdressOIB>
    <izvorni_sadrzaj>
      <item>ŠTIT-TOMLJANOVIĆ d.o.o. za zaštitu imovine i osoba, Virovitica, OIB 34980172212, Ljudevita Gaja 18/I, 33000 Virovitica zastupanog po punomoćniku Damir Rengel</item>
    </izvorni_sadrzaj>
    <derivirana_varijabla naziv="DomainObject.Predmet.ProtuStrankaListFormatedWithAdressOIB_1">
      <item>ŠTIT-TOMLJANOVIĆ d.o.o. za zaštitu imovine i osoba, Virovitica, OIB 34980172212, Ljudevita Gaja 18/I, 33000 Virovitica zastupanog po punomoćniku Damir Rengel</item>
    </derivirana_varijabla>
  </DomainObject.Predmet.ProtuStrankaListFormatedWithAdressOIB>
  <DomainObject.Predmet.ProtuStrankaListNazivFormated>
    <izvorni_sadrzaj>
      <item>ŠTIT-TOMLJANOVIĆ d.o.o. za zaštitu imovine i osoba, Virovitica</item>
    </izvorni_sadrzaj>
    <derivirana_varijabla naziv="DomainObject.Predmet.ProtuStrankaListNazivFormated_1">
      <item>ŠTIT-TOMLJANOVIĆ d.o.o. za zaštitu imovine i osoba, Virovitica</item>
    </derivirana_varijabla>
  </DomainObject.Predmet.ProtuStrankaListNazivFormated>
  <DomainObject.Predmet.ProtuStrankaListNazivFormatedOIB>
    <izvorni_sadrzaj>
      <item>ŠTIT-TOMLJANOVIĆ d.o.o. za zaštitu imovine i osoba, Virovitica, OIB 34980172212</item>
    </izvorni_sadrzaj>
    <derivirana_varijabla naziv="DomainObject.Predmet.ProtuStrankaListNazivFormatedOIB_1">
      <item>ŠTIT-TOMLJANOVIĆ d.o.o. za zaštitu imovine i osoba, Virovitica, OIB 34980172212</item>
    </derivirana_varijabla>
  </DomainObject.Predmet.ProtuStrankaListNazivFormatedOIB>
  <DomainObject.Predmet.OstaliListFormated>
    <izvorni_sadrzaj>
      <item>Damir Rengel punomoćnik sudionika u postupku ŠTIT-TOMLJANOVIĆ d.o.o. za zaštitu imovine i osoba, Virovitica</item>
    </izvorni_sadrzaj>
    <derivirana_varijabla naziv="DomainObject.Predmet.OstaliListFormated_1">
      <item>Damir Rengel punomoćnik sudionika u postupku ŠTIT-TOMLJANOVIĆ d.o.o. za zaštitu imovine i osoba, Virovitica</item>
    </derivirana_varijabla>
  </DomainObject.Predmet.OstaliListFormated>
  <DomainObject.Predmet.OstaliListFormatedOIB>
    <izvorni_sadrzaj>
      <item>Damir Rengel, OIB 89426426752 punomoćnik sudionika u postupku ŠTIT-TOMLJANOVIĆ d.o.o. za zaštitu imovine i osoba, Virovitica</item>
    </izvorni_sadrzaj>
    <derivirana_varijabla naziv="DomainObject.Predmet.OstaliListFormatedOIB_1">
      <item>Damir Rengel, OIB 89426426752 punomoćnik sudionika u postupku ŠTIT-TOMLJANOVIĆ d.o.o. za zaštitu imovine i osoba, Virovitica</item>
    </derivirana_varijabla>
  </DomainObject.Predmet.OstaliListFormatedOIB>
  <DomainObject.Predmet.OstaliListFormatedWithAdress>
    <izvorni_sadrzaj>
      <item>Damir Rengel, J. J. Štrosmajera 145, 33000 Virovitica punomoćnik sudionika u postupku ŠTIT-TOMLJANOVIĆ d.o.o. za zaštitu imovine i osoba, Virovitica</item>
    </izvorni_sadrzaj>
    <derivirana_varijabla naziv="DomainObject.Predmet.OstaliListFormatedWithAdress_1">
      <item>Damir Rengel, J. J. Štrosmajera 145, 33000 Virovitica punomoćnik sudionika u postupku ŠTIT-TOMLJANOVIĆ d.o.o. za zaštitu imovine i osoba, Virovitica</item>
    </derivirana_varijabla>
  </DomainObject.Predmet.OstaliListFormatedWithAdress>
  <DomainObject.Predmet.OstaliListFormatedWithAdressOIB>
    <izvorni_sadrzaj>
      <item>Damir Rengel, OIB 89426426752, J. J. Štrosmajera 145, 33000 Virovitica punomoćnik sudionika u postupku ŠTIT-TOMLJANOVIĆ d.o.o. za zaštitu imovine i osoba, Virovitica</item>
    </izvorni_sadrzaj>
    <derivirana_varijabla naziv="DomainObject.Predmet.OstaliListFormatedWithAdressOIB_1">
      <item>Damir Rengel, OIB 89426426752, J. J. Štrosmajera 145, 33000 Virovitica punomoćnik sudionika u postupku ŠTIT-TOMLJANOVIĆ d.o.o. za zaštitu imovine i osoba, Virovitica</item>
    </derivirana_varijabla>
  </DomainObject.Predmet.OstaliListFormatedWithAdressOIB>
  <DomainObject.Predmet.OstaliListNazivFormated>
    <izvorni_sadrzaj>
      <item>Damir Rengel</item>
    </izvorni_sadrzaj>
    <derivirana_varijabla naziv="DomainObject.Predmet.OstaliListNazivFormated_1">
      <item>Damir Rengel</item>
    </derivirana_varijabla>
  </DomainObject.Predmet.OstaliListNazivFormated>
  <DomainObject.Predmet.OstaliListNazivFormatedOIB>
    <izvorni_sadrzaj>
      <item>Damir Rengel, OIB 89426426752</item>
    </izvorni_sadrzaj>
    <derivirana_varijabla naziv="DomainObject.Predmet.OstaliListNazivFormatedOIB_1">
      <item>Damir Rengel, OIB 89426426752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ŠTIT-TOMLJANOVIĆ d.o.o. za zaštitu imovine i osoba, Virovitica</izvorni_sadrzaj>
    <derivirana_varijabla naziv="DomainObject.Predmet.ProtustrankaIDrugi_1">ŠTIT-TOMLJANOVIĆ d.o.o. za zaštitu imovine i osoba,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ŠTIT-TOMLJANOVIĆ d.o.o. za zaštitu imovine i osoba, Virovitica, OIB 34980172212, Ljudevita Gaja 18/I, 33000 Virovitica</izvorni_sadrzaj>
    <derivirana_varijabla naziv="DomainObject.Predmet.ProtustrankaIDrugiAdressOIB_1">ŠTIT-TOMLJANOVIĆ d.o.o. za zaštitu imovine i osoba, Virovitica, OIB 34980172212, Ljudevita Gaja 18/I,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ŠTIT-TOMLJANOVIĆ d.o.o. za zaštitu imovine i osoba, Virovitica</item>
      <item>Damir Rengel</item>
    </izvorni_sadrzaj>
    <derivirana_varijabla naziv="DomainObject.Predmet.SudioniciListNaziv_1">
      <item>FINA, RC ZAGREB, Podružnica Bjelovar</item>
      <item>ŠTIT-TOMLJANOVIĆ d.o.o. za zaštitu imovine i osoba, Virovitica</item>
      <item>Damir Rengel</item>
    </derivirana_varijabla>
  </DomainObject.Predmet.SudioniciListNaziv>
  <DomainObject.Predmet.SudioniciListAdressOIB>
    <izvorni_sadrzaj>
      <item>FINA, RC ZAGREB, Podružnica Bjelovar, OIB 85821130368, F. Supila 4,43000 Bjelovar</item>
      <item>ŠTIT-TOMLJANOVIĆ d.o.o. za zaštitu imovine i osoba, Virovitica, OIB 34980172212, Ljudevita Gaja 18/I,33000 Virovitica</item>
      <item>Damir Rengel, OIB 89426426752, J. J. Štrosmajera 145,33000 Virovitica</item>
    </izvorni_sadrzaj>
    <derivirana_varijabla naziv="DomainObject.Predmet.SudioniciListAdressOIB_1">
      <item>FINA, RC ZAGREB, Podružnica Bjelovar, OIB 85821130368, F. Supila 4,43000 Bjelovar</item>
      <item>ŠTIT-TOMLJANOVIĆ d.o.o. za zaštitu imovine i osoba, Virovitica, OIB 34980172212, Ljudevita Gaja 18/I,33000 Virovitica</item>
      <item>Damir Rengel, OIB 89426426752, J. J. Štrosmajera 145,33000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34980172212</item>
      <item>, OIB 89426426752</item>
    </izvorni_sadrzaj>
    <derivirana_varijabla naziv="DomainObject.Predmet.SudioniciListNazivOIB_1">
      <item>, OIB 85821130368</item>
      <item>, OIB 34980172212</item>
      <item>, OIB 89426426752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DE556-457E-4C8C-A040-9A408CD42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2015-11-19T13:16:00Z</dcterms:created>
  <dc:creator>ssabljic</dc:creator>
  <cp:lastModifiedBy>Miroslav Lovreković</cp:lastModifiedBy>
  <cp:lastPrinted>2015-11-19T13:15:00Z</cp:lastPrinted>
  <dcterms:modified xmlns:xsi="http://www.w3.org/2001/XMLSchema-instance" xsi:type="dcterms:W3CDTF">2015-11-19T13:19:00Z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