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32f" w14:paraId="679932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2B4D7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9320F5">
        <w:t>542</w:t>
      </w:r>
      <w:r>
        <w:t>/201</w:t>
      </w:r>
      <w:r w:rsidR="00546358">
        <w:t>6</w:t>
      </w:r>
      <w:r>
        <w:t>-</w:t>
      </w:r>
      <w:r w:rsidR="009320F5">
        <w:t>8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</w:t>
      </w:r>
      <w:r w:rsidR="002B77B7">
        <w:t xml:space="preserve"> </w:t>
      </w:r>
      <w:r w:rsidR="009320F5">
        <w:t xml:space="preserve">FOTO KLUB </w:t>
      </w:r>
      <w:proofErr w:type="spellStart"/>
      <w:r w:rsidR="009320F5">
        <w:t>eFKe</w:t>
      </w:r>
      <w:proofErr w:type="spellEnd"/>
      <w:r w:rsidR="00787376">
        <w:t xml:space="preserve"> </w:t>
      </w:r>
      <w:r w:rsidR="002B77B7">
        <w:t>,</w:t>
      </w:r>
      <w:r w:rsidR="00840E80" w:rsidRPr="00840E80">
        <w:t xml:space="preserve">  OIB: </w:t>
      </w:r>
      <w:r w:rsidR="0090150E">
        <w:t>54650559792</w:t>
      </w:r>
      <w:r w:rsidR="00840E80" w:rsidRPr="00840E80">
        <w:t>, sa sjedištem</w:t>
      </w:r>
      <w:r w:rsidR="00840E80">
        <w:t xml:space="preserve"> u </w:t>
      </w:r>
      <w:proofErr w:type="spellStart"/>
      <w:r w:rsidR="0090150E">
        <w:t>Adamičeva</w:t>
      </w:r>
      <w:proofErr w:type="spellEnd"/>
      <w:r w:rsidR="0090150E">
        <w:t xml:space="preserve"> 15</w:t>
      </w:r>
      <w:r w:rsidR="00840E80">
        <w:t xml:space="preserve">, </w:t>
      </w:r>
      <w:r w:rsidR="0090150E">
        <w:t>10000 Zagreb</w:t>
      </w:r>
      <w:r w:rsidR="00E07F00" w:rsidRPr="00E07F00">
        <w:t>,</w:t>
      </w:r>
      <w:r>
        <w:t xml:space="preserve"> dana </w:t>
      </w:r>
      <w:r w:rsidR="00546358">
        <w:t>29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</w:t>
      </w:r>
      <w:r w:rsidRPr="00FD0483">
        <w:t xml:space="preserve">dužnikom </w:t>
      </w:r>
      <w:r w:rsidR="0090150E">
        <w:t xml:space="preserve">FOTO KLUB </w:t>
      </w:r>
      <w:proofErr w:type="spellStart"/>
      <w:r w:rsidR="0090150E">
        <w:t>eFKe</w:t>
      </w:r>
      <w:proofErr w:type="spellEnd"/>
      <w:r w:rsidR="0090150E">
        <w:t xml:space="preserve"> ,</w:t>
      </w:r>
      <w:r w:rsidR="0090150E" w:rsidRPr="00840E80">
        <w:t xml:space="preserve">  OIB: </w:t>
      </w:r>
      <w:r w:rsidR="0090150E">
        <w:t>54650559792</w:t>
      </w:r>
      <w:r w:rsidR="0090150E" w:rsidRPr="00840E80">
        <w:t>, sa sjedištem</w:t>
      </w:r>
      <w:r w:rsidR="0090150E">
        <w:t xml:space="preserve"> u </w:t>
      </w:r>
      <w:proofErr w:type="spellStart"/>
      <w:r w:rsidR="0090150E">
        <w:t>Adamičeva</w:t>
      </w:r>
      <w:proofErr w:type="spellEnd"/>
      <w:r w:rsidR="0090150E">
        <w:t xml:space="preserve"> 15,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90150E">
        <w:t xml:space="preserve">Jadranka </w:t>
      </w:r>
      <w:proofErr w:type="spellStart"/>
      <w:r w:rsidR="0090150E">
        <w:t>Šeput</w:t>
      </w:r>
      <w:proofErr w:type="spellEnd"/>
      <w:r w:rsidR="00FD0483">
        <w:t>,</w:t>
      </w:r>
      <w:r w:rsidR="00363BB3">
        <w:t xml:space="preserve"> </w:t>
      </w:r>
      <w:r w:rsidR="0090150E">
        <w:t>Osijek</w:t>
      </w:r>
      <w:r w:rsidR="00363BB3">
        <w:t xml:space="preserve">, </w:t>
      </w:r>
      <w:r w:rsidR="0090150E">
        <w:t xml:space="preserve"> Dalmatinska 17</w:t>
      </w:r>
      <w:r w:rsidR="00363BB3">
        <w:t>,</w:t>
      </w:r>
      <w:r w:rsidR="000875F3">
        <w:t xml:space="preserve"> OIB: </w:t>
      </w:r>
      <w:r w:rsidR="0090150E">
        <w:t>56729601545</w:t>
      </w:r>
      <w:r w:rsidR="00FD0483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90150E">
        <w:t xml:space="preserve">FOTO KLUB </w:t>
      </w:r>
      <w:proofErr w:type="spellStart"/>
      <w:r w:rsidR="0090150E">
        <w:t>eFKe</w:t>
      </w:r>
      <w:proofErr w:type="spellEnd"/>
      <w:r w:rsidR="0090150E">
        <w:t xml:space="preserve"> ,</w:t>
      </w:r>
      <w:r w:rsidR="0090150E" w:rsidRPr="00840E80">
        <w:t xml:space="preserve">  OIB: </w:t>
      </w:r>
      <w:r w:rsidR="0090150E">
        <w:t>54650559792</w:t>
      </w:r>
      <w:r w:rsidR="0090150E" w:rsidRPr="00840E80">
        <w:t>, sa sjedištem</w:t>
      </w:r>
      <w:r w:rsidR="0090150E">
        <w:t xml:space="preserve"> u </w:t>
      </w:r>
      <w:proofErr w:type="spellStart"/>
      <w:r w:rsidR="0090150E">
        <w:t>Adamičeva</w:t>
      </w:r>
      <w:proofErr w:type="spellEnd"/>
      <w:r w:rsidR="0090150E">
        <w:t xml:space="preserve"> 15,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EF5141" w:rsidP="000875F3" w:rsidR="00EF5141">
      <w:pPr>
        <w:pStyle w:val="ListParagraph1"/>
      </w:pPr>
    </w:p>
    <w:p w:rsidRDefault="00EF5141" w:rsidP="000875F3" w:rsidR="00EF5141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23</w:t>
      </w:r>
      <w:r>
        <w:t>.</w:t>
      </w:r>
      <w:r w:rsidR="00E22C2A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0150E" w:rsidP="007D0C9A" w:rsidR="0090150E"/>
    <w:p w:rsidRDefault="0090150E" w:rsidP="007D0C9A" w:rsidR="0090150E"/>
    <w:p w:rsidRDefault="0090150E" w:rsidP="007D0C9A" w:rsidR="0090150E"/>
    <w:p w:rsidRDefault="0090150E" w:rsidP="007D0C9A" w:rsidR="0090150E"/>
    <w:p w:rsidRDefault="0090150E" w:rsidP="007D0C9A" w:rsidR="0090150E"/>
    <w:p w:rsidRDefault="0090150E" w:rsidP="007D0C9A" w:rsidR="0090150E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22C2A">
        <w:t>29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90150E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90150E">
        <w:t>Igor Tripalo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2C2A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443FE"/>
    <w:rsid w:val="000875F3"/>
    <w:rsid w:val="000D59BE"/>
    <w:rsid w:val="0016168D"/>
    <w:rsid w:val="001960B3"/>
    <w:rsid w:val="00202DF3"/>
    <w:rsid w:val="0027085F"/>
    <w:rsid w:val="00270AAF"/>
    <w:rsid w:val="002B4D70"/>
    <w:rsid w:val="002B77B7"/>
    <w:rsid w:val="00363BB3"/>
    <w:rsid w:val="00396F19"/>
    <w:rsid w:val="003E051E"/>
    <w:rsid w:val="00413992"/>
    <w:rsid w:val="00454E67"/>
    <w:rsid w:val="005109CA"/>
    <w:rsid w:val="00546358"/>
    <w:rsid w:val="00557A60"/>
    <w:rsid w:val="00573B3E"/>
    <w:rsid w:val="005C4A98"/>
    <w:rsid w:val="00637C2D"/>
    <w:rsid w:val="00787376"/>
    <w:rsid w:val="007B5A79"/>
    <w:rsid w:val="007C647F"/>
    <w:rsid w:val="007D0C9A"/>
    <w:rsid w:val="00813698"/>
    <w:rsid w:val="00832F3B"/>
    <w:rsid w:val="00840E80"/>
    <w:rsid w:val="008C1E89"/>
    <w:rsid w:val="008D41BF"/>
    <w:rsid w:val="0090150E"/>
    <w:rsid w:val="00922E34"/>
    <w:rsid w:val="009320F5"/>
    <w:rsid w:val="00992253"/>
    <w:rsid w:val="009B5DDA"/>
    <w:rsid w:val="009C72A9"/>
    <w:rsid w:val="009F780E"/>
    <w:rsid w:val="00A67ED4"/>
    <w:rsid w:val="00B70FB2"/>
    <w:rsid w:val="00C25D83"/>
    <w:rsid w:val="00C74209"/>
    <w:rsid w:val="00C74E31"/>
    <w:rsid w:val="00CC5A0D"/>
    <w:rsid w:val="00E07F00"/>
    <w:rsid w:val="00E22C2A"/>
    <w:rsid w:val="00E31761"/>
    <w:rsid w:val="00E63226"/>
    <w:rsid w:val="00ED402A"/>
    <w:rsid w:val="00EF5141"/>
    <w:rsid w:val="00FA52B0"/>
    <w:rsid w:val="00FD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10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10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10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10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10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10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St-1542/2016</izvorni_sadrzaj>
    <derivirana_varijabla naziv="DomainObject.Predmet.OznakaBroj_1">St-1542/2016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KLUB eFKe</izvorni_sadrzaj>
    <derivirana_varijabla naziv="DomainObject.Predmet.ProtustrankaFormated_1">  FOTO KLUB eFKe</derivirana_varijabla>
  </DomainObject.Predmet.ProtustrankaFormated>
  <DomainObject.Predmet.ProtustrankaFormatedOIB>
    <izvorni_sadrzaj>  FOTO KLUB eFKe, OIB 54650559792</izvorni_sadrzaj>
    <derivirana_varijabla naziv="DomainObject.Predmet.ProtustrankaFormatedOIB_1">  FOTO KLUB eFKe, OIB 54650559792</derivirana_varijabla>
  </DomainObject.Predmet.ProtustrankaFormatedOIB>
  <DomainObject.Predmet.ProtustrankaFormatedWithAdress>
    <izvorni_sadrzaj> FOTO KLUB eFKe, Adamičeva 15, 10000 Zagreb</izvorni_sadrzaj>
    <derivirana_varijabla naziv="DomainObject.Predmet.ProtustrankaFormatedWithAdress_1"> FOTO KLUB eFKe, Adamičeva 15, 10000 Zagreb</derivirana_varijabla>
  </DomainObject.Predmet.ProtustrankaFormatedWithAdress>
  <DomainObject.Predmet.ProtustrankaFormatedWithAdressOIB>
    <izvorni_sadrzaj> FOTO KLUB eFKe, OIB 54650559792, Adamičeva 15, 10000 Zagreb</izvorni_sadrzaj>
    <derivirana_varijabla naziv="DomainObject.Predmet.ProtustrankaFormatedWithAdressOIB_1"> FOTO KLUB eFKe, OIB 54650559792, Adamičeva 15, 10000 Zagreb</derivirana_varijabla>
  </DomainObject.Predmet.ProtustrankaFormatedWithAdressOIB>
  <DomainObject.Predmet.ProtustrankaWithAdress>
    <izvorni_sadrzaj>FOTO KLUB eFKe Adamičeva 15, 10000 Zagreb</izvorni_sadrzaj>
    <derivirana_varijabla naziv="DomainObject.Predmet.ProtustrankaWithAdress_1">FOTO KLUB eFKe Adamičeva 15, 10000 Zagreb</derivirana_varijabla>
  </DomainObject.Predmet.ProtustrankaWithAdress>
  <DomainObject.Predmet.ProtustrankaWithAdressOIB>
    <izvorni_sadrzaj>FOTO KLUB eFKe, OIB 54650559792, Adamičeva 15, 10000 Zagreb</izvorni_sadrzaj>
    <derivirana_varijabla naziv="DomainObject.Predmet.ProtustrankaWithAdressOIB_1">FOTO KLUB eFKe, OIB 54650559792, Adamičeva 15, 10000 Zagreb</derivirana_varijabla>
  </DomainObject.Predmet.ProtustrankaWithAdressOIB>
  <DomainObject.Predmet.ProtustrankaNazivFormated>
    <izvorni_sadrzaj>FOTO KLUB eFKe</izvorni_sadrzaj>
    <derivirana_varijabla naziv="DomainObject.Predmet.ProtustrankaNazivFormated_1">FOTO KLUB eFKe</derivirana_varijabla>
  </DomainObject.Predmet.ProtustrankaNazivFormated>
  <DomainObject.Predmet.ProtustrankaNazivFormatedOIB>
    <izvorni_sadrzaj>FOTO KLUB eFKe, OIB 54650559792</izvorni_sadrzaj>
    <derivirana_varijabla naziv="DomainObject.Predmet.ProtustrankaNazivFormatedOIB_1">FOTO KLUB eFKe, OIB 54650559792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53442.32</izvorni_sadrzaj>
    <derivirana_varijabla naziv="DomainObject.Predmet.TrenutnaVrijednost_1">53442.32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KLUB eFKe</item>
    </izvorni_sadrzaj>
    <derivirana_varijabla naziv="DomainObject.Predmet.ProtuStrankaListFormated_1">
      <item>FOTO KLUB eFKe</item>
    </derivirana_varijabla>
  </DomainObject.Predmet.ProtuStrankaListFormated>
  <DomainObject.Predmet.ProtuStrankaListFormatedOIB>
    <izvorni_sadrzaj>
      <item>FOTO KLUB eFKe, OIB 54650559792</item>
    </izvorni_sadrzaj>
    <derivirana_varijabla naziv="DomainObject.Predmet.ProtuStrankaListFormatedOIB_1">
      <item>FOTO KLUB eFKe, OIB 54650559792</item>
    </derivirana_varijabla>
  </DomainObject.Predmet.ProtuStrankaListFormatedOIB>
  <DomainObject.Predmet.ProtuStrankaListFormatedWithAdress>
    <izvorni_sadrzaj>
      <item>FOTO KLUB eFKe, Adamičeva 15, 10000 Zagreb</item>
    </izvorni_sadrzaj>
    <derivirana_varijabla naziv="DomainObject.Predmet.ProtuStrankaListFormatedWithAdress_1">
      <item>FOTO KLUB eFKe, Adamičeva 15, 10000 Zagreb</item>
    </derivirana_varijabla>
  </DomainObject.Predmet.ProtuStrankaListFormatedWithAdress>
  <DomainObject.Predmet.ProtuStrankaListFormatedWithAdressOIB>
    <izvorni_sadrzaj>
      <item>FOTO KLUB eFKe, OIB 54650559792, Adamičeva 15, 10000 Zagreb</item>
    </izvorni_sadrzaj>
    <derivirana_varijabla naziv="DomainObject.Predmet.ProtuStrankaListFormatedWithAdressOIB_1">
      <item>FOTO KLUB eFKe, OIB 54650559792, Adamičeva 15, 10000 Zagreb</item>
    </derivirana_varijabla>
  </DomainObject.Predmet.ProtuStrankaListFormatedWithAdressOIB>
  <DomainObject.Predmet.ProtuStrankaListNazivFormated>
    <izvorni_sadrzaj>
      <item>FOTO KLUB eFKe</item>
    </izvorni_sadrzaj>
    <derivirana_varijabla naziv="DomainObject.Predmet.ProtuStrankaListNazivFormated_1">
      <item>FOTO KLUB eFKe</item>
    </derivirana_varijabla>
  </DomainObject.Predmet.ProtuStrankaListNazivFormated>
  <DomainObject.Predmet.ProtuStrankaListNazivFormatedOIB>
    <izvorni_sadrzaj>
      <item>FOTO KLUB eFKe, OIB 54650559792</item>
    </izvorni_sadrzaj>
    <derivirana_varijabla naziv="DomainObject.Predmet.ProtuStrankaListNazivFormatedOIB_1">
      <item>FOTO KLUB eFKe, OIB 54650559792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KLUB eFKe</izvorni_sadrzaj>
    <derivirana_varijabla naziv="DomainObject.Predmet.ProtustrankaIDrugi_1">FOTO KLUB eFKe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KLUB eFKe, OIB 54650559792, Adamičeva 15, 10000 Zagreb</izvorni_sadrzaj>
    <derivirana_varijabla naziv="DomainObject.Predmet.ProtustrankaIDrugiAdressOIB_1">FOTO KLUB eFKe, OIB 54650559792, Adamičeva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KLUB eFKe</item>
      <item>FINA Regionalni centar Zagreb</item>
    </izvorni_sadrzaj>
    <derivirana_varijabla naziv="DomainObject.Predmet.SudioniciListNaziv_1">
      <item>FOTO KLUB eFKe</item>
      <item>FINA Regionalni centar Zagreb</item>
    </derivirana_varijabla>
  </DomainObject.Predmet.SudioniciListNaziv>
  <DomainObject.Predmet.SudioniciListAdressOIB>
    <izvorni_sadrzaj>
      <item>FOTO KLUB eFKe, OIB 54650559792, Adamičeva 15,10000 Zagreb</item>
      <item>FINA Regionalni centar Zagreb, OIB 85821130368, Trg svibanjskih žrtava 1995. 1,10000 Zagreb</item>
    </izvorni_sadrzaj>
    <derivirana_varijabla naziv="DomainObject.Predmet.SudioniciListAdressOIB_1">
      <item>FOTO KLUB eFKe, OIB 54650559792, Adamičeva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54650559792</item>
      <item>, OIB 85821130368</item>
    </izvorni_sadrzaj>
    <derivirana_varijabla naziv="DomainObject.Predmet.SudioniciListNazivOIB_1">
      <item>, OIB 54650559792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823</properties:Words>
  <properties:Characters>4456</properties:Characters>
  <properties:Lines>171</properties:Lines>
  <properties:Paragraphs>41</properties:Paragraphs>
  <properties:TotalTime>52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2016-08-29T09:58:00Z</dcterms:created>
  <dc:creator>bconka</dc:creator>
  <cp:lastModifiedBy>Davorin Pavičić</cp:lastModifiedBy>
  <cp:lastPrinted>2016-08-29T09:46:00Z</cp:lastPrinted>
  <dcterms:modified xmlns:xsi="http://www.w3.org/2001/XMLSchema-instance" xsi:type="dcterms:W3CDTF">2016-08-29T11:14:00Z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